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1D85A0" w14:textId="17570FC0" w:rsidR="0094053E" w:rsidRDefault="0094053E" w:rsidP="00984D84">
      <w:bookmarkStart w:id="0" w:name="_Hlk84855986"/>
      <w:bookmarkEnd w:id="0"/>
    </w:p>
    <w:p w14:paraId="079BED99" w14:textId="77777777" w:rsidR="00D555B2" w:rsidRDefault="00D555B2" w:rsidP="00FF6B9C"/>
    <w:p w14:paraId="03F6A8FB" w14:textId="77777777" w:rsidR="00D3185E" w:rsidRDefault="00D3185E" w:rsidP="00FF6B9C"/>
    <w:p w14:paraId="28BD4EFC" w14:textId="77777777" w:rsidR="0094053E" w:rsidRPr="00D65B70" w:rsidRDefault="0094053E" w:rsidP="00FF6B9C"/>
    <w:p w14:paraId="018BF1C5" w14:textId="77777777" w:rsidR="00CB73DD" w:rsidRDefault="00CB73DD" w:rsidP="00FF6B9C"/>
    <w:p w14:paraId="70C6C571" w14:textId="77777777" w:rsidR="0094053E" w:rsidRDefault="0094053E" w:rsidP="00FF6B9C"/>
    <w:p w14:paraId="149166B5" w14:textId="77777777" w:rsidR="0094053E" w:rsidRDefault="0094053E" w:rsidP="00FF6B9C"/>
    <w:p w14:paraId="291DE6ED" w14:textId="77777777" w:rsidR="00CB73DD" w:rsidRDefault="00CB73DD" w:rsidP="00FF6B9C"/>
    <w:p w14:paraId="7B30DC46" w14:textId="77777777" w:rsidR="00D555B2" w:rsidRDefault="00D555B2" w:rsidP="00FF6B9C"/>
    <w:p w14:paraId="1C7F62E4" w14:textId="77777777" w:rsidR="00250447" w:rsidRDefault="00250447" w:rsidP="00FF6B9C"/>
    <w:p w14:paraId="5E01893C" w14:textId="77777777" w:rsidR="00250447" w:rsidRDefault="00250447" w:rsidP="00FF6B9C"/>
    <w:p w14:paraId="7BFABCC7" w14:textId="77777777" w:rsidR="00250447" w:rsidRDefault="00250447" w:rsidP="00FF6B9C"/>
    <w:p w14:paraId="5D291368" w14:textId="77777777" w:rsidR="00250447" w:rsidRDefault="00250447" w:rsidP="00FF6B9C"/>
    <w:p w14:paraId="0BDA5307" w14:textId="69F1210A" w:rsidR="00250447" w:rsidRDefault="00250447" w:rsidP="00FF6B9C"/>
    <w:p w14:paraId="0F5E0F12" w14:textId="70FE8180" w:rsidR="007A3F52" w:rsidRDefault="007A3F52" w:rsidP="00FF6B9C"/>
    <w:p w14:paraId="52285817" w14:textId="6AEB3FF9" w:rsidR="00A013FD" w:rsidRDefault="00A013FD" w:rsidP="00A013FD">
      <w:pPr>
        <w:ind w:firstLine="0"/>
      </w:pPr>
    </w:p>
    <w:p w14:paraId="385F0B4B" w14:textId="56B66B87" w:rsidR="00556BEA" w:rsidRDefault="00556BEA" w:rsidP="00A013FD">
      <w:pPr>
        <w:ind w:firstLine="0"/>
      </w:pPr>
    </w:p>
    <w:p w14:paraId="31248D39" w14:textId="77777777" w:rsidR="00556BEA" w:rsidRDefault="00556BEA" w:rsidP="00A013FD">
      <w:pPr>
        <w:ind w:firstLine="0"/>
      </w:pPr>
    </w:p>
    <w:p w14:paraId="6CE9D249" w14:textId="41A8AA0C" w:rsidR="007A3F52" w:rsidRDefault="007A3F52" w:rsidP="00FF6B9C"/>
    <w:p w14:paraId="5DA4B614" w14:textId="276E8D9A" w:rsidR="009A5CD1" w:rsidRDefault="009A5CD1" w:rsidP="00FF6B9C"/>
    <w:p w14:paraId="4F321E60" w14:textId="618617E6" w:rsidR="007A3F52" w:rsidRDefault="00556BEA" w:rsidP="00A013FD">
      <w:pPr>
        <w:ind w:firstLine="0"/>
      </w:pPr>
      <w:r>
        <w:rPr>
          <w:noProof/>
        </w:rPr>
        <w:drawing>
          <wp:inline distT="0" distB="0" distL="0" distR="0" wp14:anchorId="704FCAAA" wp14:editId="55E40548">
            <wp:extent cx="5976620" cy="3881755"/>
            <wp:effectExtent l="0" t="0" r="0" b="0"/>
            <wp:docPr id="1" name="Obrázek 1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Obsah obrázku stůl&#10;&#10;Popis byl vytvořen automaticky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388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B1AF9" w14:textId="7E9065B9" w:rsidR="004D3C00" w:rsidRDefault="004D3C00" w:rsidP="009A5CD1">
      <w:pPr>
        <w:ind w:firstLine="0"/>
      </w:pPr>
    </w:p>
    <w:p w14:paraId="149B375B" w14:textId="77777777" w:rsidR="000F65FF" w:rsidRDefault="000F65FF" w:rsidP="00FF6B9C">
      <w:pPr>
        <w:pStyle w:val="Nadpis1"/>
        <w:sectPr w:rsidR="000F65FF" w:rsidSect="0069344E">
          <w:headerReference w:type="default" r:id="rId9"/>
          <w:footerReference w:type="default" r:id="rId10"/>
          <w:pgSz w:w="11906" w:h="16838"/>
          <w:pgMar w:top="1531" w:right="1247" w:bottom="1418" w:left="1247" w:header="703" w:footer="709" w:gutter="0"/>
          <w:cols w:space="708"/>
          <w:titlePg/>
          <w:docGrid w:linePitch="360"/>
        </w:sectPr>
      </w:pPr>
    </w:p>
    <w:p w14:paraId="21A7622C" w14:textId="77777777" w:rsidR="00F52B01" w:rsidRPr="00402000" w:rsidRDefault="00402000" w:rsidP="00FF6B9C">
      <w:pPr>
        <w:pStyle w:val="Nadpis1"/>
      </w:pPr>
      <w:r>
        <w:lastRenderedPageBreak/>
        <w:br w:type="page"/>
      </w:r>
      <w:bookmarkStart w:id="1" w:name="_Toc85130061"/>
      <w:r w:rsidR="00F52B01">
        <w:lastRenderedPageBreak/>
        <w:t>OBSAH</w:t>
      </w:r>
      <w:bookmarkEnd w:id="1"/>
    </w:p>
    <w:bookmarkStart w:id="2" w:name="_Toc20555200"/>
    <w:bookmarkStart w:id="3" w:name="_Toc20555299"/>
    <w:bookmarkStart w:id="4" w:name="_Toc20555407"/>
    <w:bookmarkStart w:id="5" w:name="_Toc20555428"/>
    <w:bookmarkStart w:id="6" w:name="_Toc20555553"/>
    <w:bookmarkStart w:id="7" w:name="_Toc20555645"/>
    <w:bookmarkStart w:id="8" w:name="_Toc20555705"/>
    <w:bookmarkStart w:id="9" w:name="_Toc71264060"/>
    <w:p w14:paraId="3258A606" w14:textId="5DCCCE9D" w:rsidR="00A013FD" w:rsidRDefault="0069344E">
      <w:pPr>
        <w:pStyle w:val="Obsah1"/>
        <w:rPr>
          <w:rFonts w:asciiTheme="minorHAnsi" w:eastAsiaTheme="minorEastAsia" w:hAnsiTheme="minorHAnsi" w:cstheme="minorBidi"/>
          <w:b w:val="0"/>
          <w:noProof/>
          <w:spacing w:val="0"/>
          <w:sz w:val="22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85130061" w:history="1">
        <w:r w:rsidR="00A013FD" w:rsidRPr="00C522E2">
          <w:rPr>
            <w:rStyle w:val="Hypertextovodkaz"/>
            <w:noProof/>
          </w:rPr>
          <w:t>1. OBSAH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_Toc85130061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3</w:t>
        </w:r>
        <w:r w:rsidR="00A013FD">
          <w:rPr>
            <w:noProof/>
            <w:webHidden/>
          </w:rPr>
          <w:fldChar w:fldCharType="end"/>
        </w:r>
      </w:hyperlink>
    </w:p>
    <w:p w14:paraId="0DE5FC1D" w14:textId="119A444C" w:rsidR="00A013FD" w:rsidRDefault="00A86F4B">
      <w:pPr>
        <w:pStyle w:val="Obsah1"/>
        <w:rPr>
          <w:rFonts w:asciiTheme="minorHAnsi" w:eastAsiaTheme="minorEastAsia" w:hAnsiTheme="minorHAnsi" w:cstheme="minorBidi"/>
          <w:b w:val="0"/>
          <w:noProof/>
          <w:spacing w:val="0"/>
          <w:sz w:val="22"/>
          <w:szCs w:val="22"/>
        </w:rPr>
      </w:pPr>
      <w:hyperlink w:anchor="_Toc85130062" w:history="1">
        <w:r w:rsidR="00A013FD" w:rsidRPr="00C522E2">
          <w:rPr>
            <w:rStyle w:val="Hypertextovodkaz"/>
            <w:noProof/>
          </w:rPr>
          <w:t>2. ÚVOD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_Toc85130062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6</w:t>
        </w:r>
        <w:r w:rsidR="00A013FD">
          <w:rPr>
            <w:noProof/>
            <w:webHidden/>
          </w:rPr>
          <w:fldChar w:fldCharType="end"/>
        </w:r>
      </w:hyperlink>
    </w:p>
    <w:p w14:paraId="4B05A666" w14:textId="7B67FBD0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63" w:history="1">
        <w:r w:rsidR="00A013FD" w:rsidRPr="00C522E2">
          <w:rPr>
            <w:rStyle w:val="Hypertextovodkaz"/>
            <w:noProof/>
          </w:rPr>
          <w:t>2.1. IDENTIFIKAČNÍ ÚDAJE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_Toc85130063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6</w:t>
        </w:r>
        <w:r w:rsidR="00A013FD">
          <w:rPr>
            <w:noProof/>
            <w:webHidden/>
          </w:rPr>
          <w:fldChar w:fldCharType="end"/>
        </w:r>
      </w:hyperlink>
    </w:p>
    <w:p w14:paraId="32CD63EF" w14:textId="74D5F69B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64" w:history="1">
        <w:r w:rsidR="00A013FD" w:rsidRPr="00C522E2">
          <w:rPr>
            <w:rStyle w:val="Hypertextovodkaz"/>
            <w:noProof/>
          </w:rPr>
          <w:t>2.2. ZADÁVACÍ PODMÍNKY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_Toc85130064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6</w:t>
        </w:r>
        <w:r w:rsidR="00A013FD">
          <w:rPr>
            <w:noProof/>
            <w:webHidden/>
          </w:rPr>
          <w:fldChar w:fldCharType="end"/>
        </w:r>
      </w:hyperlink>
    </w:p>
    <w:p w14:paraId="0C7F893D" w14:textId="119EECA7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65" w:history="1">
        <w:r w:rsidR="00A013FD" w:rsidRPr="00C522E2">
          <w:rPr>
            <w:rStyle w:val="Hypertextovodkaz"/>
            <w:noProof/>
          </w:rPr>
          <w:t>2.2.1. Použité podklady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_Toc85130065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6</w:t>
        </w:r>
        <w:r w:rsidR="00A013FD">
          <w:rPr>
            <w:noProof/>
            <w:webHidden/>
          </w:rPr>
          <w:fldChar w:fldCharType="end"/>
        </w:r>
      </w:hyperlink>
    </w:p>
    <w:p w14:paraId="13C0B298" w14:textId="4F29DDD4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66" w:history="1">
        <w:r w:rsidR="00A013FD" w:rsidRPr="00C522E2">
          <w:rPr>
            <w:rStyle w:val="Hypertextovodkaz"/>
            <w:noProof/>
          </w:rPr>
          <w:t>2.2.2. Použité normy a předpisy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_Toc85130066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6</w:t>
        </w:r>
        <w:r w:rsidR="00A013FD">
          <w:rPr>
            <w:noProof/>
            <w:webHidden/>
          </w:rPr>
          <w:fldChar w:fldCharType="end"/>
        </w:r>
      </w:hyperlink>
    </w:p>
    <w:p w14:paraId="629024FE" w14:textId="0E45DE11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67" w:history="1">
        <w:r w:rsidR="00A013FD" w:rsidRPr="00C522E2">
          <w:rPr>
            <w:rStyle w:val="Hypertextovodkaz"/>
            <w:noProof/>
          </w:rPr>
          <w:t>2.2.3. Použité výpočetní programy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_Toc85130067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8</w:t>
        </w:r>
        <w:r w:rsidR="00A013FD">
          <w:rPr>
            <w:noProof/>
            <w:webHidden/>
          </w:rPr>
          <w:fldChar w:fldCharType="end"/>
        </w:r>
      </w:hyperlink>
    </w:p>
    <w:p w14:paraId="4EE811D1" w14:textId="2204043A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68" w:history="1">
        <w:r w:rsidR="00A013FD" w:rsidRPr="00C522E2">
          <w:rPr>
            <w:rStyle w:val="Hypertextovodkaz"/>
            <w:noProof/>
          </w:rPr>
          <w:t>2.2.4. Priority informací v projektu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_Toc85130068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9</w:t>
        </w:r>
        <w:r w:rsidR="00A013FD">
          <w:rPr>
            <w:noProof/>
            <w:webHidden/>
          </w:rPr>
          <w:fldChar w:fldCharType="end"/>
        </w:r>
      </w:hyperlink>
    </w:p>
    <w:p w14:paraId="38006E32" w14:textId="47C31A0E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69" w:history="1">
        <w:r w:rsidR="00A013FD" w:rsidRPr="00C522E2">
          <w:rPr>
            <w:rStyle w:val="Hypertextovodkaz"/>
            <w:noProof/>
          </w:rPr>
          <w:t>2.2.5. Výtah z IG průzkumu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_Toc85130069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9</w:t>
        </w:r>
        <w:r w:rsidR="00A013FD">
          <w:rPr>
            <w:noProof/>
            <w:webHidden/>
          </w:rPr>
          <w:fldChar w:fldCharType="end"/>
        </w:r>
      </w:hyperlink>
    </w:p>
    <w:p w14:paraId="039043E4" w14:textId="719236C2" w:rsidR="00A013FD" w:rsidRDefault="00A86F4B">
      <w:pPr>
        <w:pStyle w:val="Obsah1"/>
        <w:rPr>
          <w:rFonts w:asciiTheme="minorHAnsi" w:eastAsiaTheme="minorEastAsia" w:hAnsiTheme="minorHAnsi" w:cstheme="minorBidi"/>
          <w:b w:val="0"/>
          <w:noProof/>
          <w:spacing w:val="0"/>
          <w:sz w:val="22"/>
          <w:szCs w:val="22"/>
        </w:rPr>
      </w:pPr>
      <w:hyperlink w:anchor="_Toc85130070" w:history="1">
        <w:r w:rsidR="00A013FD" w:rsidRPr="00C522E2">
          <w:rPr>
            <w:rStyle w:val="Hypertextovodkaz"/>
            <w:noProof/>
          </w:rPr>
          <w:t>3. STATICKÝ VÝPOČET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_Toc85130070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10</w:t>
        </w:r>
        <w:r w:rsidR="00A013FD">
          <w:rPr>
            <w:noProof/>
            <w:webHidden/>
          </w:rPr>
          <w:fldChar w:fldCharType="end"/>
        </w:r>
      </w:hyperlink>
    </w:p>
    <w:p w14:paraId="50893F7E" w14:textId="1B286A0A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71" w:history="1">
        <w:r w:rsidR="00A013FD" w:rsidRPr="00C522E2">
          <w:rPr>
            <w:rStyle w:val="Hypertextovodkaz"/>
            <w:noProof/>
          </w:rPr>
          <w:t>3.1. SO 01 ověření ocelové příhradové konstrukce sokolovny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_Toc85130071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10</w:t>
        </w:r>
        <w:r w:rsidR="00A013FD">
          <w:rPr>
            <w:noProof/>
            <w:webHidden/>
          </w:rPr>
          <w:fldChar w:fldCharType="end"/>
        </w:r>
      </w:hyperlink>
    </w:p>
    <w:p w14:paraId="3C55B16C" w14:textId="4A94DBA9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72" w:history="1">
        <w:r w:rsidR="00A013FD" w:rsidRPr="00C522E2">
          <w:rPr>
            <w:rStyle w:val="Hypertextovodkaz"/>
            <w:noProof/>
          </w:rPr>
          <w:t>3.1.1. Model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_Toc85130072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10</w:t>
        </w:r>
        <w:r w:rsidR="00A013FD">
          <w:rPr>
            <w:noProof/>
            <w:webHidden/>
          </w:rPr>
          <w:fldChar w:fldCharType="end"/>
        </w:r>
      </w:hyperlink>
    </w:p>
    <w:p w14:paraId="3E843E3F" w14:textId="7E47C369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73" w:history="1">
        <w:r w:rsidR="00A013FD" w:rsidRPr="00C522E2">
          <w:rPr>
            <w:rStyle w:val="Hypertextovodkaz"/>
            <w:noProof/>
          </w:rPr>
          <w:t>3.1.2. Materiály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_Toc85130073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11</w:t>
        </w:r>
        <w:r w:rsidR="00A013FD">
          <w:rPr>
            <w:noProof/>
            <w:webHidden/>
          </w:rPr>
          <w:fldChar w:fldCharType="end"/>
        </w:r>
      </w:hyperlink>
    </w:p>
    <w:p w14:paraId="7254D1B2" w14:textId="56CD0E8F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74" w:history="1">
        <w:r w:rsidR="00A013FD" w:rsidRPr="00C522E2">
          <w:rPr>
            <w:rStyle w:val="Hypertextovodkaz"/>
            <w:noProof/>
          </w:rPr>
          <w:t>3.1.3. Průřezy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_Toc85130074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11</w:t>
        </w:r>
        <w:r w:rsidR="00A013FD">
          <w:rPr>
            <w:noProof/>
            <w:webHidden/>
          </w:rPr>
          <w:fldChar w:fldCharType="end"/>
        </w:r>
      </w:hyperlink>
    </w:p>
    <w:p w14:paraId="3AFD9F90" w14:textId="0DC04F0B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75" w:history="1">
        <w:r w:rsidR="00A013FD" w:rsidRPr="00C522E2">
          <w:rPr>
            <w:rStyle w:val="Hypertextovodkaz"/>
            <w:noProof/>
          </w:rPr>
          <w:t>3.1.4.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_Toc85130075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11</w:t>
        </w:r>
        <w:r w:rsidR="00A013FD">
          <w:rPr>
            <w:noProof/>
            <w:webHidden/>
          </w:rPr>
          <w:fldChar w:fldCharType="end"/>
        </w:r>
      </w:hyperlink>
    </w:p>
    <w:p w14:paraId="2EDF2191" w14:textId="49719D65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76" w:history="1">
        <w:r w:rsidR="00A013FD" w:rsidRPr="00C522E2">
          <w:rPr>
            <w:rStyle w:val="Hypertextovodkaz"/>
            <w:noProof/>
          </w:rPr>
          <w:t>3.1.5. Kombinace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_Toc85130076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16</w:t>
        </w:r>
        <w:r w:rsidR="00A013FD">
          <w:rPr>
            <w:noProof/>
            <w:webHidden/>
          </w:rPr>
          <w:fldChar w:fldCharType="end"/>
        </w:r>
      </w:hyperlink>
    </w:p>
    <w:p w14:paraId="411791BD" w14:textId="48E82E8E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77" w:history="1">
        <w:r w:rsidR="00A013FD" w:rsidRPr="00C522E2">
          <w:rPr>
            <w:rStyle w:val="Hypertextovodkaz"/>
            <w:noProof/>
          </w:rPr>
          <w:t>3.1.6. Vnitřní síly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_Toc85130077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19</w:t>
        </w:r>
        <w:r w:rsidR="00A013FD">
          <w:rPr>
            <w:noProof/>
            <w:webHidden/>
          </w:rPr>
          <w:fldChar w:fldCharType="end"/>
        </w:r>
      </w:hyperlink>
    </w:p>
    <w:p w14:paraId="403EE63D" w14:textId="7FE236D4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78" w:history="1">
        <w:r w:rsidR="00A013FD" w:rsidRPr="00C522E2">
          <w:rPr>
            <w:rStyle w:val="Hypertextovodkaz"/>
            <w:noProof/>
          </w:rPr>
          <w:t>3.1.7. Posouzení ocelových konstrukcí v původním stavu po přitížení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_Toc85130078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20</w:t>
        </w:r>
        <w:r w:rsidR="00A013FD">
          <w:rPr>
            <w:noProof/>
            <w:webHidden/>
          </w:rPr>
          <w:fldChar w:fldCharType="end"/>
        </w:r>
      </w:hyperlink>
    </w:p>
    <w:p w14:paraId="48137F30" w14:textId="5475C8A3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79" w:history="1">
        <w:r w:rsidR="00A013FD" w:rsidRPr="00C522E2">
          <w:rPr>
            <w:rStyle w:val="Hypertextovodkaz"/>
            <w:noProof/>
          </w:rPr>
          <w:t>3.1.8. Návrh úprav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_Toc85130079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22</w:t>
        </w:r>
        <w:r w:rsidR="00A013FD">
          <w:rPr>
            <w:noProof/>
            <w:webHidden/>
          </w:rPr>
          <w:fldChar w:fldCharType="end"/>
        </w:r>
      </w:hyperlink>
    </w:p>
    <w:p w14:paraId="2F0323CA" w14:textId="00ACB694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80" w:history="1">
        <w:r w:rsidR="00A013FD" w:rsidRPr="00C522E2">
          <w:rPr>
            <w:rStyle w:val="Hypertextovodkaz"/>
            <w:noProof/>
          </w:rPr>
          <w:t>3.1.9. Mezní stav použitelnosti po úpravě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_Toc85130080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23</w:t>
        </w:r>
        <w:r w:rsidR="00A013FD">
          <w:rPr>
            <w:noProof/>
            <w:webHidden/>
          </w:rPr>
          <w:fldChar w:fldCharType="end"/>
        </w:r>
      </w:hyperlink>
    </w:p>
    <w:p w14:paraId="2680BD93" w14:textId="74E7C44F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81" w:history="1">
        <w:r w:rsidR="00A013FD" w:rsidRPr="00C522E2">
          <w:rPr>
            <w:rStyle w:val="Hypertextovodkaz"/>
            <w:noProof/>
          </w:rPr>
          <w:t>3.2. SO 01 ověření ocelobetonového stropu pro přitížení novou VZT jednotkou.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_Toc85130081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23</w:t>
        </w:r>
        <w:r w:rsidR="00A013FD">
          <w:rPr>
            <w:noProof/>
            <w:webHidden/>
          </w:rPr>
          <w:fldChar w:fldCharType="end"/>
        </w:r>
      </w:hyperlink>
    </w:p>
    <w:p w14:paraId="33F564EE" w14:textId="455849A6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82" w:history="1">
        <w:r w:rsidR="00A013FD" w:rsidRPr="00C522E2">
          <w:rPr>
            <w:rStyle w:val="Hypertextovodkaz"/>
            <w:noProof/>
          </w:rPr>
          <w:t>3.2.1. Model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_Toc85130082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24</w:t>
        </w:r>
        <w:r w:rsidR="00A013FD">
          <w:rPr>
            <w:noProof/>
            <w:webHidden/>
          </w:rPr>
          <w:fldChar w:fldCharType="end"/>
        </w:r>
      </w:hyperlink>
    </w:p>
    <w:p w14:paraId="682DBE99" w14:textId="25CAA072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83" w:history="1">
        <w:r w:rsidR="00A013FD" w:rsidRPr="00C522E2">
          <w:rPr>
            <w:rStyle w:val="Hypertextovodkaz"/>
            <w:noProof/>
          </w:rPr>
          <w:t>3.2.2. Materiály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_Toc85130083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24</w:t>
        </w:r>
        <w:r w:rsidR="00A013FD">
          <w:rPr>
            <w:noProof/>
            <w:webHidden/>
          </w:rPr>
          <w:fldChar w:fldCharType="end"/>
        </w:r>
      </w:hyperlink>
    </w:p>
    <w:p w14:paraId="3DF5E001" w14:textId="09C20CA3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84" w:history="1">
        <w:r w:rsidR="00A013FD" w:rsidRPr="00C522E2">
          <w:rPr>
            <w:rStyle w:val="Hypertextovodkaz"/>
            <w:noProof/>
          </w:rPr>
          <w:t>3.2.3. Průřezy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_Toc85130084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24</w:t>
        </w:r>
        <w:r w:rsidR="00A013FD">
          <w:rPr>
            <w:noProof/>
            <w:webHidden/>
          </w:rPr>
          <w:fldChar w:fldCharType="end"/>
        </w:r>
      </w:hyperlink>
    </w:p>
    <w:p w14:paraId="1C9F59D6" w14:textId="58343FA6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85" w:history="1">
        <w:r w:rsidR="00A013FD" w:rsidRPr="00C522E2">
          <w:rPr>
            <w:rStyle w:val="Hypertextovodkaz"/>
            <w:noProof/>
          </w:rPr>
          <w:t>3.2.4.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_Toc85130085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25</w:t>
        </w:r>
        <w:r w:rsidR="00A013FD">
          <w:rPr>
            <w:noProof/>
            <w:webHidden/>
          </w:rPr>
          <w:fldChar w:fldCharType="end"/>
        </w:r>
      </w:hyperlink>
    </w:p>
    <w:p w14:paraId="2846278F" w14:textId="65C8E7AA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86" w:history="1">
        <w:r w:rsidR="00A013FD" w:rsidRPr="00C522E2">
          <w:rPr>
            <w:rStyle w:val="Hypertextovodkaz"/>
            <w:noProof/>
          </w:rPr>
          <w:t>3.2.5. Kombinace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_Toc85130086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27</w:t>
        </w:r>
        <w:r w:rsidR="00A013FD">
          <w:rPr>
            <w:noProof/>
            <w:webHidden/>
          </w:rPr>
          <w:fldChar w:fldCharType="end"/>
        </w:r>
      </w:hyperlink>
    </w:p>
    <w:p w14:paraId="266850FF" w14:textId="404272E4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87" w:history="1">
        <w:r w:rsidR="00A013FD" w:rsidRPr="00C522E2">
          <w:rPr>
            <w:rStyle w:val="Hypertextovodkaz"/>
            <w:noProof/>
          </w:rPr>
          <w:t>3.2.6. Vnitřní síly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_Toc85130087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28</w:t>
        </w:r>
        <w:r w:rsidR="00A013FD">
          <w:rPr>
            <w:noProof/>
            <w:webHidden/>
          </w:rPr>
          <w:fldChar w:fldCharType="end"/>
        </w:r>
      </w:hyperlink>
    </w:p>
    <w:p w14:paraId="0AF81B62" w14:textId="04A17963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88" w:history="1">
        <w:r w:rsidR="00A013FD" w:rsidRPr="00C522E2">
          <w:rPr>
            <w:rStyle w:val="Hypertextovodkaz"/>
            <w:noProof/>
          </w:rPr>
          <w:t>3.2.7. Posouzení ocelových konstrukcí po přitížení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_Toc85130088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29</w:t>
        </w:r>
        <w:r w:rsidR="00A013FD">
          <w:rPr>
            <w:noProof/>
            <w:webHidden/>
          </w:rPr>
          <w:fldChar w:fldCharType="end"/>
        </w:r>
      </w:hyperlink>
    </w:p>
    <w:p w14:paraId="6B3F42C9" w14:textId="2841615E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89" w:history="1">
        <w:r w:rsidR="00A013FD" w:rsidRPr="00C522E2">
          <w:rPr>
            <w:rStyle w:val="Hypertextovodkaz"/>
            <w:noProof/>
          </w:rPr>
          <w:t>3.2.8. Posouzení betonových konstrukcí po přitížení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_Toc85130089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30</w:t>
        </w:r>
        <w:r w:rsidR="00A013FD">
          <w:rPr>
            <w:noProof/>
            <w:webHidden/>
          </w:rPr>
          <w:fldChar w:fldCharType="end"/>
        </w:r>
      </w:hyperlink>
    </w:p>
    <w:p w14:paraId="74F1FE18" w14:textId="2D54720A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90" w:history="1">
        <w:r w:rsidR="00A013FD" w:rsidRPr="00C522E2">
          <w:rPr>
            <w:rStyle w:val="Hypertextovodkaz"/>
            <w:noProof/>
          </w:rPr>
          <w:t>3.3. SO 01 opláštění nové VZT jednotky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_Toc85130090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31</w:t>
        </w:r>
        <w:r w:rsidR="00A013FD">
          <w:rPr>
            <w:noProof/>
            <w:webHidden/>
          </w:rPr>
          <w:fldChar w:fldCharType="end"/>
        </w:r>
      </w:hyperlink>
    </w:p>
    <w:p w14:paraId="02ADE046" w14:textId="0B67E8A3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91" w:history="1">
        <w:r w:rsidR="00A013FD" w:rsidRPr="00C522E2">
          <w:rPr>
            <w:rStyle w:val="Hypertextovodkaz"/>
            <w:noProof/>
          </w:rPr>
          <w:t>3.3.1. Model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_Toc85130091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31</w:t>
        </w:r>
        <w:r w:rsidR="00A013FD">
          <w:rPr>
            <w:noProof/>
            <w:webHidden/>
          </w:rPr>
          <w:fldChar w:fldCharType="end"/>
        </w:r>
      </w:hyperlink>
    </w:p>
    <w:p w14:paraId="63819327" w14:textId="3CBCE5EC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92" w:history="1">
        <w:r w:rsidR="00A013FD" w:rsidRPr="00C522E2">
          <w:rPr>
            <w:rStyle w:val="Hypertextovodkaz"/>
            <w:noProof/>
          </w:rPr>
          <w:t>3.3.2. Materiály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_Toc85130092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31</w:t>
        </w:r>
        <w:r w:rsidR="00A013FD">
          <w:rPr>
            <w:noProof/>
            <w:webHidden/>
          </w:rPr>
          <w:fldChar w:fldCharType="end"/>
        </w:r>
      </w:hyperlink>
    </w:p>
    <w:p w14:paraId="7CF72212" w14:textId="23CA25BB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93" w:history="1">
        <w:r w:rsidR="00A013FD" w:rsidRPr="00C522E2">
          <w:rPr>
            <w:rStyle w:val="Hypertextovodkaz"/>
            <w:noProof/>
          </w:rPr>
          <w:t>3.3.3. Průřezy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_Toc85130093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32</w:t>
        </w:r>
        <w:r w:rsidR="00A013FD">
          <w:rPr>
            <w:noProof/>
            <w:webHidden/>
          </w:rPr>
          <w:fldChar w:fldCharType="end"/>
        </w:r>
      </w:hyperlink>
    </w:p>
    <w:p w14:paraId="2FE31AC1" w14:textId="7B50D72B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94" w:history="1">
        <w:r w:rsidR="00A013FD" w:rsidRPr="00C522E2">
          <w:rPr>
            <w:rStyle w:val="Hypertextovodkaz"/>
            <w:noProof/>
          </w:rPr>
          <w:t>3.3.4.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_Toc85130094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32</w:t>
        </w:r>
        <w:r w:rsidR="00A013FD">
          <w:rPr>
            <w:noProof/>
            <w:webHidden/>
          </w:rPr>
          <w:fldChar w:fldCharType="end"/>
        </w:r>
      </w:hyperlink>
    </w:p>
    <w:p w14:paraId="36862EA9" w14:textId="3DDA508A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95" w:history="1">
        <w:r w:rsidR="00A013FD" w:rsidRPr="00C522E2">
          <w:rPr>
            <w:rStyle w:val="Hypertextovodkaz"/>
            <w:noProof/>
          </w:rPr>
          <w:t>3.3.5. Kombinace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_Toc85130095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33</w:t>
        </w:r>
        <w:r w:rsidR="00A013FD">
          <w:rPr>
            <w:noProof/>
            <w:webHidden/>
          </w:rPr>
          <w:fldChar w:fldCharType="end"/>
        </w:r>
      </w:hyperlink>
    </w:p>
    <w:p w14:paraId="54B8ED59" w14:textId="5BA1371F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96" w:history="1">
        <w:r w:rsidR="00A013FD" w:rsidRPr="00C522E2">
          <w:rPr>
            <w:rStyle w:val="Hypertextovodkaz"/>
            <w:noProof/>
          </w:rPr>
          <w:t>3.3.6. Vnitřní síly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_Toc85130096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33</w:t>
        </w:r>
        <w:r w:rsidR="00A013FD">
          <w:rPr>
            <w:noProof/>
            <w:webHidden/>
          </w:rPr>
          <w:fldChar w:fldCharType="end"/>
        </w:r>
      </w:hyperlink>
    </w:p>
    <w:p w14:paraId="55765502" w14:textId="0CCDA295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97" w:history="1">
        <w:r w:rsidR="00A013FD" w:rsidRPr="00C522E2">
          <w:rPr>
            <w:rStyle w:val="Hypertextovodkaz"/>
            <w:noProof/>
          </w:rPr>
          <w:t>3.3.7. Posouzení ocelových prutů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_Toc85130097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35</w:t>
        </w:r>
        <w:r w:rsidR="00A013FD">
          <w:rPr>
            <w:noProof/>
            <w:webHidden/>
          </w:rPr>
          <w:fldChar w:fldCharType="end"/>
        </w:r>
      </w:hyperlink>
    </w:p>
    <w:p w14:paraId="37A81A39" w14:textId="65D34A88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98" w:history="1">
        <w:r w:rsidR="00A013FD" w:rsidRPr="00C522E2">
          <w:rPr>
            <w:rStyle w:val="Hypertextovodkaz"/>
            <w:noProof/>
          </w:rPr>
          <w:t>3.3.8. Posouzení kotvení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_Toc85130098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36</w:t>
        </w:r>
        <w:r w:rsidR="00A013FD">
          <w:rPr>
            <w:noProof/>
            <w:webHidden/>
          </w:rPr>
          <w:fldChar w:fldCharType="end"/>
        </w:r>
      </w:hyperlink>
    </w:p>
    <w:p w14:paraId="4702D725" w14:textId="0D09F933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099" w:history="1">
        <w:r w:rsidR="00A013FD" w:rsidRPr="00C522E2">
          <w:rPr>
            <w:rStyle w:val="Hypertextovodkaz"/>
            <w:noProof/>
          </w:rPr>
          <w:t>3.4. SO 01 ověření desky na táhlech pro přitížení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_Toc85130099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38</w:t>
        </w:r>
        <w:r w:rsidR="00A013FD">
          <w:rPr>
            <w:noProof/>
            <w:webHidden/>
          </w:rPr>
          <w:fldChar w:fldCharType="end"/>
        </w:r>
      </w:hyperlink>
    </w:p>
    <w:p w14:paraId="5304897F" w14:textId="55A3829F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00" w:history="1">
        <w:r w:rsidR="00A013FD" w:rsidRPr="00C522E2">
          <w:rPr>
            <w:rStyle w:val="Hypertextovodkaz"/>
            <w:noProof/>
          </w:rPr>
          <w:t>3.5. SO 01 vyzdívky stávajících oken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_Toc85130100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39</w:t>
        </w:r>
        <w:r w:rsidR="00A013FD">
          <w:rPr>
            <w:noProof/>
            <w:webHidden/>
          </w:rPr>
          <w:fldChar w:fldCharType="end"/>
        </w:r>
      </w:hyperlink>
    </w:p>
    <w:p w14:paraId="701BABEB" w14:textId="5EEF690B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01" w:history="1">
        <w:r w:rsidR="00A013FD" w:rsidRPr="00C522E2">
          <w:rPr>
            <w:rStyle w:val="Hypertextovodkaz"/>
            <w:noProof/>
          </w:rPr>
          <w:t>3.6. SO 01 Ocelobetonové desky – podlaha VIP lóže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_Toc85130101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40</w:t>
        </w:r>
        <w:r w:rsidR="00A013FD">
          <w:rPr>
            <w:noProof/>
            <w:webHidden/>
          </w:rPr>
          <w:fldChar w:fldCharType="end"/>
        </w:r>
      </w:hyperlink>
    </w:p>
    <w:p w14:paraId="709F4DF4" w14:textId="3875EFA8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02" w:history="1">
        <w:r w:rsidR="00A013FD" w:rsidRPr="00C522E2">
          <w:rPr>
            <w:rStyle w:val="Hypertextovodkaz"/>
            <w:noProof/>
          </w:rPr>
          <w:t>3.7. SO 01 Ocelobetonové desky – zastropení VIP a bezbariérového lóže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_Toc85130102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42</w:t>
        </w:r>
        <w:r w:rsidR="00A013FD">
          <w:rPr>
            <w:noProof/>
            <w:webHidden/>
          </w:rPr>
          <w:fldChar w:fldCharType="end"/>
        </w:r>
      </w:hyperlink>
    </w:p>
    <w:p w14:paraId="2A7E85F3" w14:textId="514D6FF2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03" w:history="1">
        <w:r w:rsidR="00A013FD" w:rsidRPr="00C522E2">
          <w:rPr>
            <w:rStyle w:val="Hypertextovodkaz"/>
            <w:noProof/>
          </w:rPr>
          <w:t>3.8. SO 01 revizní lávka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_Toc85130103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45</w:t>
        </w:r>
        <w:r w:rsidR="00A013FD">
          <w:rPr>
            <w:noProof/>
            <w:webHidden/>
          </w:rPr>
          <w:fldChar w:fldCharType="end"/>
        </w:r>
      </w:hyperlink>
    </w:p>
    <w:p w14:paraId="52E57BF1" w14:textId="18C66583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04" w:history="1">
        <w:r w:rsidR="00A013FD" w:rsidRPr="00C522E2">
          <w:rPr>
            <w:rStyle w:val="Hypertextovodkaz"/>
            <w:noProof/>
          </w:rPr>
          <w:t>3.9. SO 02 Nová sportovní hala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_Toc85130104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51</w:t>
        </w:r>
        <w:r w:rsidR="00A013FD">
          <w:rPr>
            <w:noProof/>
            <w:webHidden/>
          </w:rPr>
          <w:fldChar w:fldCharType="end"/>
        </w:r>
      </w:hyperlink>
    </w:p>
    <w:p w14:paraId="48D09D06" w14:textId="0A69445A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05" w:history="1">
        <w:r w:rsidR="00A013FD" w:rsidRPr="00C522E2">
          <w:rPr>
            <w:rStyle w:val="Hypertextovodkaz"/>
            <w:noProof/>
          </w:rPr>
          <w:t>3.9.1. Model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_Toc85130105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51</w:t>
        </w:r>
        <w:r w:rsidR="00A013FD">
          <w:rPr>
            <w:noProof/>
            <w:webHidden/>
          </w:rPr>
          <w:fldChar w:fldCharType="end"/>
        </w:r>
      </w:hyperlink>
    </w:p>
    <w:p w14:paraId="0624CC2B" w14:textId="752CCDB1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06" w:history="1">
        <w:r w:rsidR="00A013FD" w:rsidRPr="00C522E2">
          <w:rPr>
            <w:rStyle w:val="Hypertextovodkaz"/>
            <w:noProof/>
          </w:rPr>
          <w:t>3.9.2. Materiály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_Toc85130106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51</w:t>
        </w:r>
        <w:r w:rsidR="00A013FD">
          <w:rPr>
            <w:noProof/>
            <w:webHidden/>
          </w:rPr>
          <w:fldChar w:fldCharType="end"/>
        </w:r>
      </w:hyperlink>
    </w:p>
    <w:p w14:paraId="4CB9510E" w14:textId="58EC3764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07" w:history="1">
        <w:r w:rsidR="00A013FD" w:rsidRPr="00C522E2">
          <w:rPr>
            <w:rStyle w:val="Hypertextovodkaz"/>
            <w:noProof/>
          </w:rPr>
          <w:t>3.9.3. Průřezy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_Toc85130107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51</w:t>
        </w:r>
        <w:r w:rsidR="00A013FD">
          <w:rPr>
            <w:noProof/>
            <w:webHidden/>
          </w:rPr>
          <w:fldChar w:fldCharType="end"/>
        </w:r>
      </w:hyperlink>
    </w:p>
    <w:p w14:paraId="7C677234" w14:textId="5628833B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08" w:history="1">
        <w:r w:rsidR="00A013FD" w:rsidRPr="00C522E2">
          <w:rPr>
            <w:rStyle w:val="Hypertextovodkaz"/>
            <w:noProof/>
          </w:rPr>
          <w:t>3.9.4.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_Toc85130108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51</w:t>
        </w:r>
        <w:r w:rsidR="00A013FD">
          <w:rPr>
            <w:noProof/>
            <w:webHidden/>
          </w:rPr>
          <w:fldChar w:fldCharType="end"/>
        </w:r>
      </w:hyperlink>
    </w:p>
    <w:p w14:paraId="27953937" w14:textId="76936DC9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09" w:history="1">
        <w:r w:rsidR="00A013FD" w:rsidRPr="00C522E2">
          <w:rPr>
            <w:rStyle w:val="Hypertextovodkaz"/>
            <w:noProof/>
          </w:rPr>
          <w:t>3.9.5. Kombinace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_Toc85130109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54</w:t>
        </w:r>
        <w:r w:rsidR="00A013FD">
          <w:rPr>
            <w:noProof/>
            <w:webHidden/>
          </w:rPr>
          <w:fldChar w:fldCharType="end"/>
        </w:r>
      </w:hyperlink>
    </w:p>
    <w:p w14:paraId="22C0C46E" w14:textId="260EA362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10" w:history="1">
        <w:r w:rsidR="00A013FD" w:rsidRPr="00C522E2">
          <w:rPr>
            <w:rStyle w:val="Hypertextovodkaz"/>
            <w:noProof/>
          </w:rPr>
          <w:t>3.9.6. Vnitřní síly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_Toc85130110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55</w:t>
        </w:r>
        <w:r w:rsidR="00A013FD">
          <w:rPr>
            <w:noProof/>
            <w:webHidden/>
          </w:rPr>
          <w:fldChar w:fldCharType="end"/>
        </w:r>
      </w:hyperlink>
    </w:p>
    <w:p w14:paraId="583C7472" w14:textId="573B215E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11" w:history="1">
        <w:r w:rsidR="00A013FD" w:rsidRPr="00C522E2">
          <w:rPr>
            <w:rStyle w:val="Hypertextovodkaz"/>
            <w:noProof/>
          </w:rPr>
          <w:t>3.9.7. Posouzení dřevěných konstrukcí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_Toc85130111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57</w:t>
        </w:r>
        <w:r w:rsidR="00A013FD">
          <w:rPr>
            <w:noProof/>
            <w:webHidden/>
          </w:rPr>
          <w:fldChar w:fldCharType="end"/>
        </w:r>
      </w:hyperlink>
    </w:p>
    <w:p w14:paraId="224C1401" w14:textId="3A44B4CB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12" w:history="1">
        <w:r w:rsidR="00A013FD" w:rsidRPr="00C522E2">
          <w:rPr>
            <w:rStyle w:val="Hypertextovodkaz"/>
            <w:noProof/>
          </w:rPr>
          <w:t>3.9.8. Posouzení betonových konstrukcí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_Toc85130112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58</w:t>
        </w:r>
        <w:r w:rsidR="00A013FD">
          <w:rPr>
            <w:noProof/>
            <w:webHidden/>
          </w:rPr>
          <w:fldChar w:fldCharType="end"/>
        </w:r>
      </w:hyperlink>
    </w:p>
    <w:p w14:paraId="5BA834FE" w14:textId="2B75CB16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13" w:history="1">
        <w:r w:rsidR="00A013FD" w:rsidRPr="00C522E2">
          <w:rPr>
            <w:rStyle w:val="Hypertextovodkaz"/>
            <w:noProof/>
          </w:rPr>
          <w:t>3.9.1. Posouzení ocelových konstrukcí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_Toc85130113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58</w:t>
        </w:r>
        <w:r w:rsidR="00A013FD">
          <w:rPr>
            <w:noProof/>
            <w:webHidden/>
          </w:rPr>
          <w:fldChar w:fldCharType="end"/>
        </w:r>
      </w:hyperlink>
    </w:p>
    <w:p w14:paraId="5F05CAD0" w14:textId="608D54EE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14" w:history="1">
        <w:r w:rsidR="00A013FD" w:rsidRPr="00C522E2">
          <w:rPr>
            <w:rStyle w:val="Hypertextovodkaz"/>
            <w:noProof/>
          </w:rPr>
          <w:t>3.9.2. Založení „Y“ sloupů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_Toc85130114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59</w:t>
        </w:r>
        <w:r w:rsidR="00A013FD">
          <w:rPr>
            <w:noProof/>
            <w:webHidden/>
          </w:rPr>
          <w:fldChar w:fldCharType="end"/>
        </w:r>
      </w:hyperlink>
    </w:p>
    <w:p w14:paraId="7C4285E5" w14:textId="0281B5AE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15" w:history="1">
        <w:r w:rsidR="00A013FD" w:rsidRPr="00C522E2">
          <w:rPr>
            <w:rStyle w:val="Hypertextovodkaz"/>
            <w:noProof/>
          </w:rPr>
          <w:t>3.10. SO 02 rekonstrukce šaten – deska nad 1.NP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_Toc85130115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64</w:t>
        </w:r>
        <w:r w:rsidR="00A013FD">
          <w:rPr>
            <w:noProof/>
            <w:webHidden/>
          </w:rPr>
          <w:fldChar w:fldCharType="end"/>
        </w:r>
      </w:hyperlink>
    </w:p>
    <w:p w14:paraId="1F179775" w14:textId="01526302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16" w:history="1">
        <w:r w:rsidR="00A013FD" w:rsidRPr="00C522E2">
          <w:rPr>
            <w:rStyle w:val="Hypertextovodkaz"/>
            <w:noProof/>
          </w:rPr>
          <w:t>3.10.1. Model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_Toc85130116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64</w:t>
        </w:r>
        <w:r w:rsidR="00A013FD">
          <w:rPr>
            <w:noProof/>
            <w:webHidden/>
          </w:rPr>
          <w:fldChar w:fldCharType="end"/>
        </w:r>
      </w:hyperlink>
    </w:p>
    <w:p w14:paraId="671A2151" w14:textId="1868E27C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17" w:history="1">
        <w:r w:rsidR="00A013FD" w:rsidRPr="00C522E2">
          <w:rPr>
            <w:rStyle w:val="Hypertextovodkaz"/>
            <w:noProof/>
          </w:rPr>
          <w:t>3.10.2. Materiály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_Toc85130117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64</w:t>
        </w:r>
        <w:r w:rsidR="00A013FD">
          <w:rPr>
            <w:noProof/>
            <w:webHidden/>
          </w:rPr>
          <w:fldChar w:fldCharType="end"/>
        </w:r>
      </w:hyperlink>
    </w:p>
    <w:p w14:paraId="707D1B01" w14:textId="55D98CE1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18" w:history="1">
        <w:r w:rsidR="00A013FD" w:rsidRPr="00C522E2">
          <w:rPr>
            <w:rStyle w:val="Hypertextovodkaz"/>
            <w:noProof/>
          </w:rPr>
          <w:t>3.10.3.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_Toc85130118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64</w:t>
        </w:r>
        <w:r w:rsidR="00A013FD">
          <w:rPr>
            <w:noProof/>
            <w:webHidden/>
          </w:rPr>
          <w:fldChar w:fldCharType="end"/>
        </w:r>
      </w:hyperlink>
    </w:p>
    <w:p w14:paraId="0A81FBDD" w14:textId="5E1788EB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19" w:history="1">
        <w:r w:rsidR="00A013FD" w:rsidRPr="00C522E2">
          <w:rPr>
            <w:rStyle w:val="Hypertextovodkaz"/>
            <w:noProof/>
          </w:rPr>
          <w:t>3.10.4. Kombinace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_Toc85130119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66</w:t>
        </w:r>
        <w:r w:rsidR="00A013FD">
          <w:rPr>
            <w:noProof/>
            <w:webHidden/>
          </w:rPr>
          <w:fldChar w:fldCharType="end"/>
        </w:r>
      </w:hyperlink>
    </w:p>
    <w:p w14:paraId="37A8028F" w14:textId="568297D2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20" w:history="1">
        <w:r w:rsidR="00A013FD" w:rsidRPr="00C522E2">
          <w:rPr>
            <w:rStyle w:val="Hypertextovodkaz"/>
            <w:noProof/>
          </w:rPr>
          <w:t>3.10.5. Vnitřní síly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_Toc85130120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67</w:t>
        </w:r>
        <w:r w:rsidR="00A013FD">
          <w:rPr>
            <w:noProof/>
            <w:webHidden/>
          </w:rPr>
          <w:fldChar w:fldCharType="end"/>
        </w:r>
      </w:hyperlink>
    </w:p>
    <w:p w14:paraId="43770768" w14:textId="10E773CC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21" w:history="1">
        <w:r w:rsidR="00A013FD" w:rsidRPr="00C522E2">
          <w:rPr>
            <w:rStyle w:val="Hypertextovodkaz"/>
            <w:noProof/>
          </w:rPr>
          <w:t>3.10.6. Posouzení betonových konstrukcí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_Toc85130121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69</w:t>
        </w:r>
        <w:r w:rsidR="00A013FD">
          <w:rPr>
            <w:noProof/>
            <w:webHidden/>
          </w:rPr>
          <w:fldChar w:fldCharType="end"/>
        </w:r>
      </w:hyperlink>
    </w:p>
    <w:p w14:paraId="48640A5B" w14:textId="58FEA50F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22" w:history="1">
        <w:r w:rsidR="00A013FD" w:rsidRPr="00C522E2">
          <w:rPr>
            <w:rStyle w:val="Hypertextovodkaz"/>
            <w:noProof/>
          </w:rPr>
          <w:t>3.11. SO 02 rekonstrukce šaten – deska nad 2.NP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_Toc85130122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74</w:t>
        </w:r>
        <w:r w:rsidR="00A013FD">
          <w:rPr>
            <w:noProof/>
            <w:webHidden/>
          </w:rPr>
          <w:fldChar w:fldCharType="end"/>
        </w:r>
      </w:hyperlink>
    </w:p>
    <w:p w14:paraId="40EE1C47" w14:textId="2A662F66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23" w:history="1">
        <w:r w:rsidR="00A013FD" w:rsidRPr="00C522E2">
          <w:rPr>
            <w:rStyle w:val="Hypertextovodkaz"/>
            <w:noProof/>
          </w:rPr>
          <w:t>3.11.1. Model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_Toc85130123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74</w:t>
        </w:r>
        <w:r w:rsidR="00A013FD">
          <w:rPr>
            <w:noProof/>
            <w:webHidden/>
          </w:rPr>
          <w:fldChar w:fldCharType="end"/>
        </w:r>
      </w:hyperlink>
    </w:p>
    <w:p w14:paraId="09BF93C2" w14:textId="6A1A09A0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24" w:history="1">
        <w:r w:rsidR="00A013FD" w:rsidRPr="00C522E2">
          <w:rPr>
            <w:rStyle w:val="Hypertextovodkaz"/>
            <w:noProof/>
          </w:rPr>
          <w:t>3.11.2. Materiály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_Toc85130124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74</w:t>
        </w:r>
        <w:r w:rsidR="00A013FD">
          <w:rPr>
            <w:noProof/>
            <w:webHidden/>
          </w:rPr>
          <w:fldChar w:fldCharType="end"/>
        </w:r>
      </w:hyperlink>
    </w:p>
    <w:p w14:paraId="1594234A" w14:textId="2F05B5DE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25" w:history="1">
        <w:r w:rsidR="00A013FD" w:rsidRPr="00C522E2">
          <w:rPr>
            <w:rStyle w:val="Hypertextovodkaz"/>
            <w:noProof/>
          </w:rPr>
          <w:t>3.11.3.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_Toc85130125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74</w:t>
        </w:r>
        <w:r w:rsidR="00A013FD">
          <w:rPr>
            <w:noProof/>
            <w:webHidden/>
          </w:rPr>
          <w:fldChar w:fldCharType="end"/>
        </w:r>
      </w:hyperlink>
    </w:p>
    <w:p w14:paraId="6F1A8EFE" w14:textId="7D34B553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26" w:history="1">
        <w:r w:rsidR="00A013FD" w:rsidRPr="00C522E2">
          <w:rPr>
            <w:rStyle w:val="Hypertextovodkaz"/>
            <w:noProof/>
          </w:rPr>
          <w:t>3.11.4. Kombinace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_Toc85130126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75</w:t>
        </w:r>
        <w:r w:rsidR="00A013FD">
          <w:rPr>
            <w:noProof/>
            <w:webHidden/>
          </w:rPr>
          <w:fldChar w:fldCharType="end"/>
        </w:r>
      </w:hyperlink>
    </w:p>
    <w:p w14:paraId="68ECA08E" w14:textId="7C8E06B7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27" w:history="1">
        <w:r w:rsidR="00A013FD" w:rsidRPr="00C522E2">
          <w:rPr>
            <w:rStyle w:val="Hypertextovodkaz"/>
            <w:noProof/>
          </w:rPr>
          <w:t>3.11.5. Vnitřní síly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_Toc85130127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76</w:t>
        </w:r>
        <w:r w:rsidR="00A013FD">
          <w:rPr>
            <w:noProof/>
            <w:webHidden/>
          </w:rPr>
          <w:fldChar w:fldCharType="end"/>
        </w:r>
      </w:hyperlink>
    </w:p>
    <w:p w14:paraId="58D85235" w14:textId="1A41CC91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28" w:history="1">
        <w:r w:rsidR="00A013FD" w:rsidRPr="00C522E2">
          <w:rPr>
            <w:rStyle w:val="Hypertextovodkaz"/>
            <w:noProof/>
          </w:rPr>
          <w:t>3.11.6. Posouzení betonových konstrukcí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_Toc85130128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77</w:t>
        </w:r>
        <w:r w:rsidR="00A013FD">
          <w:rPr>
            <w:noProof/>
            <w:webHidden/>
          </w:rPr>
          <w:fldChar w:fldCharType="end"/>
        </w:r>
      </w:hyperlink>
    </w:p>
    <w:p w14:paraId="7DD6A74C" w14:textId="78F1430B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29" w:history="1">
        <w:r w:rsidR="00A013FD" w:rsidRPr="00C522E2">
          <w:rPr>
            <w:rStyle w:val="Hypertextovodkaz"/>
            <w:noProof/>
          </w:rPr>
          <w:t>3.11.1. ŽB sloup 250/250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_Toc85130129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81</w:t>
        </w:r>
        <w:r w:rsidR="00A013FD">
          <w:rPr>
            <w:noProof/>
            <w:webHidden/>
          </w:rPr>
          <w:fldChar w:fldCharType="end"/>
        </w:r>
      </w:hyperlink>
    </w:p>
    <w:p w14:paraId="2EDD0BF7" w14:textId="2B1DB43A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30" w:history="1">
        <w:r w:rsidR="00A013FD" w:rsidRPr="00C522E2">
          <w:rPr>
            <w:rStyle w:val="Hypertextovodkaz"/>
            <w:noProof/>
          </w:rPr>
          <w:t>3.12. SO 02 rekonstrukce šaten – nové vnitřní nosné stěny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_Toc85130130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82</w:t>
        </w:r>
        <w:r w:rsidR="00A013FD">
          <w:rPr>
            <w:noProof/>
            <w:webHidden/>
          </w:rPr>
          <w:fldChar w:fldCharType="end"/>
        </w:r>
      </w:hyperlink>
    </w:p>
    <w:p w14:paraId="7120D839" w14:textId="363FAEA4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31" w:history="1">
        <w:r w:rsidR="00A013FD" w:rsidRPr="00C522E2">
          <w:rPr>
            <w:rStyle w:val="Hypertextovodkaz"/>
            <w:noProof/>
          </w:rPr>
          <w:t>3.13. SO 02 rekonstrukce šaten – OK nosníky nad bourané otvory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_Toc85130131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83</w:t>
        </w:r>
        <w:r w:rsidR="00A013FD">
          <w:rPr>
            <w:noProof/>
            <w:webHidden/>
          </w:rPr>
          <w:fldChar w:fldCharType="end"/>
        </w:r>
      </w:hyperlink>
    </w:p>
    <w:p w14:paraId="1413E637" w14:textId="708D51BE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32" w:history="1">
        <w:r w:rsidR="00A013FD" w:rsidRPr="00C522E2">
          <w:rPr>
            <w:rStyle w:val="Hypertextovodkaz"/>
            <w:noProof/>
          </w:rPr>
          <w:t>3.13.1. 1.NP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_Toc85130132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83</w:t>
        </w:r>
        <w:r w:rsidR="00A013FD">
          <w:rPr>
            <w:noProof/>
            <w:webHidden/>
          </w:rPr>
          <w:fldChar w:fldCharType="end"/>
        </w:r>
      </w:hyperlink>
    </w:p>
    <w:p w14:paraId="5A7387D9" w14:textId="425A0234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33" w:history="1">
        <w:r w:rsidR="00A013FD" w:rsidRPr="00C522E2">
          <w:rPr>
            <w:rStyle w:val="Hypertextovodkaz"/>
            <w:noProof/>
          </w:rPr>
          <w:t>3.13.2. 2.NP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_Toc85130133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86</w:t>
        </w:r>
        <w:r w:rsidR="00A013FD">
          <w:rPr>
            <w:noProof/>
            <w:webHidden/>
          </w:rPr>
          <w:fldChar w:fldCharType="end"/>
        </w:r>
      </w:hyperlink>
    </w:p>
    <w:p w14:paraId="1D2F6EB2" w14:textId="093A9F3C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34" w:history="1">
        <w:r w:rsidR="00A013FD" w:rsidRPr="00C522E2">
          <w:rPr>
            <w:rStyle w:val="Hypertextovodkaz"/>
            <w:noProof/>
          </w:rPr>
          <w:t>3.14. SO 02 rekonstrukce šaten – základ pod novou vnitřní nosnou stěnou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_Toc85130134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89</w:t>
        </w:r>
        <w:r w:rsidR="00A013FD">
          <w:rPr>
            <w:noProof/>
            <w:webHidden/>
          </w:rPr>
          <w:fldChar w:fldCharType="end"/>
        </w:r>
      </w:hyperlink>
    </w:p>
    <w:p w14:paraId="3FB6547E" w14:textId="512FB888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35" w:history="1">
        <w:r w:rsidR="00A013FD" w:rsidRPr="00C522E2">
          <w:rPr>
            <w:rStyle w:val="Hypertextovodkaz"/>
            <w:noProof/>
          </w:rPr>
          <w:t>3.15. SO 02 rekonstrukce šaten – základ pod ŽB sloupem schodiště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_Toc85130135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93</w:t>
        </w:r>
        <w:r w:rsidR="00A013FD">
          <w:rPr>
            <w:noProof/>
            <w:webHidden/>
          </w:rPr>
          <w:fldChar w:fldCharType="end"/>
        </w:r>
      </w:hyperlink>
    </w:p>
    <w:p w14:paraId="50D43798" w14:textId="291A0874" w:rsidR="00A013FD" w:rsidRDefault="00A86F4B">
      <w:pPr>
        <w:pStyle w:val="Obsah2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36" w:history="1">
        <w:r w:rsidR="00A013FD" w:rsidRPr="00C522E2">
          <w:rPr>
            <w:rStyle w:val="Hypertextovodkaz"/>
            <w:noProof/>
          </w:rPr>
          <w:t>3.16. SO 02 ocelová konstrukce opláštění VZT jednotek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_Toc85130136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98</w:t>
        </w:r>
        <w:r w:rsidR="00A013FD">
          <w:rPr>
            <w:noProof/>
            <w:webHidden/>
          </w:rPr>
          <w:fldChar w:fldCharType="end"/>
        </w:r>
      </w:hyperlink>
    </w:p>
    <w:p w14:paraId="7865A98B" w14:textId="645707BD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37" w:history="1">
        <w:r w:rsidR="00A013FD" w:rsidRPr="00C522E2">
          <w:rPr>
            <w:rStyle w:val="Hypertextovodkaz"/>
            <w:noProof/>
          </w:rPr>
          <w:t>3.16.1. Model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_Toc85130137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98</w:t>
        </w:r>
        <w:r w:rsidR="00A013FD">
          <w:rPr>
            <w:noProof/>
            <w:webHidden/>
          </w:rPr>
          <w:fldChar w:fldCharType="end"/>
        </w:r>
      </w:hyperlink>
    </w:p>
    <w:p w14:paraId="6F2625D7" w14:textId="57DFF260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38" w:history="1">
        <w:r w:rsidR="00A013FD" w:rsidRPr="00C522E2">
          <w:rPr>
            <w:rStyle w:val="Hypertextovodkaz"/>
            <w:noProof/>
          </w:rPr>
          <w:t>3.16.2. Materiály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_Toc85130138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98</w:t>
        </w:r>
        <w:r w:rsidR="00A013FD">
          <w:rPr>
            <w:noProof/>
            <w:webHidden/>
          </w:rPr>
          <w:fldChar w:fldCharType="end"/>
        </w:r>
      </w:hyperlink>
    </w:p>
    <w:p w14:paraId="25869C1F" w14:textId="6567DEA1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39" w:history="1">
        <w:r w:rsidR="00A013FD" w:rsidRPr="00C522E2">
          <w:rPr>
            <w:rStyle w:val="Hypertextovodkaz"/>
            <w:noProof/>
          </w:rPr>
          <w:t>3.16.3. Průřezy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_Toc85130139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99</w:t>
        </w:r>
        <w:r w:rsidR="00A013FD">
          <w:rPr>
            <w:noProof/>
            <w:webHidden/>
          </w:rPr>
          <w:fldChar w:fldCharType="end"/>
        </w:r>
      </w:hyperlink>
    </w:p>
    <w:p w14:paraId="38202435" w14:textId="651A3C8C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40" w:history="1">
        <w:r w:rsidR="00A013FD" w:rsidRPr="00C522E2">
          <w:rPr>
            <w:rStyle w:val="Hypertextovodkaz"/>
            <w:noProof/>
          </w:rPr>
          <w:t>3.16.4.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_Toc85130140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99</w:t>
        </w:r>
        <w:r w:rsidR="00A013FD">
          <w:rPr>
            <w:noProof/>
            <w:webHidden/>
          </w:rPr>
          <w:fldChar w:fldCharType="end"/>
        </w:r>
      </w:hyperlink>
    </w:p>
    <w:p w14:paraId="4419E204" w14:textId="01A62F7E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41" w:history="1">
        <w:r w:rsidR="00A013FD" w:rsidRPr="00C522E2">
          <w:rPr>
            <w:rStyle w:val="Hypertextovodkaz"/>
            <w:noProof/>
          </w:rPr>
          <w:t>3.16.5. Kombinace zatížení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_Toc85130141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101</w:t>
        </w:r>
        <w:r w:rsidR="00A013FD">
          <w:rPr>
            <w:noProof/>
            <w:webHidden/>
          </w:rPr>
          <w:fldChar w:fldCharType="end"/>
        </w:r>
      </w:hyperlink>
    </w:p>
    <w:p w14:paraId="30008859" w14:textId="34FD985A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42" w:history="1">
        <w:r w:rsidR="00A013FD" w:rsidRPr="00C522E2">
          <w:rPr>
            <w:rStyle w:val="Hypertextovodkaz"/>
            <w:noProof/>
          </w:rPr>
          <w:t>3.16.6. Vnitřní síly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_Toc85130142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101</w:t>
        </w:r>
        <w:r w:rsidR="00A013FD">
          <w:rPr>
            <w:noProof/>
            <w:webHidden/>
          </w:rPr>
          <w:fldChar w:fldCharType="end"/>
        </w:r>
      </w:hyperlink>
    </w:p>
    <w:p w14:paraId="1F7B9075" w14:textId="1815D797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43" w:history="1">
        <w:r w:rsidR="00A013FD" w:rsidRPr="00C522E2">
          <w:rPr>
            <w:rStyle w:val="Hypertextovodkaz"/>
            <w:noProof/>
          </w:rPr>
          <w:t>3.16.7. Posouzení OK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_Toc85130143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103</w:t>
        </w:r>
        <w:r w:rsidR="00A013FD">
          <w:rPr>
            <w:noProof/>
            <w:webHidden/>
          </w:rPr>
          <w:fldChar w:fldCharType="end"/>
        </w:r>
      </w:hyperlink>
    </w:p>
    <w:p w14:paraId="62618EFA" w14:textId="2BA32F60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44" w:history="1">
        <w:r w:rsidR="00A013FD" w:rsidRPr="00C522E2">
          <w:rPr>
            <w:rStyle w:val="Hypertextovodkaz"/>
            <w:noProof/>
          </w:rPr>
          <w:t>3.16.8. Kotvení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_Toc85130144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105</w:t>
        </w:r>
        <w:r w:rsidR="00A013FD">
          <w:rPr>
            <w:noProof/>
            <w:webHidden/>
          </w:rPr>
          <w:fldChar w:fldCharType="end"/>
        </w:r>
      </w:hyperlink>
    </w:p>
    <w:p w14:paraId="53B6E8AE" w14:textId="48CE5EEF" w:rsidR="00A013FD" w:rsidRDefault="00A86F4B">
      <w:pPr>
        <w:pStyle w:val="Obsah3"/>
        <w:rPr>
          <w:rFonts w:asciiTheme="minorHAnsi" w:eastAsiaTheme="minorEastAsia" w:hAnsiTheme="minorHAnsi" w:cstheme="minorBidi"/>
          <w:noProof/>
          <w:spacing w:val="0"/>
          <w:sz w:val="22"/>
          <w:szCs w:val="22"/>
        </w:rPr>
      </w:pPr>
      <w:hyperlink w:anchor="_Toc85130145" w:history="1">
        <w:r w:rsidR="00A013FD" w:rsidRPr="00C522E2">
          <w:rPr>
            <w:rStyle w:val="Hypertextovodkaz"/>
            <w:noProof/>
          </w:rPr>
          <w:t>3.16.9. OK pro usazení VZT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_Toc85130145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108</w:t>
        </w:r>
        <w:r w:rsidR="00A013FD">
          <w:rPr>
            <w:noProof/>
            <w:webHidden/>
          </w:rPr>
          <w:fldChar w:fldCharType="end"/>
        </w:r>
      </w:hyperlink>
    </w:p>
    <w:p w14:paraId="2B094F94" w14:textId="5C94DA65" w:rsidR="00A013FD" w:rsidRDefault="00A86F4B">
      <w:pPr>
        <w:pStyle w:val="Obsah1"/>
        <w:rPr>
          <w:rFonts w:asciiTheme="minorHAnsi" w:eastAsiaTheme="minorEastAsia" w:hAnsiTheme="minorHAnsi" w:cstheme="minorBidi"/>
          <w:b w:val="0"/>
          <w:noProof/>
          <w:spacing w:val="0"/>
          <w:sz w:val="22"/>
          <w:szCs w:val="22"/>
        </w:rPr>
      </w:pPr>
      <w:hyperlink w:anchor="_Toc85130146" w:history="1">
        <w:r w:rsidR="00A013FD" w:rsidRPr="00C522E2">
          <w:rPr>
            <w:rStyle w:val="Hypertextovodkaz"/>
            <w:noProof/>
          </w:rPr>
          <w:t>4. POUŽITÉ MATERIÁLY</w:t>
        </w:r>
        <w:r w:rsidR="00A013FD">
          <w:rPr>
            <w:noProof/>
            <w:webHidden/>
          </w:rPr>
          <w:tab/>
        </w:r>
        <w:r w:rsidR="00A013FD">
          <w:rPr>
            <w:noProof/>
            <w:webHidden/>
          </w:rPr>
          <w:fldChar w:fldCharType="begin"/>
        </w:r>
        <w:r w:rsidR="00A013FD">
          <w:rPr>
            <w:noProof/>
            <w:webHidden/>
          </w:rPr>
          <w:instrText xml:space="preserve"> PAGEREF _Toc85130146 \h </w:instrText>
        </w:r>
        <w:r w:rsidR="00A013FD">
          <w:rPr>
            <w:noProof/>
            <w:webHidden/>
          </w:rPr>
        </w:r>
        <w:r w:rsidR="00A013FD">
          <w:rPr>
            <w:noProof/>
            <w:webHidden/>
          </w:rPr>
          <w:fldChar w:fldCharType="separate"/>
        </w:r>
        <w:r w:rsidR="00B44F95">
          <w:rPr>
            <w:noProof/>
            <w:webHidden/>
          </w:rPr>
          <w:t>109</w:t>
        </w:r>
        <w:r w:rsidR="00A013FD">
          <w:rPr>
            <w:noProof/>
            <w:webHidden/>
          </w:rPr>
          <w:fldChar w:fldCharType="end"/>
        </w:r>
      </w:hyperlink>
    </w:p>
    <w:p w14:paraId="45B2E777" w14:textId="1F3E979E" w:rsidR="00777364" w:rsidRDefault="0069344E" w:rsidP="000C1FAC">
      <w:pPr>
        <w:pStyle w:val="Obsah2"/>
        <w:ind w:left="0" w:firstLine="0"/>
      </w:pPr>
      <w:r>
        <w:fldChar w:fldCharType="end"/>
      </w:r>
    </w:p>
    <w:p w14:paraId="7B6697E5" w14:textId="77777777" w:rsidR="00A76C25" w:rsidRPr="008C21F5" w:rsidRDefault="00777364" w:rsidP="00777364">
      <w:pPr>
        <w:pStyle w:val="Nadpis1"/>
      </w:pPr>
      <w:r>
        <w:br w:type="page"/>
      </w:r>
      <w:bookmarkStart w:id="10" w:name="_Toc85130062"/>
      <w:r w:rsidR="00A76C25" w:rsidRPr="008C21F5">
        <w:lastRenderedPageBreak/>
        <w:t>ÚVOD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29DE256D" w14:textId="3166B9DF" w:rsidR="00D129AA" w:rsidRPr="00AF56BF" w:rsidRDefault="00292769" w:rsidP="004738B4">
      <w:pPr>
        <w:spacing w:line="276" w:lineRule="auto"/>
        <w:rPr>
          <w:rFonts w:cs="Tahoma"/>
        </w:rPr>
      </w:pPr>
      <w:bookmarkStart w:id="11" w:name="_Hlk85130147"/>
      <w:r w:rsidRPr="00292769">
        <w:rPr>
          <w:rFonts w:cs="Tahoma"/>
        </w:rPr>
        <w:t xml:space="preserve">Obsahem předkládané dokumentace je statické řešení </w:t>
      </w:r>
      <w:r w:rsidR="00BC3545" w:rsidRPr="00BC3545">
        <w:rPr>
          <w:rFonts w:cs="Tahoma"/>
        </w:rPr>
        <w:t>PŘÍSTAVBA A REKONSTRUKCE SPORTOVNÍ HALY CHRUDIM, I. ETAPA</w:t>
      </w:r>
      <w:r w:rsidRPr="00292769">
        <w:rPr>
          <w:rFonts w:cs="Tahoma"/>
        </w:rPr>
        <w:t>, v </w:t>
      </w:r>
      <w:r w:rsidRPr="009F494C">
        <w:rPr>
          <w:rFonts w:cs="Tahoma"/>
        </w:rPr>
        <w:t xml:space="preserve">rozsahu </w:t>
      </w:r>
      <w:r w:rsidR="00BC3545" w:rsidRPr="009F494C">
        <w:rPr>
          <w:rFonts w:cs="Tahoma"/>
        </w:rPr>
        <w:t>D</w:t>
      </w:r>
      <w:r w:rsidR="00E527E2">
        <w:rPr>
          <w:rFonts w:cs="Tahoma"/>
        </w:rPr>
        <w:t>PS</w:t>
      </w:r>
      <w:r w:rsidRPr="009F494C">
        <w:rPr>
          <w:rFonts w:cs="Tahoma"/>
        </w:rPr>
        <w:t xml:space="preserve">. Dokumentace </w:t>
      </w:r>
      <w:r w:rsidRPr="00292769">
        <w:rPr>
          <w:rFonts w:cs="Tahoma"/>
        </w:rPr>
        <w:t xml:space="preserve">je určena výhradně pro </w:t>
      </w:r>
      <w:r w:rsidR="00E527E2">
        <w:rPr>
          <w:rFonts w:cs="Tahoma"/>
        </w:rPr>
        <w:t>výběr zhotovitel</w:t>
      </w:r>
      <w:r w:rsidRPr="00292769">
        <w:rPr>
          <w:rFonts w:cs="Tahoma"/>
        </w:rPr>
        <w:t>. Nemá charakter realizační dokumentace ve smyslu prováděcí vyhlášky</w:t>
      </w:r>
      <w:r w:rsidR="00BC3545">
        <w:rPr>
          <w:rFonts w:cs="Tahoma"/>
        </w:rPr>
        <w:t>.</w:t>
      </w:r>
    </w:p>
    <w:p w14:paraId="4A4E9C8A" w14:textId="77777777" w:rsidR="007944D0" w:rsidRPr="00AF56BF" w:rsidRDefault="007944D0" w:rsidP="007944D0">
      <w:pPr>
        <w:pStyle w:val="Nadpis2"/>
      </w:pPr>
      <w:bookmarkStart w:id="12" w:name="_Toc159634580"/>
      <w:bookmarkStart w:id="13" w:name="_Toc85130063"/>
      <w:bookmarkEnd w:id="11"/>
      <w:r w:rsidRPr="00AF56BF">
        <w:t>IDENTIFIKAČNÍ ÚDAJE</w:t>
      </w:r>
      <w:bookmarkEnd w:id="12"/>
      <w:bookmarkEnd w:id="13"/>
    </w:p>
    <w:p w14:paraId="44D84116" w14:textId="15EB832C" w:rsidR="007944D0" w:rsidRPr="009F494C" w:rsidRDefault="00234FA5" w:rsidP="00BC3545">
      <w:pPr>
        <w:pStyle w:val="Identifkace"/>
        <w:tabs>
          <w:tab w:val="left" w:pos="3119"/>
        </w:tabs>
        <w:ind w:left="142" w:firstLine="0"/>
      </w:pPr>
      <w:r w:rsidRPr="009F494C">
        <w:t xml:space="preserve">Název </w:t>
      </w:r>
      <w:r w:rsidR="007944D0" w:rsidRPr="009F494C">
        <w:t>stavby</w:t>
      </w:r>
      <w:r w:rsidR="007944D0" w:rsidRPr="009F494C">
        <w:tab/>
      </w:r>
      <w:r w:rsidR="00BC3545" w:rsidRPr="009F494C">
        <w:rPr>
          <w:b w:val="0"/>
          <w:bCs/>
        </w:rPr>
        <w:t xml:space="preserve">PŘÍSTAVBA A REKONSTRUKCE SPORTOVNÍ HALY </w:t>
      </w:r>
      <w:r w:rsidR="00BC3545" w:rsidRPr="009F494C">
        <w:tab/>
      </w:r>
      <w:r w:rsidR="00BC3545" w:rsidRPr="009F494C">
        <w:rPr>
          <w:b w:val="0"/>
          <w:bCs/>
        </w:rPr>
        <w:t>CHRUDIM, I. ETAPA</w:t>
      </w:r>
    </w:p>
    <w:p w14:paraId="3745B27F" w14:textId="375CBAF0" w:rsidR="007944D0" w:rsidRPr="009F494C" w:rsidRDefault="007944D0" w:rsidP="00BC3545">
      <w:pPr>
        <w:pStyle w:val="Identifkace"/>
        <w:tabs>
          <w:tab w:val="left" w:pos="3119"/>
        </w:tabs>
        <w:ind w:left="142" w:firstLine="0"/>
        <w:rPr>
          <w:b w:val="0"/>
          <w:bCs/>
        </w:rPr>
      </w:pPr>
      <w:r w:rsidRPr="009F494C">
        <w:t>Místo stavby</w:t>
      </w:r>
      <w:r w:rsidRPr="009F494C">
        <w:tab/>
      </w:r>
      <w:r w:rsidR="00BC3545" w:rsidRPr="009F494C">
        <w:rPr>
          <w:b w:val="0"/>
          <w:bCs/>
          <w:iCs/>
        </w:rPr>
        <w:t xml:space="preserve">Tyršovo náměstí </w:t>
      </w:r>
      <w:proofErr w:type="gramStart"/>
      <w:r w:rsidR="00BC3545" w:rsidRPr="009F494C">
        <w:rPr>
          <w:b w:val="0"/>
          <w:bCs/>
          <w:iCs/>
        </w:rPr>
        <w:t>č.p.</w:t>
      </w:r>
      <w:proofErr w:type="gramEnd"/>
      <w:r w:rsidR="00BC3545" w:rsidRPr="009F494C">
        <w:rPr>
          <w:b w:val="0"/>
          <w:bCs/>
          <w:iCs/>
        </w:rPr>
        <w:t xml:space="preserve"> 249 a 12, Chrudim II; </w:t>
      </w:r>
      <w:proofErr w:type="spellStart"/>
      <w:proofErr w:type="gramStart"/>
      <w:r w:rsidR="00BC3545" w:rsidRPr="009F494C">
        <w:rPr>
          <w:b w:val="0"/>
          <w:bCs/>
          <w:iCs/>
        </w:rPr>
        <w:t>k.ú</w:t>
      </w:r>
      <w:proofErr w:type="spellEnd"/>
      <w:r w:rsidR="00BC3545" w:rsidRPr="009F494C">
        <w:rPr>
          <w:b w:val="0"/>
          <w:bCs/>
          <w:iCs/>
        </w:rPr>
        <w:t>.</w:t>
      </w:r>
      <w:proofErr w:type="gramEnd"/>
      <w:r w:rsidR="00BC3545" w:rsidRPr="009F494C">
        <w:rPr>
          <w:b w:val="0"/>
          <w:bCs/>
          <w:iCs/>
        </w:rPr>
        <w:t xml:space="preserve"> Chrudim </w:t>
      </w:r>
      <w:proofErr w:type="spellStart"/>
      <w:proofErr w:type="gramStart"/>
      <w:r w:rsidR="00BC3545" w:rsidRPr="009F494C">
        <w:rPr>
          <w:b w:val="0"/>
          <w:bCs/>
          <w:iCs/>
        </w:rPr>
        <w:t>p.č</w:t>
      </w:r>
      <w:proofErr w:type="spellEnd"/>
      <w:r w:rsidR="00BC3545" w:rsidRPr="009F494C">
        <w:rPr>
          <w:b w:val="0"/>
          <w:bCs/>
          <w:iCs/>
        </w:rPr>
        <w:t>.</w:t>
      </w:r>
      <w:proofErr w:type="gramEnd"/>
      <w:r w:rsidR="00BC3545" w:rsidRPr="009F494C">
        <w:rPr>
          <w:b w:val="0"/>
          <w:bCs/>
          <w:iCs/>
        </w:rPr>
        <w:t xml:space="preserve"> st. </w:t>
      </w:r>
      <w:r w:rsidR="00BC3545" w:rsidRPr="009F494C">
        <w:tab/>
      </w:r>
      <w:r w:rsidR="00BC3545" w:rsidRPr="009F494C">
        <w:rPr>
          <w:b w:val="0"/>
          <w:bCs/>
          <w:iCs/>
        </w:rPr>
        <w:t>990, st. 1095 a 515/2</w:t>
      </w:r>
    </w:p>
    <w:p w14:paraId="07DD933F" w14:textId="5E8F2FD8" w:rsidR="007944D0" w:rsidRPr="009F494C" w:rsidRDefault="007944D0" w:rsidP="00BC3545">
      <w:pPr>
        <w:pStyle w:val="Identifkace"/>
        <w:tabs>
          <w:tab w:val="left" w:pos="3119"/>
        </w:tabs>
        <w:ind w:left="142" w:firstLine="0"/>
        <w:rPr>
          <w:b w:val="0"/>
          <w:bCs/>
        </w:rPr>
      </w:pPr>
      <w:r w:rsidRPr="009F494C">
        <w:t>Účel stavby</w:t>
      </w:r>
      <w:r w:rsidRPr="009F494C">
        <w:tab/>
      </w:r>
      <w:r w:rsidR="009F494C" w:rsidRPr="009F494C">
        <w:rPr>
          <w:b w:val="0"/>
          <w:bCs/>
        </w:rPr>
        <w:t>Občanské stavby - Stavby pro tělovýchovu a sport</w:t>
      </w:r>
    </w:p>
    <w:p w14:paraId="5A669AF2" w14:textId="26A070C6" w:rsidR="007944D0" w:rsidRPr="009F494C" w:rsidRDefault="007944D0" w:rsidP="00BC3545">
      <w:pPr>
        <w:pStyle w:val="Identifkace"/>
        <w:tabs>
          <w:tab w:val="left" w:pos="3119"/>
        </w:tabs>
        <w:ind w:left="142" w:firstLine="0"/>
      </w:pPr>
      <w:r w:rsidRPr="009F494C">
        <w:t>Charakter stavby</w:t>
      </w:r>
      <w:r w:rsidRPr="009F494C">
        <w:tab/>
      </w:r>
      <w:r w:rsidR="009F494C" w:rsidRPr="009F494C">
        <w:rPr>
          <w:b w:val="0"/>
          <w:bCs/>
        </w:rPr>
        <w:t>REKONSTRUKCE A PŘÍSTAVBA</w:t>
      </w:r>
    </w:p>
    <w:p w14:paraId="2D53258F" w14:textId="3295911D" w:rsidR="007944D0" w:rsidRPr="009F494C" w:rsidRDefault="007944D0" w:rsidP="00BC3545">
      <w:pPr>
        <w:pStyle w:val="Identifkace"/>
        <w:tabs>
          <w:tab w:val="left" w:pos="3119"/>
        </w:tabs>
        <w:ind w:left="142" w:firstLine="0"/>
        <w:rPr>
          <w:b w:val="0"/>
          <w:bCs/>
        </w:rPr>
      </w:pPr>
      <w:r w:rsidRPr="009F494C">
        <w:t>Investor</w:t>
      </w:r>
      <w:r w:rsidRPr="009F494C">
        <w:tab/>
      </w:r>
      <w:r w:rsidR="009F494C" w:rsidRPr="009F494C">
        <w:rPr>
          <w:b w:val="0"/>
          <w:bCs/>
        </w:rPr>
        <w:t xml:space="preserve">Město Chrudim, </w:t>
      </w:r>
      <w:proofErr w:type="spellStart"/>
      <w:r w:rsidR="009F494C" w:rsidRPr="009F494C">
        <w:rPr>
          <w:b w:val="0"/>
          <w:bCs/>
        </w:rPr>
        <w:t>Resselovo</w:t>
      </w:r>
      <w:proofErr w:type="spellEnd"/>
      <w:r w:rsidR="009F494C" w:rsidRPr="009F494C">
        <w:rPr>
          <w:b w:val="0"/>
          <w:bCs/>
        </w:rPr>
        <w:t xml:space="preserve"> náměstí 77, Chrudim 537 01</w:t>
      </w:r>
    </w:p>
    <w:p w14:paraId="4A7B04F7" w14:textId="5E6D4D44" w:rsidR="000C1FAC" w:rsidRDefault="007944D0" w:rsidP="000C1FAC">
      <w:pPr>
        <w:pStyle w:val="Identifkace"/>
        <w:tabs>
          <w:tab w:val="left" w:pos="3119"/>
        </w:tabs>
        <w:ind w:left="142" w:firstLine="0"/>
      </w:pPr>
      <w:r w:rsidRPr="001E114A">
        <w:t>Stavební část</w:t>
      </w:r>
      <w:r w:rsidRPr="001E114A">
        <w:tab/>
      </w:r>
      <w:r w:rsidR="000C1FAC" w:rsidRPr="000C1FAC">
        <w:rPr>
          <w:b w:val="0"/>
          <w:bCs/>
        </w:rPr>
        <w:t xml:space="preserve">Projekce </w:t>
      </w:r>
      <w:proofErr w:type="spellStart"/>
      <w:r w:rsidR="000C1FAC" w:rsidRPr="000C1FAC">
        <w:rPr>
          <w:b w:val="0"/>
          <w:bCs/>
        </w:rPr>
        <w:t>cz</w:t>
      </w:r>
      <w:proofErr w:type="spellEnd"/>
      <w:r w:rsidR="000C1FAC" w:rsidRPr="000C1FAC">
        <w:rPr>
          <w:b w:val="0"/>
          <w:bCs/>
        </w:rPr>
        <w:t xml:space="preserve"> s.r.o., Tovární 290, Chrudim 537 01</w:t>
      </w:r>
    </w:p>
    <w:p w14:paraId="64ED7D5F" w14:textId="77777777" w:rsidR="00D129AA" w:rsidRPr="00154596" w:rsidRDefault="003526E9" w:rsidP="00154596">
      <w:pPr>
        <w:pStyle w:val="Nadpis2"/>
      </w:pPr>
      <w:bookmarkStart w:id="14" w:name="_Toc85130064"/>
      <w:r>
        <w:t>ZA</w:t>
      </w:r>
      <w:r w:rsidR="00D129AA" w:rsidRPr="00154596">
        <w:t>DÁVACÍ PODMÍNKY</w:t>
      </w:r>
      <w:bookmarkEnd w:id="14"/>
    </w:p>
    <w:p w14:paraId="05EFA2A5" w14:textId="77777777" w:rsidR="00D129AA" w:rsidRDefault="00D129AA" w:rsidP="00D129AA">
      <w:r>
        <w:t xml:space="preserve">Konstrukce jsou navrženy podle platných ČSN. Nebyly předepsány zvláštní tolerance na provádění konstrukcí, předpokládá se dodržení platných norem. </w:t>
      </w:r>
    </w:p>
    <w:p w14:paraId="553F5474" w14:textId="77777777" w:rsidR="00292769" w:rsidRPr="001569C6" w:rsidRDefault="00292769" w:rsidP="001569C6">
      <w:pPr>
        <w:pStyle w:val="Nadpis3"/>
      </w:pPr>
      <w:bookmarkStart w:id="15" w:name="_Toc274143413"/>
      <w:bookmarkStart w:id="16" w:name="_Toc287595711"/>
      <w:bookmarkStart w:id="17" w:name="_Toc85130065"/>
      <w:bookmarkStart w:id="18" w:name="_Toc20555208"/>
      <w:bookmarkStart w:id="19" w:name="_Toc20555307"/>
      <w:bookmarkStart w:id="20" w:name="_Toc20555415"/>
      <w:bookmarkStart w:id="21" w:name="_Toc20555436"/>
      <w:bookmarkStart w:id="22" w:name="_Toc20555561"/>
      <w:bookmarkStart w:id="23" w:name="_Toc20555653"/>
      <w:bookmarkStart w:id="24" w:name="_Toc20555713"/>
      <w:bookmarkStart w:id="25" w:name="_Toc71264068"/>
      <w:bookmarkStart w:id="26" w:name="_Toc274143461"/>
      <w:bookmarkStart w:id="27" w:name="_Toc274144085"/>
      <w:r w:rsidRPr="001569C6">
        <w:t>Použité podklady</w:t>
      </w:r>
      <w:bookmarkEnd w:id="15"/>
      <w:bookmarkEnd w:id="16"/>
      <w:bookmarkEnd w:id="17"/>
    </w:p>
    <w:p w14:paraId="7997CF09" w14:textId="63F6569D" w:rsidR="00292769" w:rsidRPr="009F0F74" w:rsidRDefault="00292769" w:rsidP="00292769">
      <w:pPr>
        <w:pStyle w:val="Podklady"/>
        <w:numPr>
          <w:ilvl w:val="0"/>
          <w:numId w:val="1"/>
        </w:numPr>
        <w:spacing w:line="360" w:lineRule="auto"/>
      </w:pPr>
      <w:r>
        <w:t>P</w:t>
      </w:r>
      <w:r w:rsidRPr="00D129AA">
        <w:t>rojekt pro</w:t>
      </w:r>
      <w:r>
        <w:t xml:space="preserve"> </w:t>
      </w:r>
      <w:r w:rsidR="000C1FAC" w:rsidRPr="000C1FAC">
        <w:t>DSP</w:t>
      </w:r>
      <w:r w:rsidRPr="000C1FAC">
        <w:t xml:space="preserve"> - </w:t>
      </w:r>
      <w:r w:rsidR="000C1FAC" w:rsidRPr="000C1FAC">
        <w:t xml:space="preserve">Projekce </w:t>
      </w:r>
      <w:proofErr w:type="spellStart"/>
      <w:r w:rsidR="000C1FAC" w:rsidRPr="000C1FAC">
        <w:t>cz</w:t>
      </w:r>
      <w:proofErr w:type="spellEnd"/>
      <w:r w:rsidR="000C1FAC" w:rsidRPr="000C1FAC">
        <w:t xml:space="preserve"> s.r.o.</w:t>
      </w:r>
      <w:r w:rsidRPr="002E4BCF">
        <w:tab/>
      </w:r>
      <w:r w:rsidRPr="000C1FAC">
        <w:t>0</w:t>
      </w:r>
      <w:r w:rsidR="000C1FAC">
        <w:t>3</w:t>
      </w:r>
      <w:r w:rsidRPr="000C1FAC">
        <w:t>/</w:t>
      </w:r>
      <w:r w:rsidR="00701990" w:rsidRPr="000C1FAC">
        <w:t>2021</w:t>
      </w:r>
    </w:p>
    <w:p w14:paraId="5AEEEC21" w14:textId="0EB19164" w:rsidR="00292769" w:rsidRPr="000C1FAC" w:rsidRDefault="00292769" w:rsidP="009E5E5A">
      <w:pPr>
        <w:pStyle w:val="Podklady"/>
        <w:numPr>
          <w:ilvl w:val="0"/>
          <w:numId w:val="1"/>
        </w:numPr>
        <w:spacing w:line="360" w:lineRule="auto"/>
      </w:pPr>
      <w:r w:rsidRPr="000C1FAC">
        <w:t>Fotodokumentace</w:t>
      </w:r>
      <w:r w:rsidRPr="000C1FAC">
        <w:tab/>
      </w:r>
      <w:r w:rsidR="00073C7C" w:rsidRPr="000C1FAC">
        <w:t>0</w:t>
      </w:r>
      <w:r w:rsidR="000C1FAC">
        <w:t>3</w:t>
      </w:r>
      <w:r w:rsidRPr="000C1FAC">
        <w:t>/</w:t>
      </w:r>
      <w:r w:rsidR="00701990" w:rsidRPr="000C1FAC">
        <w:t>2021</w:t>
      </w:r>
    </w:p>
    <w:p w14:paraId="1AE58AAD" w14:textId="19C230C2" w:rsidR="00292769" w:rsidRPr="000C1FAC" w:rsidRDefault="00292769" w:rsidP="009E5E5A">
      <w:pPr>
        <w:pStyle w:val="Podklady"/>
        <w:numPr>
          <w:ilvl w:val="0"/>
          <w:numId w:val="1"/>
        </w:numPr>
        <w:spacing w:line="360" w:lineRule="auto"/>
      </w:pPr>
      <w:r w:rsidRPr="000C1FAC">
        <w:t>Prohlídka IN SITU</w:t>
      </w:r>
      <w:r w:rsidRPr="000C1FAC">
        <w:tab/>
        <w:t>0</w:t>
      </w:r>
      <w:r w:rsidR="000C1FAC">
        <w:t>3</w:t>
      </w:r>
      <w:r w:rsidRPr="000C1FAC">
        <w:t>/</w:t>
      </w:r>
      <w:r w:rsidR="00701990" w:rsidRPr="000C1FAC">
        <w:t>2021</w:t>
      </w:r>
    </w:p>
    <w:p w14:paraId="7305DCC5" w14:textId="77777777" w:rsidR="00292769" w:rsidRPr="001569C6" w:rsidRDefault="00292769" w:rsidP="001569C6">
      <w:pPr>
        <w:pStyle w:val="Nadpis3"/>
      </w:pPr>
      <w:bookmarkStart w:id="28" w:name="_Toc287595712"/>
      <w:bookmarkStart w:id="29" w:name="_Toc85130066"/>
      <w:r w:rsidRPr="001569C6">
        <w:t>Použité normy a předpisy</w:t>
      </w:r>
      <w:bookmarkEnd w:id="28"/>
      <w:bookmarkEnd w:id="29"/>
    </w:p>
    <w:p w14:paraId="42F36E2C" w14:textId="77777777" w:rsidR="00292769" w:rsidRPr="002E1595" w:rsidRDefault="00292769" w:rsidP="00292769">
      <w:pPr>
        <w:pStyle w:val="Normy-nadpis"/>
      </w:pPr>
      <w:r>
        <w:t>Zásady navrhování konstrukcí</w:t>
      </w:r>
    </w:p>
    <w:p w14:paraId="0FD66A86" w14:textId="77777777" w:rsidR="00292769" w:rsidRDefault="00292769" w:rsidP="00292769">
      <w:pPr>
        <w:pStyle w:val="Normy"/>
      </w:pPr>
      <w:r>
        <w:t>ČSN EN 1990</w:t>
      </w:r>
      <w:r w:rsidRPr="003721B9">
        <w:tab/>
      </w:r>
      <w:r>
        <w:t>Zásady navrhování konstrukcí</w:t>
      </w:r>
    </w:p>
    <w:p w14:paraId="2FC156AB" w14:textId="77777777" w:rsidR="00292769" w:rsidRPr="002E1595" w:rsidRDefault="00292769" w:rsidP="00292769">
      <w:pPr>
        <w:pStyle w:val="Normy-nadpis"/>
      </w:pPr>
      <w:r w:rsidRPr="002E1595">
        <w:t>Zatížení stavebních konstrukcí</w:t>
      </w:r>
    </w:p>
    <w:p w14:paraId="2726BC9C" w14:textId="77777777" w:rsidR="00292769" w:rsidRPr="00052B5C" w:rsidRDefault="00292769" w:rsidP="00292769">
      <w:pPr>
        <w:pStyle w:val="Normy"/>
      </w:pPr>
      <w:r w:rsidRPr="00052B5C">
        <w:t>ČSN EN 1991-1-1</w:t>
      </w:r>
      <w:r>
        <w:tab/>
      </w:r>
      <w:r w:rsidRPr="00052B5C">
        <w:t>Eurokód 1: Zatížení konstrukcí - Část 1-1: Obecná zatížení - Objemové tíhy, vlastní tíha a užitná zatížení pozemních staveb</w:t>
      </w:r>
    </w:p>
    <w:p w14:paraId="6CA3403E" w14:textId="77777777" w:rsidR="00292769" w:rsidRPr="00052B5C" w:rsidRDefault="00292769" w:rsidP="00292769">
      <w:pPr>
        <w:pStyle w:val="Normy"/>
      </w:pPr>
      <w:r>
        <w:t>ČSN EN 1991-1-3</w:t>
      </w:r>
      <w:r>
        <w:tab/>
      </w:r>
      <w:r w:rsidRPr="00052B5C">
        <w:t>Eurokód 1: Zatížení konstrukcí-Část 1-3: Obecná zatížení - Zatížení sněhem</w:t>
      </w:r>
    </w:p>
    <w:p w14:paraId="4DE46FFA" w14:textId="77777777" w:rsidR="00292769" w:rsidRPr="00052B5C" w:rsidRDefault="00292769" w:rsidP="00292769">
      <w:pPr>
        <w:pStyle w:val="Normy"/>
      </w:pPr>
      <w:r>
        <w:t>ČSN EN 1991-1-4</w:t>
      </w:r>
      <w:r>
        <w:tab/>
      </w:r>
      <w:r w:rsidRPr="00052B5C">
        <w:t>Eurokód 1: Zatížení konstrukcí-Část 1-4: Obecná zatížení - Zatížení větrem</w:t>
      </w:r>
    </w:p>
    <w:p w14:paraId="134ADFB1" w14:textId="77777777" w:rsidR="00292769" w:rsidRPr="00052B5C" w:rsidRDefault="00292769" w:rsidP="00292769">
      <w:pPr>
        <w:pStyle w:val="Normy"/>
      </w:pPr>
      <w:r>
        <w:t>ČSN EN 1991-1-6</w:t>
      </w:r>
      <w:r>
        <w:tab/>
      </w:r>
      <w:r w:rsidRPr="009E5E5A">
        <w:rPr>
          <w:spacing w:val="-22"/>
        </w:rPr>
        <w:t>Eurokód 1: Zatížení konstrukcí-Část 1-6: Obecná zatížení - Zatížení během provádění</w:t>
      </w:r>
    </w:p>
    <w:p w14:paraId="2F5A4315" w14:textId="77777777" w:rsidR="00292769" w:rsidRPr="002E1595" w:rsidRDefault="00292769" w:rsidP="00292769">
      <w:pPr>
        <w:pStyle w:val="Normy-nadpis"/>
      </w:pPr>
      <w:r w:rsidRPr="002E1595">
        <w:t>Betonové konstrukce – navrhování</w:t>
      </w:r>
    </w:p>
    <w:p w14:paraId="34CC4F93" w14:textId="77777777" w:rsidR="00292769" w:rsidRPr="00D129AA" w:rsidRDefault="00292769" w:rsidP="00292769">
      <w:pPr>
        <w:pStyle w:val="Normy"/>
      </w:pPr>
      <w:r>
        <w:t>ČSN EN 1992-1-1</w:t>
      </w:r>
      <w:r>
        <w:tab/>
        <w:t xml:space="preserve">Eurokód 2: </w:t>
      </w:r>
      <w:r w:rsidRPr="00D129AA">
        <w:t>N</w:t>
      </w:r>
      <w:r>
        <w:t xml:space="preserve">avrhování betonových konstrukcí. </w:t>
      </w:r>
      <w:r w:rsidRPr="00D129AA">
        <w:t>Čás</w:t>
      </w:r>
      <w:r>
        <w:t xml:space="preserve">t 1-1: Obecná pravidla </w:t>
      </w:r>
      <w:r w:rsidRPr="00D129AA">
        <w:t>a pravidla pro pozemní stavby</w:t>
      </w:r>
    </w:p>
    <w:p w14:paraId="1D15972B" w14:textId="77777777" w:rsidR="00292769" w:rsidRPr="00D129AA" w:rsidRDefault="00292769" w:rsidP="00292769">
      <w:pPr>
        <w:pStyle w:val="Normy"/>
      </w:pPr>
      <w:r>
        <w:lastRenderedPageBreak/>
        <w:t>ČSN EN 1992-1-2</w:t>
      </w:r>
      <w:r>
        <w:tab/>
        <w:t>Eurokód 2: Navrhování betonových konstrukcí - Část 1-2: Obecná pravidla - Navrhování konstrukcí na účinky požáru</w:t>
      </w:r>
    </w:p>
    <w:p w14:paraId="61D7D07E" w14:textId="77777777" w:rsidR="00292769" w:rsidRPr="002E1595" w:rsidRDefault="00292769" w:rsidP="00292769">
      <w:pPr>
        <w:pStyle w:val="Normy-nadpis"/>
      </w:pPr>
      <w:r w:rsidRPr="002E1595">
        <w:t>Beton - technologie</w:t>
      </w:r>
    </w:p>
    <w:p w14:paraId="2F665188" w14:textId="77777777" w:rsidR="00292769" w:rsidRDefault="00292769" w:rsidP="00292769">
      <w:pPr>
        <w:pStyle w:val="Normy"/>
      </w:pPr>
      <w:r>
        <w:t>ČSN EN 206</w:t>
      </w:r>
      <w:r>
        <w:tab/>
      </w:r>
      <w:r w:rsidRPr="00D129AA">
        <w:t>Beton</w:t>
      </w:r>
      <w:r>
        <w:t xml:space="preserve"> – Část 1: Specifikace, vlastnosti, výroba a shoda</w:t>
      </w:r>
    </w:p>
    <w:p w14:paraId="0352AD7F" w14:textId="77777777" w:rsidR="00292769" w:rsidRDefault="00292769" w:rsidP="00292769">
      <w:pPr>
        <w:pStyle w:val="Normy"/>
      </w:pPr>
      <w:r>
        <w:t>ČSN EN 13670</w:t>
      </w:r>
      <w:r>
        <w:tab/>
        <w:t>Provádění betonových konstrukcí</w:t>
      </w:r>
    </w:p>
    <w:p w14:paraId="15D68182" w14:textId="77777777" w:rsidR="00292769" w:rsidRDefault="00292769" w:rsidP="00292769">
      <w:pPr>
        <w:pStyle w:val="Normy"/>
      </w:pPr>
      <w:r>
        <w:t>ČSN 73 0202</w:t>
      </w:r>
      <w:r>
        <w:tab/>
        <w:t>Geometrická přesnost ve výstavbě. Základní ustanovení</w:t>
      </w:r>
    </w:p>
    <w:p w14:paraId="61331DB0" w14:textId="77777777" w:rsidR="00292769" w:rsidRDefault="00292769" w:rsidP="00292769">
      <w:pPr>
        <w:pStyle w:val="Normy"/>
      </w:pPr>
      <w:r>
        <w:t>ČSN 42 0139</w:t>
      </w:r>
      <w:r>
        <w:tab/>
        <w:t xml:space="preserve">Ocel pro výztuž do betonu - Svařitelná </w:t>
      </w:r>
      <w:proofErr w:type="spellStart"/>
      <w:r>
        <w:t>žebírková</w:t>
      </w:r>
      <w:proofErr w:type="spellEnd"/>
      <w:r>
        <w:t xml:space="preserve"> betonářská ocel - Všeobecně</w:t>
      </w:r>
    </w:p>
    <w:p w14:paraId="7B4E5F41" w14:textId="77777777" w:rsidR="00292769" w:rsidRDefault="00292769" w:rsidP="00292769">
      <w:pPr>
        <w:pStyle w:val="Normy"/>
      </w:pPr>
      <w:r>
        <w:t>ČSN 73 0212-1</w:t>
      </w:r>
      <w:r>
        <w:tab/>
        <w:t>Geometrická přesnost ve výstavbě. Kontrola přesnosti. Část 1: Základní ustanovení</w:t>
      </w:r>
    </w:p>
    <w:p w14:paraId="08A94338" w14:textId="77777777" w:rsidR="00292769" w:rsidRDefault="00292769" w:rsidP="00292769">
      <w:pPr>
        <w:pStyle w:val="Normy"/>
      </w:pPr>
      <w:r>
        <w:t>ČSN 73 0212-3</w:t>
      </w:r>
      <w:r>
        <w:tab/>
      </w:r>
      <w:r w:rsidRPr="009E5E5A">
        <w:rPr>
          <w:spacing w:val="-26"/>
        </w:rPr>
        <w:t>Geometrická přesnost ve výstavbě. Kontrola přesnosti. Část 3: Pozemní stavební objekty</w:t>
      </w:r>
    </w:p>
    <w:p w14:paraId="3985CB90" w14:textId="77777777" w:rsidR="00292769" w:rsidRPr="00D129AA" w:rsidRDefault="00292769" w:rsidP="00292769">
      <w:pPr>
        <w:pStyle w:val="Normy"/>
      </w:pPr>
      <w:r>
        <w:t>ČSN 73 6180</w:t>
      </w:r>
      <w:r>
        <w:tab/>
      </w:r>
      <w:r w:rsidRPr="00D129AA">
        <w:t xml:space="preserve">Hmoty pro ošetřování </w:t>
      </w:r>
      <w:r>
        <w:t>povrchu čerstvého betonu</w:t>
      </w:r>
    </w:p>
    <w:p w14:paraId="5CDF35B1" w14:textId="77777777" w:rsidR="00292769" w:rsidRPr="002E1595" w:rsidRDefault="00292769" w:rsidP="00292769">
      <w:pPr>
        <w:pStyle w:val="Normy-nadpis"/>
      </w:pPr>
      <w:r w:rsidRPr="002E1595">
        <w:t>Ocelové konstrukce – navrhování, provádění</w:t>
      </w:r>
    </w:p>
    <w:p w14:paraId="7A1BB418" w14:textId="77777777" w:rsidR="00292769" w:rsidRDefault="00292769" w:rsidP="00292769">
      <w:pPr>
        <w:pStyle w:val="Normy"/>
      </w:pPr>
      <w:r w:rsidRPr="003721B9">
        <w:t xml:space="preserve">ČSN </w:t>
      </w:r>
      <w:r>
        <w:t>EN 1993-1-1</w:t>
      </w:r>
      <w:r w:rsidRPr="00467C47">
        <w:tab/>
      </w:r>
      <w:r>
        <w:t>Eurokód 3: Navrhování ocelových konstrukcí - Část 1-1: Obecná pravidla a pravidla pro pozemní stavby</w:t>
      </w:r>
    </w:p>
    <w:p w14:paraId="31D2B56D" w14:textId="77777777" w:rsidR="00292769" w:rsidRDefault="00292769" w:rsidP="00292769">
      <w:pPr>
        <w:pStyle w:val="Normy"/>
      </w:pPr>
      <w:r w:rsidRPr="003721B9">
        <w:t xml:space="preserve">ČSN </w:t>
      </w:r>
      <w:r>
        <w:t>EN 1993-1-8</w:t>
      </w:r>
      <w:r>
        <w:tab/>
        <w:t>Eurokód 3: Navrhování ocelových konstrukcí - Část 1-8: Navrhování styčníků</w:t>
      </w:r>
    </w:p>
    <w:p w14:paraId="6A9DFA75" w14:textId="77777777" w:rsidR="00292769" w:rsidRDefault="00292769" w:rsidP="00292769">
      <w:pPr>
        <w:pStyle w:val="Normy"/>
      </w:pPr>
      <w:r w:rsidRPr="003721B9">
        <w:t xml:space="preserve">ČSN </w:t>
      </w:r>
      <w:r>
        <w:t>EN 1993-1-11</w:t>
      </w:r>
      <w:r>
        <w:tab/>
        <w:t>Eurokód 3: Navrhování ocelových konstrukcí - Část 1-11: Navrhování ocelových tažených prvků</w:t>
      </w:r>
    </w:p>
    <w:p w14:paraId="2ED2A644" w14:textId="77777777" w:rsidR="00E86D58" w:rsidRDefault="00E86D58" w:rsidP="00292769">
      <w:pPr>
        <w:pStyle w:val="Normy"/>
      </w:pPr>
      <w:r>
        <w:t>ČSN EN ISO 9606-1</w:t>
      </w:r>
      <w:r w:rsidRPr="00467C47">
        <w:tab/>
      </w:r>
      <w:r>
        <w:t>Zkoušky svářečů – Tavné svařování – Část 1: Oceli</w:t>
      </w:r>
    </w:p>
    <w:p w14:paraId="62415D09" w14:textId="77777777" w:rsidR="00292769" w:rsidRDefault="00292769" w:rsidP="00292769">
      <w:pPr>
        <w:pStyle w:val="Normy"/>
      </w:pPr>
      <w:r>
        <w:t>ČSN 73 1411</w:t>
      </w:r>
      <w:r w:rsidRPr="00467C47">
        <w:tab/>
        <w:t>Rozteče, roztečné čáry, průměry šroubů nebo nýtů a těžištní osy pro šroubové a</w:t>
      </w:r>
      <w:r w:rsidR="009E5E5A">
        <w:t> </w:t>
      </w:r>
      <w:r w:rsidRPr="00467C47">
        <w:t>nýtové spoje</w:t>
      </w:r>
    </w:p>
    <w:p w14:paraId="009B166A" w14:textId="77777777" w:rsidR="00292769" w:rsidRDefault="00292769" w:rsidP="00292769">
      <w:pPr>
        <w:pStyle w:val="Normy"/>
      </w:pPr>
      <w:r>
        <w:t>ČSN 73 1495</w:t>
      </w:r>
      <w:r w:rsidRPr="00467C47">
        <w:tab/>
        <w:t xml:space="preserve">Šroubové třecí spoje ocelových konstrukcí. Směrnice pro </w:t>
      </w:r>
      <w:r>
        <w:t>navrhování provádění a</w:t>
      </w:r>
      <w:r w:rsidR="009E5E5A">
        <w:t> </w:t>
      </w:r>
      <w:r>
        <w:t>kontrolu</w:t>
      </w:r>
    </w:p>
    <w:p w14:paraId="440A7C4A" w14:textId="77777777" w:rsidR="00292769" w:rsidRDefault="00292769" w:rsidP="00292769">
      <w:pPr>
        <w:pStyle w:val="Normy"/>
      </w:pPr>
      <w:r>
        <w:t>ČSN 73 2611</w:t>
      </w:r>
      <w:r w:rsidRPr="00467C47">
        <w:tab/>
        <w:t>Úchylky rozmě</w:t>
      </w:r>
      <w:r>
        <w:t>rů a tvarů ocelových konstrukcí</w:t>
      </w:r>
    </w:p>
    <w:p w14:paraId="614EF05B" w14:textId="77777777" w:rsidR="008E68CC" w:rsidRDefault="008E68CC" w:rsidP="008E68CC">
      <w:pPr>
        <w:pStyle w:val="Normy"/>
      </w:pPr>
      <w:r>
        <w:t>ČSN EN ISO 9606-1</w:t>
      </w:r>
      <w:r>
        <w:tab/>
        <w:t>Zkoušky svářečů Tavné svařování. Část 1: Oceli</w:t>
      </w:r>
    </w:p>
    <w:p w14:paraId="2C67CC38" w14:textId="77777777" w:rsidR="00292769" w:rsidRDefault="00292769" w:rsidP="00292769">
      <w:pPr>
        <w:pStyle w:val="Normy"/>
      </w:pPr>
      <w:r w:rsidRPr="00467C47">
        <w:t>ČSN ISO 11303</w:t>
      </w:r>
      <w:r w:rsidRPr="00467C47">
        <w:tab/>
      </w:r>
      <w:r w:rsidRPr="009E5E5A">
        <w:rPr>
          <w:spacing w:val="-22"/>
        </w:rPr>
        <w:t>Koroze kovů a slitin - Směrnice pro volbu způsobů ochrany proti atmosférické korozi</w:t>
      </w:r>
    </w:p>
    <w:p w14:paraId="25124F2C" w14:textId="77777777" w:rsidR="00292769" w:rsidRPr="00C06C4D" w:rsidRDefault="00292769" w:rsidP="00292769">
      <w:pPr>
        <w:pStyle w:val="Normy"/>
      </w:pPr>
      <w:r w:rsidRPr="00C06C4D">
        <w:t>ČSN EN ISO 12944-2</w:t>
      </w:r>
      <w:r w:rsidRPr="00C06C4D">
        <w:tab/>
        <w:t>Nátěrové hmoty – Protikorozní ochrana ocelových konstrukcí ochrannými nátěrovými systémy – Část 2: Klasifikace vnějšího prostředí</w:t>
      </w:r>
    </w:p>
    <w:p w14:paraId="4A7401C2" w14:textId="77777777" w:rsidR="00292769" w:rsidRPr="002E1595" w:rsidRDefault="00292769" w:rsidP="00292769">
      <w:pPr>
        <w:pStyle w:val="Normy-nadpis"/>
      </w:pPr>
      <w:r>
        <w:t>Ocelobetonové</w:t>
      </w:r>
      <w:r w:rsidRPr="002E1595">
        <w:t xml:space="preserve"> konstrukce – navrhování, provádění</w:t>
      </w:r>
    </w:p>
    <w:p w14:paraId="5F7440D9" w14:textId="77777777" w:rsidR="00292769" w:rsidRDefault="00292769" w:rsidP="00292769">
      <w:pPr>
        <w:pStyle w:val="Normy"/>
      </w:pPr>
      <w:r w:rsidRPr="003721B9">
        <w:t xml:space="preserve">ČSN </w:t>
      </w:r>
      <w:r>
        <w:t>EN 1994-4-1</w:t>
      </w:r>
      <w:r>
        <w:tab/>
        <w:t>Eurokód 4: Navrhování spřažených ocelobetonových konstrukcí - Část 1-1: Obecná pravidla a pravidla pro pozemní stavby</w:t>
      </w:r>
    </w:p>
    <w:p w14:paraId="3D9D2CD4" w14:textId="77777777" w:rsidR="00F71DD0" w:rsidRPr="00F50DC2" w:rsidRDefault="00F71DD0" w:rsidP="00F50DC2">
      <w:pPr>
        <w:pStyle w:val="Normy-nadpis"/>
      </w:pPr>
      <w:r w:rsidRPr="00F71DD0">
        <w:t>Dřevěné konstrukce – navrhování, provádění</w:t>
      </w:r>
    </w:p>
    <w:p w14:paraId="51CD8B45" w14:textId="77777777" w:rsidR="00F71DD0" w:rsidRPr="00F71DD0" w:rsidRDefault="00F71DD0" w:rsidP="00F71DD0">
      <w:pPr>
        <w:pStyle w:val="Normy"/>
      </w:pPr>
      <w:r w:rsidRPr="00F71DD0">
        <w:t>ČSN EN 1995-1-1</w:t>
      </w:r>
      <w:r w:rsidRPr="00F71DD0">
        <w:tab/>
        <w:t>Eurokód 5: Navrhování dřevěných konstrukcí - Část 1-1: Obecná pravidla - Společná pravidla a pravidla pro pozemní stavby</w:t>
      </w:r>
    </w:p>
    <w:p w14:paraId="5564B021" w14:textId="77777777" w:rsidR="00F71DD0" w:rsidRPr="00F71DD0" w:rsidRDefault="00F71DD0" w:rsidP="00F71DD0">
      <w:pPr>
        <w:pStyle w:val="Normy"/>
      </w:pPr>
      <w:r w:rsidRPr="00F71DD0">
        <w:t>ČSN EN 1995-1-2</w:t>
      </w:r>
      <w:r w:rsidRPr="00F71DD0">
        <w:tab/>
        <w:t>Eurokód 5: Navrhování dřevěných konstrukcí - Část 1-2: Obecná pravidla - Navrhování konstrukcí na účinky požáru</w:t>
      </w:r>
    </w:p>
    <w:p w14:paraId="48AC2FB4" w14:textId="77777777" w:rsidR="00F71DD0" w:rsidRPr="00F71DD0" w:rsidRDefault="00F71DD0" w:rsidP="00F71DD0">
      <w:pPr>
        <w:pStyle w:val="Normy"/>
      </w:pPr>
      <w:r w:rsidRPr="00F71DD0">
        <w:t>ČSN EN 336</w:t>
      </w:r>
      <w:r w:rsidRPr="00F71DD0">
        <w:tab/>
        <w:t>Konstrukční dřevo - Rozměry, dovolené odchylky</w:t>
      </w:r>
    </w:p>
    <w:p w14:paraId="10AEDBBE" w14:textId="77777777" w:rsidR="00F71DD0" w:rsidRPr="00F71DD0" w:rsidRDefault="00F71DD0" w:rsidP="00F71DD0">
      <w:pPr>
        <w:pStyle w:val="Normy"/>
      </w:pPr>
      <w:r w:rsidRPr="00F71DD0">
        <w:t>ČSN EN 338</w:t>
      </w:r>
      <w:r w:rsidRPr="00F71DD0">
        <w:tab/>
        <w:t>Konstrukční dřevo - Třídy pevnosti</w:t>
      </w:r>
    </w:p>
    <w:p w14:paraId="065AF65E" w14:textId="77777777" w:rsidR="00F71DD0" w:rsidRPr="00F71DD0" w:rsidRDefault="00F71DD0" w:rsidP="00F71DD0">
      <w:pPr>
        <w:pStyle w:val="Normy"/>
      </w:pPr>
      <w:r w:rsidRPr="00F71DD0">
        <w:lastRenderedPageBreak/>
        <w:t>ČSN EN 384</w:t>
      </w:r>
      <w:r w:rsidRPr="00F71DD0">
        <w:tab/>
        <w:t>Konstrukční dřevo - Stanovení charakteristických hodnot mechanických vlastností a hustoty</w:t>
      </w:r>
    </w:p>
    <w:p w14:paraId="6AAA3A34" w14:textId="77777777" w:rsidR="00F71DD0" w:rsidRPr="00F71DD0" w:rsidRDefault="00F71DD0" w:rsidP="00F71DD0">
      <w:pPr>
        <w:pStyle w:val="Normy"/>
      </w:pPr>
      <w:r w:rsidRPr="00F71DD0">
        <w:t>ČSN EN 386</w:t>
      </w:r>
      <w:r w:rsidRPr="00F71DD0">
        <w:tab/>
        <w:t>Lepené lamelové dřevo - Požadavky na užitné vlastnosti a minimální výrobní požadavky</w:t>
      </w:r>
    </w:p>
    <w:p w14:paraId="1F87D6BA" w14:textId="77777777" w:rsidR="00F71DD0" w:rsidRPr="00F71DD0" w:rsidRDefault="00F71DD0" w:rsidP="00F71DD0">
      <w:pPr>
        <w:pStyle w:val="Normy"/>
      </w:pPr>
      <w:r w:rsidRPr="00F71DD0">
        <w:t>ČSN EN 408</w:t>
      </w:r>
      <w:r w:rsidRPr="00F71DD0">
        <w:tab/>
        <w:t>Dřevěné konstrukce - Konstrukční dřevo a lepené lamelové dřevo - Stanovení některých fyzikálních a mechanických vlastností</w:t>
      </w:r>
    </w:p>
    <w:p w14:paraId="5B00ABD5" w14:textId="77777777" w:rsidR="00F71DD0" w:rsidRPr="00F71DD0" w:rsidRDefault="00F71DD0" w:rsidP="00F71DD0">
      <w:pPr>
        <w:pStyle w:val="Normy"/>
      </w:pPr>
      <w:r w:rsidRPr="00F71DD0">
        <w:t>ČSN EN 1194</w:t>
      </w:r>
      <w:r w:rsidRPr="00F71DD0">
        <w:tab/>
        <w:t>Dřevěné konstrukce - Lepené lamelové dřevo - Třídy pevnosti a stanovení charakteristických hodnot</w:t>
      </w:r>
    </w:p>
    <w:p w14:paraId="1388C3B5" w14:textId="77777777" w:rsidR="00F71DD0" w:rsidRPr="00F71DD0" w:rsidRDefault="00F71DD0" w:rsidP="00F71DD0">
      <w:pPr>
        <w:pStyle w:val="Normy"/>
      </w:pPr>
      <w:r w:rsidRPr="00F71DD0">
        <w:t>ČSN EN 13271</w:t>
      </w:r>
      <w:r w:rsidRPr="00F71DD0">
        <w:tab/>
        <w:t>Spojovací prostředky pro dřevo - Charakteristické únosnosti a moduly posunutí spojů se speciálními hmoždíky</w:t>
      </w:r>
    </w:p>
    <w:p w14:paraId="00C8A4FD" w14:textId="77777777" w:rsidR="00F71DD0" w:rsidRPr="00F71DD0" w:rsidRDefault="00F71DD0" w:rsidP="00F71DD0">
      <w:pPr>
        <w:pStyle w:val="Normy"/>
      </w:pPr>
      <w:r w:rsidRPr="00F71DD0">
        <w:t>ČSN EN 14080</w:t>
      </w:r>
      <w:r w:rsidRPr="00F71DD0">
        <w:tab/>
        <w:t>Dřevěné konstrukce - Lepené lamelové dřevo - Požadavky</w:t>
      </w:r>
    </w:p>
    <w:p w14:paraId="1F435E30" w14:textId="77777777" w:rsidR="00F71DD0" w:rsidRPr="00F71DD0" w:rsidRDefault="00F71DD0" w:rsidP="00F71DD0">
      <w:pPr>
        <w:pStyle w:val="Normy"/>
      </w:pPr>
      <w:r w:rsidRPr="00F71DD0">
        <w:t>ČSN 73 1702</w:t>
      </w:r>
      <w:r w:rsidRPr="00F71DD0">
        <w:tab/>
        <w:t>Navrhování, výpočet a posuzování dřevěných stavebních konstrukcí – Obecná pravidla pro pozemní stavby</w:t>
      </w:r>
    </w:p>
    <w:p w14:paraId="7681146D" w14:textId="77777777" w:rsidR="00F71DD0" w:rsidRPr="00F71DD0" w:rsidRDefault="00F71DD0" w:rsidP="00F71DD0">
      <w:pPr>
        <w:pStyle w:val="Normy"/>
      </w:pPr>
      <w:r w:rsidRPr="00F71DD0">
        <w:t>ČSN 73 2810</w:t>
      </w:r>
      <w:r w:rsidRPr="00F71DD0">
        <w:tab/>
        <w:t>Dřevěné stavební konstrukce. Provádění</w:t>
      </w:r>
    </w:p>
    <w:p w14:paraId="50F99441" w14:textId="77777777" w:rsidR="00292769" w:rsidRPr="002E1595" w:rsidRDefault="00292769" w:rsidP="00292769">
      <w:pPr>
        <w:pStyle w:val="Normy-nadpis"/>
      </w:pPr>
      <w:r w:rsidRPr="002E1595">
        <w:t>Zděné konstrukce – navrhování</w:t>
      </w:r>
    </w:p>
    <w:p w14:paraId="11B968CB" w14:textId="77777777" w:rsidR="00292769" w:rsidRDefault="00292769" w:rsidP="00292769">
      <w:pPr>
        <w:pStyle w:val="Normy"/>
      </w:pPr>
      <w:r w:rsidRPr="003F67A2">
        <w:t>ČSN EN 199</w:t>
      </w:r>
      <w:r>
        <w:t>6</w:t>
      </w:r>
      <w:r w:rsidRPr="003F67A2">
        <w:t>-1</w:t>
      </w:r>
      <w:r>
        <w:t>-1</w:t>
      </w:r>
      <w:r w:rsidRPr="003F67A2">
        <w:tab/>
        <w:t>Eurokód</w:t>
      </w:r>
      <w:r>
        <w:t> 6</w:t>
      </w:r>
      <w:r w:rsidRPr="003F67A2">
        <w:t>:</w:t>
      </w:r>
      <w:r>
        <w:t> </w:t>
      </w:r>
      <w:r w:rsidRPr="003F67A2">
        <w:t xml:space="preserve">Navrhování </w:t>
      </w:r>
      <w:r>
        <w:t>zděných</w:t>
      </w:r>
      <w:r w:rsidRPr="003F67A2">
        <w:t xml:space="preserve"> konstrukcí – Část 1</w:t>
      </w:r>
      <w:r>
        <w:t>-1</w:t>
      </w:r>
      <w:r w:rsidRPr="003F67A2">
        <w:t>: Obecná pravidla</w:t>
      </w:r>
      <w:r>
        <w:t xml:space="preserve"> pro</w:t>
      </w:r>
      <w:r w:rsidR="009E5E5A">
        <w:t> </w:t>
      </w:r>
      <w:r>
        <w:t>vyztužené a nevyztužené zděné konstrukce</w:t>
      </w:r>
    </w:p>
    <w:p w14:paraId="45639F7D" w14:textId="77777777" w:rsidR="00292769" w:rsidRDefault="00292769" w:rsidP="00292769">
      <w:pPr>
        <w:pStyle w:val="Normy"/>
      </w:pPr>
      <w:r w:rsidRPr="003F67A2">
        <w:t>ČSN EN 199</w:t>
      </w:r>
      <w:r>
        <w:t>6-2</w:t>
      </w:r>
      <w:r w:rsidRPr="003F67A2">
        <w:tab/>
        <w:t>Eurokód</w:t>
      </w:r>
      <w:r>
        <w:t> 6</w:t>
      </w:r>
      <w:r w:rsidRPr="003F67A2">
        <w:t>:</w:t>
      </w:r>
      <w:r>
        <w:t> </w:t>
      </w:r>
      <w:r w:rsidRPr="003F67A2">
        <w:t xml:space="preserve">Navrhování </w:t>
      </w:r>
      <w:r>
        <w:t>zděných</w:t>
      </w:r>
      <w:r w:rsidRPr="003F67A2">
        <w:t xml:space="preserve"> konstrukcí – Část </w:t>
      </w:r>
      <w:r>
        <w:t>2</w:t>
      </w:r>
      <w:r w:rsidRPr="003F67A2">
        <w:t xml:space="preserve">: </w:t>
      </w:r>
      <w:r>
        <w:t>Volba materiálů, konstruování a provádění zdiva</w:t>
      </w:r>
    </w:p>
    <w:p w14:paraId="19EA68F6" w14:textId="77777777" w:rsidR="00292769" w:rsidRDefault="00292769" w:rsidP="00292769">
      <w:pPr>
        <w:pStyle w:val="Normy"/>
      </w:pPr>
      <w:r w:rsidRPr="003F67A2">
        <w:t>ČSN EN 199</w:t>
      </w:r>
      <w:r>
        <w:t>6-3</w:t>
      </w:r>
      <w:r w:rsidRPr="003F67A2">
        <w:tab/>
        <w:t>Eurokód</w:t>
      </w:r>
      <w:r>
        <w:t> 6</w:t>
      </w:r>
      <w:r w:rsidRPr="003F67A2">
        <w:t>:</w:t>
      </w:r>
      <w:r>
        <w:t> </w:t>
      </w:r>
      <w:r w:rsidRPr="003F67A2">
        <w:t xml:space="preserve">Navrhování </w:t>
      </w:r>
      <w:r>
        <w:t>zděných</w:t>
      </w:r>
      <w:r w:rsidRPr="003F67A2">
        <w:t xml:space="preserve"> konstrukcí – Část </w:t>
      </w:r>
      <w:r>
        <w:t>3</w:t>
      </w:r>
      <w:r w:rsidRPr="003F67A2">
        <w:t xml:space="preserve">: </w:t>
      </w:r>
      <w:r>
        <w:t>Zjednodušené metody výpočtu nevyztužených zděných konstrukcí</w:t>
      </w:r>
    </w:p>
    <w:p w14:paraId="50C96415" w14:textId="77777777" w:rsidR="00292769" w:rsidRPr="002E1595" w:rsidRDefault="00292769" w:rsidP="00292769">
      <w:pPr>
        <w:pStyle w:val="Normy-nadpis"/>
      </w:pPr>
      <w:r w:rsidRPr="002E1595">
        <w:t>Zakládání konstrukcí</w:t>
      </w:r>
    </w:p>
    <w:p w14:paraId="591154BE" w14:textId="77777777" w:rsidR="00292769" w:rsidRDefault="00292769" w:rsidP="00292769">
      <w:pPr>
        <w:pStyle w:val="Normy"/>
      </w:pPr>
      <w:r w:rsidRPr="003F67A2">
        <w:t>ČSN EN 1997-1</w:t>
      </w:r>
      <w:r w:rsidRPr="003F67A2">
        <w:tab/>
        <w:t>Eurokód</w:t>
      </w:r>
      <w:r>
        <w:t> </w:t>
      </w:r>
      <w:r w:rsidRPr="003F67A2">
        <w:t>7:</w:t>
      </w:r>
      <w:r>
        <w:t> </w:t>
      </w:r>
      <w:r w:rsidRPr="003F67A2">
        <w:t>Navrhování geotechnických konstrukcí – Část 1: Obecná pravidla</w:t>
      </w:r>
    </w:p>
    <w:p w14:paraId="08ECD212" w14:textId="77777777" w:rsidR="00292769" w:rsidRPr="003F67A2" w:rsidRDefault="00292769" w:rsidP="00292769">
      <w:pPr>
        <w:pStyle w:val="Normy"/>
      </w:pPr>
      <w:r w:rsidRPr="003F67A2">
        <w:t>ČSN EN 1997-</w:t>
      </w:r>
      <w:r>
        <w:t>2</w:t>
      </w:r>
      <w:r w:rsidRPr="003F67A2">
        <w:tab/>
        <w:t>Eurokód</w:t>
      </w:r>
      <w:r>
        <w:t> </w:t>
      </w:r>
      <w:r w:rsidRPr="003F67A2">
        <w:t>7:</w:t>
      </w:r>
      <w:r>
        <w:t> </w:t>
      </w:r>
      <w:r w:rsidRPr="003F67A2">
        <w:t xml:space="preserve">Navrhování geotechnických konstrukcí – Část 1: </w:t>
      </w:r>
      <w:r>
        <w:t>Průzkum a zkoušení základové půdy</w:t>
      </w:r>
    </w:p>
    <w:p w14:paraId="0043B63D" w14:textId="77777777" w:rsidR="00292769" w:rsidRDefault="00292769" w:rsidP="00292769">
      <w:pPr>
        <w:pStyle w:val="Normy"/>
      </w:pPr>
      <w:r>
        <w:t>ČSN 73 0037</w:t>
      </w:r>
      <w:r w:rsidRPr="00467C47">
        <w:tab/>
        <w:t>Zem</w:t>
      </w:r>
      <w:r>
        <w:t>ní tlak na stavební konstrukce</w:t>
      </w:r>
    </w:p>
    <w:p w14:paraId="40B2F064" w14:textId="77777777" w:rsidR="00292769" w:rsidRPr="00D129AA" w:rsidRDefault="00292769" w:rsidP="00292769">
      <w:pPr>
        <w:pStyle w:val="Normy"/>
      </w:pPr>
      <w:r>
        <w:t>ČSN 72 1006</w:t>
      </w:r>
      <w:r>
        <w:tab/>
        <w:t>Kontrola hutnění zemin a sypanin</w:t>
      </w:r>
    </w:p>
    <w:p w14:paraId="21F63CFC" w14:textId="77777777" w:rsidR="00292769" w:rsidRPr="001569C6" w:rsidRDefault="00292769" w:rsidP="001569C6">
      <w:pPr>
        <w:pStyle w:val="Nadpis3"/>
      </w:pPr>
      <w:bookmarkStart w:id="30" w:name="_Toc287595713"/>
      <w:bookmarkStart w:id="31" w:name="_Toc85130067"/>
      <w:r w:rsidRPr="001569C6">
        <w:t>Použité výpočetní programy</w:t>
      </w:r>
      <w:bookmarkEnd w:id="30"/>
      <w:bookmarkEnd w:id="31"/>
    </w:p>
    <w:p w14:paraId="3490F920" w14:textId="77777777" w:rsidR="00292769" w:rsidRPr="00E6067E" w:rsidRDefault="00292769" w:rsidP="00292769">
      <w:pPr>
        <w:pStyle w:val="Programy"/>
      </w:pPr>
      <w:r w:rsidRPr="00343608">
        <w:t xml:space="preserve">FIN </w:t>
      </w:r>
      <w:r>
        <w:t>EC</w:t>
      </w:r>
      <w:r w:rsidRPr="00343608">
        <w:tab/>
        <w:t>program pro rovinnou a prostorovou analýzu prutových konstrukcí deformační variantou MKP včetně dimenzování podle platných ČSN</w:t>
      </w:r>
      <w:r>
        <w:t xml:space="preserve"> EN</w:t>
      </w:r>
      <w:r w:rsidRPr="00343608">
        <w:t>, FINE s.r.o.</w:t>
      </w:r>
    </w:p>
    <w:p w14:paraId="38B2185E" w14:textId="77777777" w:rsidR="00292769" w:rsidRDefault="00292769" w:rsidP="00292769">
      <w:pPr>
        <w:pStyle w:val="Programy"/>
      </w:pPr>
      <w:r w:rsidRPr="00343608">
        <w:t xml:space="preserve">GEO </w:t>
      </w:r>
      <w:r>
        <w:t>5.5</w:t>
      </w:r>
      <w:r w:rsidRPr="00343608">
        <w:tab/>
        <w:t>komplexní programy pro geotechniku a zaklád</w:t>
      </w:r>
      <w:r>
        <w:t>á</w:t>
      </w:r>
      <w:r w:rsidRPr="00343608">
        <w:t>ní podle platných ČSN, FINE</w:t>
      </w:r>
      <w:r>
        <w:t xml:space="preserve"> </w:t>
      </w:r>
      <w:r w:rsidRPr="00343608">
        <w:t>s.r.o.</w:t>
      </w:r>
    </w:p>
    <w:p w14:paraId="594A9A5E" w14:textId="77777777" w:rsidR="00292769" w:rsidRPr="008721D4" w:rsidRDefault="00292769" w:rsidP="00292769">
      <w:pPr>
        <w:pStyle w:val="Programy"/>
        <w:rPr>
          <w:lang w:val="de-DE"/>
        </w:rPr>
      </w:pPr>
      <w:r>
        <w:t>RFEM</w:t>
      </w:r>
      <w:r>
        <w:tab/>
      </w:r>
      <w:r w:rsidRPr="00343608">
        <w:t>program pro prostorovou</w:t>
      </w:r>
      <w:r>
        <w:t xml:space="preserve"> analýzu konstrukcí deskových </w:t>
      </w:r>
      <w:r w:rsidRPr="00343608">
        <w:t xml:space="preserve">prvků podle metodiky MKP, </w:t>
      </w:r>
      <w:r>
        <w:t xml:space="preserve">DLUBAL </w:t>
      </w:r>
      <w:proofErr w:type="spellStart"/>
      <w:r>
        <w:t>GMbH</w:t>
      </w:r>
      <w:proofErr w:type="spellEnd"/>
    </w:p>
    <w:p w14:paraId="1E10F240" w14:textId="77777777" w:rsidR="00292769" w:rsidRDefault="00292769" w:rsidP="00292769">
      <w:pPr>
        <w:pStyle w:val="Programy"/>
      </w:pPr>
      <w:r>
        <w:t>EXCEL</w:t>
      </w:r>
      <w:r>
        <w:tab/>
        <w:t>pomocné tabulky pro dimenzování prvků</w:t>
      </w:r>
    </w:p>
    <w:p w14:paraId="6E6087CA" w14:textId="77777777" w:rsidR="0004530B" w:rsidRDefault="0004530B" w:rsidP="0004530B">
      <w:pPr>
        <w:pStyle w:val="Nadpis3"/>
      </w:pPr>
      <w:bookmarkStart w:id="32" w:name="_Toc85130068"/>
      <w:r>
        <w:lastRenderedPageBreak/>
        <w:t>Priority informací v projektu</w:t>
      </w:r>
      <w:bookmarkEnd w:id="32"/>
    </w:p>
    <w:p w14:paraId="0846498C" w14:textId="77777777" w:rsidR="0004530B" w:rsidRDefault="0004530B" w:rsidP="0004530B">
      <w:r>
        <w:t>Jednotlivé zdroje informací v PD obsahují různou hloubku podrobnosti. Při řešení případných nejasností se pravdivost informací řeší v tomto pořadí:</w:t>
      </w:r>
    </w:p>
    <w:p w14:paraId="0B802866" w14:textId="77777777" w:rsidR="0004530B" w:rsidRDefault="0004530B" w:rsidP="0004530B">
      <w:r>
        <w:t>1. technická zpráva a statický výpočet</w:t>
      </w:r>
    </w:p>
    <w:p w14:paraId="4E9A8ECC" w14:textId="77777777" w:rsidR="0004530B" w:rsidRDefault="0004530B" w:rsidP="0004530B">
      <w:r>
        <w:t>2. detaily</w:t>
      </w:r>
    </w:p>
    <w:p w14:paraId="1A64F55D" w14:textId="77777777" w:rsidR="0004530B" w:rsidRDefault="0004530B" w:rsidP="0004530B">
      <w:r>
        <w:t>3. výkresy tvaru</w:t>
      </w:r>
    </w:p>
    <w:p w14:paraId="2E25AEAD" w14:textId="77777777" w:rsidR="0004530B" w:rsidRDefault="0004530B" w:rsidP="0004530B">
      <w:r>
        <w:t>4. výkresy výztuže</w:t>
      </w:r>
    </w:p>
    <w:p w14:paraId="76AAFE08" w14:textId="77777777" w:rsidR="0004530B" w:rsidRPr="0004530B" w:rsidRDefault="0004530B" w:rsidP="0004530B">
      <w:r>
        <w:t>Při jakýchkoliv nejasnostech nebo změnách oproti projektové dokumentaci bude problematika konzultována s projektantem. V případě nesouladu mezi jednotlivými částmi dokumentace je dodavatel povinen konzultovat problém s projektanty či s generálním projektantem. Při provádění prací bude zajištěna koordinace veškerých médií. Při případných kolizích bude řešení odsouhlaseno se zpracovatelem příslušné dokumentace, jíž se úpravy budou týkat.</w:t>
      </w:r>
    </w:p>
    <w:p w14:paraId="18E07B49" w14:textId="77777777" w:rsidR="00292769" w:rsidRPr="007D71CC" w:rsidRDefault="00292769" w:rsidP="001569C6">
      <w:pPr>
        <w:pStyle w:val="Nadpis3"/>
      </w:pPr>
      <w:bookmarkStart w:id="33" w:name="_Toc287595714"/>
      <w:bookmarkStart w:id="34" w:name="_Toc85130069"/>
      <w:r w:rsidRPr="007D71CC">
        <w:t>Výtah z IG průzkumu</w:t>
      </w:r>
      <w:bookmarkEnd w:id="33"/>
      <w:bookmarkEnd w:id="34"/>
    </w:p>
    <w:p w14:paraId="76E65517" w14:textId="77777777" w:rsidR="00BD6690" w:rsidRPr="007D71CC" w:rsidRDefault="000C68E8" w:rsidP="000C68E8">
      <w:r w:rsidRPr="007D71CC">
        <w:t>Pro předkládaný stupeň dokumentace nebyl k dispozici IG průzkum. Pro návrh založení bylo uvažováno s</w:t>
      </w:r>
      <w:r w:rsidR="00BD6690" w:rsidRPr="007D71CC">
        <w:t> výpočtovou pevností zeminy</w:t>
      </w:r>
      <w:r w:rsidRPr="007D71CC">
        <w:t xml:space="preserve"> 150 </w:t>
      </w:r>
      <w:proofErr w:type="spellStart"/>
      <w:r w:rsidRPr="007D71CC">
        <w:t>kPa</w:t>
      </w:r>
      <w:proofErr w:type="spellEnd"/>
      <w:r w:rsidR="00BD6690" w:rsidRPr="007D71CC">
        <w:t>, odpovídající zemině F4 – jíl písčitý</w:t>
      </w:r>
      <w:r w:rsidRPr="007D71CC">
        <w:t>.</w:t>
      </w:r>
    </w:p>
    <w:p w14:paraId="7D5B4EAF" w14:textId="77777777" w:rsidR="000C68E8" w:rsidRPr="007D71CC" w:rsidRDefault="000C68E8" w:rsidP="000C68E8">
      <w:r w:rsidRPr="007D71CC">
        <w:t xml:space="preserve">Tyto předpoklady je nutné ověřit IN SITU geologem nebo statikem. V případě, že bude </w:t>
      </w:r>
      <w:r w:rsidR="00BD6690" w:rsidRPr="007D71CC">
        <w:t>výpočtová pevnost</w:t>
      </w:r>
      <w:r w:rsidRPr="007D71CC">
        <w:t xml:space="preserve"> odlišná, bude nutné posoudit základy dle </w:t>
      </w:r>
      <w:r w:rsidR="00BD6690" w:rsidRPr="007D71CC">
        <w:t>skutečnosti IN SITU</w:t>
      </w:r>
      <w:r w:rsidRPr="007D71CC">
        <w:t>.</w:t>
      </w:r>
    </w:p>
    <w:p w14:paraId="6062480E" w14:textId="377E4563" w:rsidR="00035418" w:rsidRDefault="00035418" w:rsidP="00035418">
      <w:pPr>
        <w:pStyle w:val="Nadpis1"/>
      </w:pPr>
      <w:bookmarkStart w:id="35" w:name="_Toc85130070"/>
      <w:r>
        <w:lastRenderedPageBreak/>
        <w:t>STATICKÝ VÝPOČET</w:t>
      </w:r>
      <w:bookmarkEnd w:id="35"/>
    </w:p>
    <w:p w14:paraId="5688ADA9" w14:textId="46211533" w:rsidR="00BE35FA" w:rsidRDefault="00BE35FA" w:rsidP="00BE35FA">
      <w:pPr>
        <w:pStyle w:val="Nadpis2"/>
      </w:pPr>
      <w:bookmarkStart w:id="36" w:name="_Toc85130071"/>
      <w:r>
        <w:t>SO 01 ověření ocelové příhradové konstrukce sokolovny</w:t>
      </w:r>
      <w:bookmarkEnd w:id="36"/>
    </w:p>
    <w:p w14:paraId="7E3732B2" w14:textId="3C89E79E" w:rsidR="00251F37" w:rsidRDefault="00251F37" w:rsidP="00251F37">
      <w:pPr>
        <w:ind w:firstLine="0"/>
      </w:pPr>
      <w:r>
        <w:rPr>
          <w:noProof/>
        </w:rPr>
        <w:drawing>
          <wp:inline distT="0" distB="0" distL="0" distR="0" wp14:anchorId="092EAC4F" wp14:editId="27AB77D8">
            <wp:extent cx="5976620" cy="3921125"/>
            <wp:effectExtent l="0" t="0" r="0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392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8EC4F" w14:textId="77777777" w:rsidR="00BE35FA" w:rsidRDefault="00BE35FA" w:rsidP="00BE35FA">
      <w:pPr>
        <w:pStyle w:val="Nadpis3"/>
      </w:pPr>
      <w:bookmarkStart w:id="37" w:name="_Toc85130072"/>
      <w:r>
        <w:t>Model</w:t>
      </w:r>
      <w:bookmarkEnd w:id="37"/>
    </w:p>
    <w:p w14:paraId="156E75D5" w14:textId="79DF3902" w:rsidR="00BE35FA" w:rsidRDefault="00325868" w:rsidP="00325868">
      <w:pPr>
        <w:ind w:firstLine="0"/>
      </w:pPr>
      <w:r w:rsidRPr="00325868">
        <w:rPr>
          <w:noProof/>
        </w:rPr>
        <w:drawing>
          <wp:inline distT="0" distB="0" distL="0" distR="0" wp14:anchorId="35B57677" wp14:editId="78216764">
            <wp:extent cx="5976620" cy="3233420"/>
            <wp:effectExtent l="0" t="0" r="5080" b="508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323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AF259" w14:textId="77777777" w:rsidR="00C27586" w:rsidRDefault="00C27586" w:rsidP="00325868">
      <w:pPr>
        <w:ind w:firstLine="0"/>
      </w:pPr>
    </w:p>
    <w:p w14:paraId="49AB2BC5" w14:textId="77777777" w:rsidR="00BE35FA" w:rsidRDefault="00BE35FA" w:rsidP="00BE35FA">
      <w:pPr>
        <w:pStyle w:val="Nadpis3"/>
      </w:pPr>
      <w:bookmarkStart w:id="38" w:name="_Toc85130073"/>
      <w:r>
        <w:lastRenderedPageBreak/>
        <w:t>Materiály</w:t>
      </w:r>
      <w:bookmarkEnd w:id="38"/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1204"/>
        <w:gridCol w:w="1204"/>
        <w:gridCol w:w="1252"/>
        <w:gridCol w:w="1156"/>
        <w:gridCol w:w="1252"/>
        <w:gridCol w:w="1445"/>
        <w:gridCol w:w="1450"/>
      </w:tblGrid>
      <w:tr w:rsidR="00762C8E" w:rsidRPr="00762C8E" w14:paraId="2F8F4AD5" w14:textId="77777777" w:rsidTr="0094695B">
        <w:trPr>
          <w:tblHeader/>
        </w:trPr>
        <w:tc>
          <w:tcPr>
            <w:tcW w:w="9637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FBFFC1" w14:textId="61178FD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762C8E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Materiály</w:t>
            </w:r>
          </w:p>
        </w:tc>
      </w:tr>
      <w:tr w:rsidR="00762C8E" w:rsidRPr="00762C8E" w14:paraId="5C96E283" w14:textId="77777777" w:rsidTr="00762C8E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7369E4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Mat.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63D06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3EF6DB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90F7B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Poissonův</w:t>
            </w:r>
            <w:proofErr w:type="spellEnd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15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F7BFE3F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 xml:space="preserve">Objem. </w:t>
            </w:r>
            <w:proofErr w:type="gramStart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tíha</w:t>
            </w:r>
            <w:proofErr w:type="gramEnd"/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D59DC3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tepl</w:t>
            </w:r>
            <w:proofErr w:type="spellEnd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rozt</w:t>
            </w:r>
            <w:proofErr w:type="spellEnd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445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8122AB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. spolehlivosti</w:t>
            </w:r>
          </w:p>
        </w:tc>
        <w:tc>
          <w:tcPr>
            <w:tcW w:w="1445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BFE79E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Materiálový</w:t>
            </w:r>
          </w:p>
        </w:tc>
      </w:tr>
      <w:tr w:rsidR="00762C8E" w:rsidRPr="00762C8E" w14:paraId="437FADBA" w14:textId="77777777" w:rsidTr="00762C8E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37CAEC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14902E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E [</w:t>
            </w:r>
            <w:proofErr w:type="spellStart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901E54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G [</w:t>
            </w:r>
            <w:proofErr w:type="spellStart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8C5FB4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62C8E">
              <w:rPr>
                <w:rFonts w:ascii="Symbol" w:hAnsi="Symbol" w:cs="Arial"/>
                <w:spacing w:val="0"/>
                <w:sz w:val="16"/>
                <w:szCs w:val="24"/>
              </w:rPr>
              <w:t>n</w:t>
            </w: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E45F5B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62C8E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 xml:space="preserve"> [</w:t>
            </w:r>
            <w:proofErr w:type="spellStart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kN</w:t>
            </w:r>
            <w:proofErr w:type="spellEnd"/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/m</w:t>
            </w:r>
            <w:r w:rsidRPr="00762C8E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3</w:t>
            </w: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CEF366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62C8E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 xml:space="preserve"> [1/K]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007FD7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62C8E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762C8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M</w:t>
            </w: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D93A07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6"/>
                <w:szCs w:val="24"/>
              </w:rPr>
              <w:t>model</w:t>
            </w:r>
          </w:p>
        </w:tc>
      </w:tr>
      <w:tr w:rsidR="00762C8E" w:rsidRPr="00762C8E" w14:paraId="49A0ECB8" w14:textId="77777777" w:rsidTr="00762C8E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43890C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962" w:type="dxa"/>
            <w:gridSpan w:val="7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9165AA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4"/>
                <w:szCs w:val="24"/>
              </w:rPr>
              <w:t>Ocel S 235 JR | CSN EN 10025-2:2004-11</w:t>
            </w:r>
          </w:p>
        </w:tc>
      </w:tr>
      <w:tr w:rsidR="00762C8E" w:rsidRPr="00762C8E" w14:paraId="3D56BA8C" w14:textId="77777777" w:rsidTr="00762C8E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DA63B3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D39934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4"/>
                <w:szCs w:val="24"/>
              </w:rPr>
              <w:t>210000.000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4D4DC46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4"/>
                <w:szCs w:val="24"/>
              </w:rPr>
              <w:t>80769.200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513211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4"/>
                <w:szCs w:val="24"/>
              </w:rPr>
              <w:t>0.300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9E9BAB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4"/>
                <w:szCs w:val="24"/>
              </w:rPr>
              <w:t>78.50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6ACB0E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4"/>
                <w:szCs w:val="24"/>
              </w:rPr>
              <w:t>1.20E-05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A0B977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9BF5CC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62C8E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</w:tbl>
    <w:p w14:paraId="46BAF1AB" w14:textId="693D00C9" w:rsidR="00BE35FA" w:rsidRPr="004D1B80" w:rsidRDefault="00BE35FA" w:rsidP="00BE35FA"/>
    <w:p w14:paraId="0CD60371" w14:textId="65ED2BA1" w:rsidR="00BE35FA" w:rsidRDefault="00762C8E" w:rsidP="00BE35FA">
      <w:pPr>
        <w:pStyle w:val="Nadpis3"/>
      </w:pPr>
      <w:bookmarkStart w:id="39" w:name="_Toc85130074"/>
      <w:r>
        <w:rPr>
          <w:noProof/>
        </w:rPr>
        <w:drawing>
          <wp:anchor distT="0" distB="0" distL="114300" distR="114300" simplePos="0" relativeHeight="251658752" behindDoc="0" locked="0" layoutInCell="1" allowOverlap="1" wp14:anchorId="05D0360C" wp14:editId="348863EF">
            <wp:simplePos x="0" y="0"/>
            <wp:positionH relativeFrom="column">
              <wp:posOffset>635</wp:posOffset>
            </wp:positionH>
            <wp:positionV relativeFrom="paragraph">
              <wp:posOffset>269875</wp:posOffset>
            </wp:positionV>
            <wp:extent cx="1437640" cy="4784725"/>
            <wp:effectExtent l="0" t="0" r="0" b="0"/>
            <wp:wrapSquare wrapText="bothSides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01" r="13531"/>
                    <a:stretch/>
                  </pic:blipFill>
                  <pic:spPr bwMode="auto">
                    <a:xfrm>
                      <a:off x="0" y="0"/>
                      <a:ext cx="1437640" cy="4784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35FA">
        <w:t>Průřezy</w:t>
      </w:r>
      <w:bookmarkEnd w:id="39"/>
    </w:p>
    <w:tbl>
      <w:tblPr>
        <w:tblW w:w="6754" w:type="dxa"/>
        <w:tblInd w:w="42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60"/>
        <w:gridCol w:w="709"/>
        <w:gridCol w:w="850"/>
        <w:gridCol w:w="850"/>
        <w:gridCol w:w="992"/>
        <w:gridCol w:w="707"/>
        <w:gridCol w:w="567"/>
        <w:gridCol w:w="708"/>
        <w:gridCol w:w="711"/>
      </w:tblGrid>
      <w:tr w:rsidR="00762C8E" w:rsidRPr="00762C8E" w14:paraId="4DC8955F" w14:textId="77777777" w:rsidTr="00762C8E">
        <w:trPr>
          <w:tblHeader/>
        </w:trPr>
        <w:tc>
          <w:tcPr>
            <w:tcW w:w="6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AB8FB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Průřez</w:t>
            </w:r>
          </w:p>
        </w:tc>
        <w:tc>
          <w:tcPr>
            <w:tcW w:w="70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B62AB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Mater.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D926FC6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I</w:t>
            </w:r>
            <w:r w:rsidRPr="00762C8E">
              <w:rPr>
                <w:rFonts w:ascii="Calibri" w:hAnsi="Calibri" w:cs="Arial"/>
                <w:spacing w:val="0"/>
                <w:sz w:val="12"/>
                <w:vertAlign w:val="subscript"/>
              </w:rPr>
              <w:t>T</w:t>
            </w:r>
            <w:r w:rsidRPr="00762C8E">
              <w:rPr>
                <w:rFonts w:ascii="Calibri" w:hAnsi="Calibri" w:cs="Arial"/>
                <w:spacing w:val="0"/>
                <w:sz w:val="12"/>
              </w:rPr>
              <w:t xml:space="preserve"> [mm</w:t>
            </w:r>
            <w:r w:rsidRPr="00762C8E">
              <w:rPr>
                <w:rFonts w:ascii="Calibri" w:hAnsi="Calibri" w:cs="Arial"/>
                <w:spacing w:val="0"/>
                <w:sz w:val="12"/>
                <w:vertAlign w:val="superscript"/>
              </w:rPr>
              <w:t>4</w:t>
            </w:r>
            <w:r w:rsidRPr="00762C8E">
              <w:rPr>
                <w:rFonts w:ascii="Calibri" w:hAnsi="Calibri" w:cs="Arial"/>
                <w:spacing w:val="0"/>
                <w:sz w:val="12"/>
              </w:rPr>
              <w:t>]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5D6D3F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proofErr w:type="spellStart"/>
            <w:r w:rsidRPr="00762C8E">
              <w:rPr>
                <w:rFonts w:ascii="Calibri" w:hAnsi="Calibri" w:cs="Arial"/>
                <w:spacing w:val="0"/>
                <w:sz w:val="12"/>
              </w:rPr>
              <w:t>I</w:t>
            </w:r>
            <w:r w:rsidRPr="00762C8E">
              <w:rPr>
                <w:rFonts w:ascii="Calibri" w:hAnsi="Calibri" w:cs="Arial"/>
                <w:spacing w:val="0"/>
                <w:sz w:val="12"/>
                <w:vertAlign w:val="subscript"/>
              </w:rPr>
              <w:t>y</w:t>
            </w:r>
            <w:proofErr w:type="spellEnd"/>
            <w:r w:rsidRPr="00762C8E">
              <w:rPr>
                <w:rFonts w:ascii="Calibri" w:hAnsi="Calibri" w:cs="Arial"/>
                <w:spacing w:val="0"/>
                <w:sz w:val="12"/>
                <w:vertAlign w:val="subscript"/>
              </w:rPr>
              <w:t>/u</w:t>
            </w:r>
            <w:r w:rsidRPr="00762C8E">
              <w:rPr>
                <w:rFonts w:ascii="Calibri" w:hAnsi="Calibri" w:cs="Arial"/>
                <w:spacing w:val="0"/>
                <w:sz w:val="12"/>
              </w:rPr>
              <w:t xml:space="preserve"> [mm</w:t>
            </w:r>
            <w:r w:rsidRPr="00762C8E">
              <w:rPr>
                <w:rFonts w:ascii="Calibri" w:hAnsi="Calibri" w:cs="Arial"/>
                <w:spacing w:val="0"/>
                <w:sz w:val="12"/>
                <w:vertAlign w:val="superscript"/>
              </w:rPr>
              <w:t>4</w:t>
            </w:r>
            <w:r w:rsidRPr="00762C8E">
              <w:rPr>
                <w:rFonts w:ascii="Calibri" w:hAnsi="Calibri" w:cs="Arial"/>
                <w:spacing w:val="0"/>
                <w:sz w:val="12"/>
              </w:rPr>
              <w:t>]</w:t>
            </w:r>
          </w:p>
        </w:tc>
        <w:tc>
          <w:tcPr>
            <w:tcW w:w="99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8ED78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proofErr w:type="spellStart"/>
            <w:r w:rsidRPr="00762C8E">
              <w:rPr>
                <w:rFonts w:ascii="Calibri" w:hAnsi="Calibri" w:cs="Arial"/>
                <w:spacing w:val="0"/>
                <w:sz w:val="12"/>
              </w:rPr>
              <w:t>I</w:t>
            </w:r>
            <w:r w:rsidRPr="00762C8E">
              <w:rPr>
                <w:rFonts w:ascii="Calibri" w:hAnsi="Calibri" w:cs="Arial"/>
                <w:spacing w:val="0"/>
                <w:sz w:val="12"/>
                <w:vertAlign w:val="subscript"/>
              </w:rPr>
              <w:t>z</w:t>
            </w:r>
            <w:proofErr w:type="spellEnd"/>
            <w:r w:rsidRPr="00762C8E">
              <w:rPr>
                <w:rFonts w:ascii="Calibri" w:hAnsi="Calibri" w:cs="Arial"/>
                <w:spacing w:val="0"/>
                <w:sz w:val="12"/>
                <w:vertAlign w:val="subscript"/>
              </w:rPr>
              <w:t>/v</w:t>
            </w:r>
            <w:r w:rsidRPr="00762C8E">
              <w:rPr>
                <w:rFonts w:ascii="Calibri" w:hAnsi="Calibri" w:cs="Arial"/>
                <w:spacing w:val="0"/>
                <w:sz w:val="12"/>
              </w:rPr>
              <w:t xml:space="preserve"> [mm</w:t>
            </w:r>
            <w:r w:rsidRPr="00762C8E">
              <w:rPr>
                <w:rFonts w:ascii="Calibri" w:hAnsi="Calibri" w:cs="Arial"/>
                <w:spacing w:val="0"/>
                <w:sz w:val="12"/>
                <w:vertAlign w:val="superscript"/>
              </w:rPr>
              <w:t>4</w:t>
            </w:r>
            <w:r w:rsidRPr="00762C8E">
              <w:rPr>
                <w:rFonts w:ascii="Calibri" w:hAnsi="Calibri" w:cs="Arial"/>
                <w:spacing w:val="0"/>
                <w:sz w:val="12"/>
              </w:rPr>
              <w:t>]</w:t>
            </w:r>
          </w:p>
        </w:tc>
        <w:tc>
          <w:tcPr>
            <w:tcW w:w="70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EEB78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Hlavní osy</w:t>
            </w:r>
          </w:p>
        </w:tc>
        <w:tc>
          <w:tcPr>
            <w:tcW w:w="56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04527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Natočení</w:t>
            </w:r>
          </w:p>
        </w:tc>
        <w:tc>
          <w:tcPr>
            <w:tcW w:w="1419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DCB2EB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Celkové rozměry [mm]</w:t>
            </w:r>
          </w:p>
        </w:tc>
      </w:tr>
      <w:tr w:rsidR="00762C8E" w:rsidRPr="00762C8E" w14:paraId="34DEC98B" w14:textId="77777777" w:rsidTr="00762C8E">
        <w:trPr>
          <w:tblHeader/>
        </w:trPr>
        <w:tc>
          <w:tcPr>
            <w:tcW w:w="6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317399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č.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D09857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č.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152DD43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A [mm</w:t>
            </w:r>
            <w:r w:rsidRPr="00762C8E">
              <w:rPr>
                <w:rFonts w:ascii="Calibri" w:hAnsi="Calibri" w:cs="Arial"/>
                <w:spacing w:val="0"/>
                <w:sz w:val="12"/>
                <w:vertAlign w:val="superscript"/>
              </w:rPr>
              <w:t>2</w:t>
            </w:r>
            <w:r w:rsidRPr="00762C8E">
              <w:rPr>
                <w:rFonts w:ascii="Calibri" w:hAnsi="Calibri" w:cs="Arial"/>
                <w:spacing w:val="0"/>
                <w:sz w:val="12"/>
              </w:rPr>
              <w:t>]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2FF067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A</w:t>
            </w:r>
            <w:r w:rsidRPr="00762C8E">
              <w:rPr>
                <w:rFonts w:ascii="Calibri" w:hAnsi="Calibri" w:cs="Arial"/>
                <w:spacing w:val="0"/>
                <w:sz w:val="12"/>
                <w:vertAlign w:val="subscript"/>
              </w:rPr>
              <w:t>y/u</w:t>
            </w:r>
            <w:r w:rsidRPr="00762C8E">
              <w:rPr>
                <w:rFonts w:ascii="Calibri" w:hAnsi="Calibri" w:cs="Arial"/>
                <w:spacing w:val="0"/>
                <w:sz w:val="12"/>
              </w:rPr>
              <w:t xml:space="preserve"> [mm</w:t>
            </w:r>
            <w:r w:rsidRPr="00762C8E">
              <w:rPr>
                <w:rFonts w:ascii="Calibri" w:hAnsi="Calibri" w:cs="Arial"/>
                <w:spacing w:val="0"/>
                <w:sz w:val="12"/>
                <w:vertAlign w:val="superscript"/>
              </w:rPr>
              <w:t>2</w:t>
            </w:r>
            <w:r w:rsidRPr="00762C8E">
              <w:rPr>
                <w:rFonts w:ascii="Calibri" w:hAnsi="Calibri" w:cs="Arial"/>
                <w:spacing w:val="0"/>
                <w:sz w:val="12"/>
              </w:rPr>
              <w:t>]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CA6F23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proofErr w:type="spellStart"/>
            <w:r w:rsidRPr="00762C8E">
              <w:rPr>
                <w:rFonts w:ascii="Calibri" w:hAnsi="Calibri" w:cs="Arial"/>
                <w:spacing w:val="0"/>
                <w:sz w:val="12"/>
              </w:rPr>
              <w:t>A</w:t>
            </w:r>
            <w:r w:rsidRPr="00762C8E">
              <w:rPr>
                <w:rFonts w:ascii="Calibri" w:hAnsi="Calibri" w:cs="Arial"/>
                <w:spacing w:val="0"/>
                <w:sz w:val="12"/>
                <w:vertAlign w:val="subscript"/>
              </w:rPr>
              <w:t>z</w:t>
            </w:r>
            <w:proofErr w:type="spellEnd"/>
            <w:r w:rsidRPr="00762C8E">
              <w:rPr>
                <w:rFonts w:ascii="Calibri" w:hAnsi="Calibri" w:cs="Arial"/>
                <w:spacing w:val="0"/>
                <w:sz w:val="12"/>
                <w:vertAlign w:val="subscript"/>
              </w:rPr>
              <w:t>/v</w:t>
            </w:r>
            <w:r w:rsidRPr="00762C8E">
              <w:rPr>
                <w:rFonts w:ascii="Calibri" w:hAnsi="Calibri" w:cs="Arial"/>
                <w:spacing w:val="0"/>
                <w:sz w:val="12"/>
              </w:rPr>
              <w:t xml:space="preserve"> [mm</w:t>
            </w:r>
            <w:r w:rsidRPr="00762C8E">
              <w:rPr>
                <w:rFonts w:ascii="Calibri" w:hAnsi="Calibri" w:cs="Arial"/>
                <w:spacing w:val="0"/>
                <w:sz w:val="12"/>
                <w:vertAlign w:val="superscript"/>
              </w:rPr>
              <w:t>2</w:t>
            </w:r>
            <w:r w:rsidRPr="00762C8E">
              <w:rPr>
                <w:rFonts w:ascii="Calibri" w:hAnsi="Calibri" w:cs="Arial"/>
                <w:spacing w:val="0"/>
                <w:sz w:val="12"/>
              </w:rPr>
              <w:t>]</w:t>
            </w:r>
          </w:p>
        </w:tc>
        <w:tc>
          <w:tcPr>
            <w:tcW w:w="70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BA82DFB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Symbol" w:hAnsi="Symbol" w:cs="Arial"/>
                <w:spacing w:val="0"/>
                <w:sz w:val="12"/>
              </w:rPr>
              <w:t>a</w:t>
            </w:r>
            <w:r w:rsidRPr="00762C8E">
              <w:rPr>
                <w:rFonts w:ascii="Calibri" w:hAnsi="Calibri" w:cs="Arial"/>
                <w:spacing w:val="0"/>
                <w:sz w:val="12"/>
              </w:rPr>
              <w:t xml:space="preserve"> [°]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DF8E0F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Symbol" w:hAnsi="Symbol" w:cs="Arial"/>
                <w:spacing w:val="0"/>
                <w:sz w:val="12"/>
              </w:rPr>
              <w:t>a</w:t>
            </w:r>
            <w:r w:rsidRPr="00762C8E">
              <w:rPr>
                <w:rFonts w:ascii="Calibri" w:hAnsi="Calibri" w:cs="Arial"/>
                <w:spacing w:val="0"/>
                <w:sz w:val="12"/>
              </w:rPr>
              <w:t>' [°]</w:t>
            </w:r>
          </w:p>
        </w:tc>
        <w:tc>
          <w:tcPr>
            <w:tcW w:w="70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FDAEAA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Šířka b</w:t>
            </w:r>
          </w:p>
        </w:tc>
        <w:tc>
          <w:tcPr>
            <w:tcW w:w="71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C67CADF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Výška h</w:t>
            </w:r>
          </w:p>
        </w:tc>
      </w:tr>
      <w:tr w:rsidR="00762C8E" w:rsidRPr="00762C8E" w14:paraId="6220AF85" w14:textId="77777777" w:rsidTr="00762C8E">
        <w:tc>
          <w:tcPr>
            <w:tcW w:w="6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1E6AF23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</w:t>
            </w:r>
          </w:p>
        </w:tc>
        <w:tc>
          <w:tcPr>
            <w:tcW w:w="6094" w:type="dxa"/>
            <w:gridSpan w:val="8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D9C32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2UK U 260 | Ferona - DIN 1026-1</w:t>
            </w:r>
          </w:p>
        </w:tc>
      </w:tr>
      <w:tr w:rsidR="00762C8E" w:rsidRPr="00762C8E" w14:paraId="7A53F7AE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FA60E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265354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 xml:space="preserve">    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FB880DC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95672392.0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43462F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96400000.0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C699C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48930553.1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605D8D6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5C3B0B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5202C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180.0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F40F716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260.0</w:t>
            </w:r>
          </w:p>
        </w:tc>
      </w:tr>
      <w:tr w:rsidR="00762C8E" w:rsidRPr="00762C8E" w14:paraId="4F59114A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51D59C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7C7DD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AF4757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9660.0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F4BA80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3431.8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47A052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4560.1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824CFF6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74AD09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30B12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3091AE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</w:tr>
      <w:tr w:rsidR="00762C8E" w:rsidRPr="00762C8E" w14:paraId="2C3F4299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6F91EC6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6094" w:type="dxa"/>
            <w:gridSpan w:val="8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E1E521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Spodní pás</w:t>
            </w:r>
          </w:p>
        </w:tc>
      </w:tr>
      <w:tr w:rsidR="00762C8E" w:rsidRPr="00762C8E" w14:paraId="0625FDF8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EABB0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</w:t>
            </w:r>
          </w:p>
        </w:tc>
        <w:tc>
          <w:tcPr>
            <w:tcW w:w="6094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16C8E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2UK U 260 | Ferona - DIN 1026-1</w:t>
            </w:r>
          </w:p>
        </w:tc>
      </w:tr>
      <w:tr w:rsidR="00762C8E" w:rsidRPr="00762C8E" w14:paraId="2245037C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A8CC17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E7298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 xml:space="preserve">    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301F1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95672392.0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259E6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96400000.0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3AC89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48930553.1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2DDCF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81B0B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661C6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180.0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5D4C4C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260.0</w:t>
            </w:r>
          </w:p>
        </w:tc>
      </w:tr>
      <w:tr w:rsidR="00762C8E" w:rsidRPr="00762C8E" w14:paraId="7E16B085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CA379E6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883BD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6C149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9660.0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5F109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3431.8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0C56FB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4560.1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71CB2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A8A72B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5F225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B4E08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</w:tr>
      <w:tr w:rsidR="00762C8E" w:rsidRPr="00762C8E" w14:paraId="07833529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77EECD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6094" w:type="dxa"/>
            <w:gridSpan w:val="8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B506D6F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Horní pás</w:t>
            </w:r>
          </w:p>
        </w:tc>
      </w:tr>
      <w:tr w:rsidR="00762C8E" w:rsidRPr="00762C8E" w14:paraId="2ABA0FC9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F9B26DB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3</w:t>
            </w:r>
          </w:p>
        </w:tc>
        <w:tc>
          <w:tcPr>
            <w:tcW w:w="6094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E2E8BE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2L(BA) L 120x80x10-160/12 | Ferona - EN 10056</w:t>
            </w:r>
          </w:p>
        </w:tc>
      </w:tr>
      <w:tr w:rsidR="00762C8E" w:rsidRPr="00762C8E" w14:paraId="37C796F8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FC56F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A0ACAC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 xml:space="preserve">    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0D411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126600.0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387CE7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5520000.0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C08E91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19502156.0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CE3489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663861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1D038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160.0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B1CB7E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120.0</w:t>
            </w:r>
          </w:p>
        </w:tc>
      </w:tr>
      <w:tr w:rsidR="00762C8E" w:rsidRPr="00762C8E" w14:paraId="40A3DA0A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F78C9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D8AD2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876C10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3820.0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D6FA23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1123.3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846E21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1661.9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5C49DF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8ACEB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29597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59DDEF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</w:tr>
      <w:tr w:rsidR="00762C8E" w:rsidRPr="00762C8E" w14:paraId="14E8A894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8F07EA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6094" w:type="dxa"/>
            <w:gridSpan w:val="8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D37E8B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Svislice</w:t>
            </w:r>
          </w:p>
        </w:tc>
      </w:tr>
      <w:tr w:rsidR="00762C8E" w:rsidRPr="00762C8E" w14:paraId="2FF612CE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C97EA7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4</w:t>
            </w:r>
          </w:p>
        </w:tc>
        <w:tc>
          <w:tcPr>
            <w:tcW w:w="6094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B09BF2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2L(BA) L 120x80x12-160/12 | Ferona - EN 10056</w:t>
            </w:r>
          </w:p>
        </w:tc>
      </w:tr>
      <w:tr w:rsidR="00762C8E" w:rsidRPr="00762C8E" w14:paraId="4F3DC370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3C3D0F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FF223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 xml:space="preserve">    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1D099E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216600.0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AD31C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6460000.0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5B404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22640968.0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BD212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AECFA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B603F3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160.0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66C26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120.0</w:t>
            </w:r>
          </w:p>
        </w:tc>
      </w:tr>
      <w:tr w:rsidR="00762C8E" w:rsidRPr="00762C8E" w14:paraId="372D72F8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7F727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757CDE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81C12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4540.0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DBA02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1329.4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9CC26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1987.2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D9C98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14F2B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AF686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45648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</w:tr>
      <w:tr w:rsidR="00762C8E" w:rsidRPr="00762C8E" w14:paraId="6DEF9E88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5A0603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6094" w:type="dxa"/>
            <w:gridSpan w:val="8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498332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Diagonála A</w:t>
            </w:r>
          </w:p>
        </w:tc>
      </w:tr>
      <w:tr w:rsidR="00762C8E" w:rsidRPr="00762C8E" w14:paraId="69F84B42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A1C42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5</w:t>
            </w:r>
          </w:p>
        </w:tc>
        <w:tc>
          <w:tcPr>
            <w:tcW w:w="6094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EF435F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2L(BA) L 100x65x10-160/5 | Ferona - EN 10056</w:t>
            </w:r>
          </w:p>
        </w:tc>
      </w:tr>
      <w:tr w:rsidR="00762C8E" w:rsidRPr="00762C8E" w14:paraId="616D409D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6C023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B9DA64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 xml:space="preserve">    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A01223F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103400.0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8BC20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3080000.0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49F32D3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15739993.0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A6DAFE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D02164C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41E323B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160.0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579EC5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100.0</w:t>
            </w:r>
          </w:p>
        </w:tc>
      </w:tr>
      <w:tr w:rsidR="00762C8E" w:rsidRPr="00762C8E" w14:paraId="460612FF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54B40F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8C61F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9620C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3120.0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D7393E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1001.2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5FD240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1390.7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B5C4C8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EEFC58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F79D5FC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0130DD3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</w:tr>
      <w:tr w:rsidR="00762C8E" w:rsidRPr="00762C8E" w14:paraId="7F7D20AE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213951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6094" w:type="dxa"/>
            <w:gridSpan w:val="8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44B154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Diagonála B</w:t>
            </w:r>
          </w:p>
        </w:tc>
      </w:tr>
      <w:tr w:rsidR="00762C8E" w:rsidRPr="00762C8E" w14:paraId="6FFEA8ED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5BC13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6</w:t>
            </w:r>
          </w:p>
        </w:tc>
        <w:tc>
          <w:tcPr>
            <w:tcW w:w="6094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0FA376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2L(BA) L 80x40x8-160/5 | EN 10056-1:1998</w:t>
            </w:r>
          </w:p>
        </w:tc>
      </w:tr>
      <w:tr w:rsidR="00762C8E" w:rsidRPr="00762C8E" w14:paraId="6FC6A563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7A37BB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CEF45F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 xml:space="preserve">    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81E43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38200.0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1DB83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1152000.0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31482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10083001.0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AA247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468FEC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0C39A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160.0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0BE11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80.0</w:t>
            </w:r>
          </w:p>
        </w:tc>
      </w:tr>
      <w:tr w:rsidR="00762C8E" w:rsidRPr="00762C8E" w14:paraId="1BBE1C70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2C3C12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D698B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AD754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1802.0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78111C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782.6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35387C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957.7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C4DAAB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205A1FF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247F3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322B9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</w:tr>
      <w:tr w:rsidR="00762C8E" w:rsidRPr="00762C8E" w14:paraId="271EDEBA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755C87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6094" w:type="dxa"/>
            <w:gridSpan w:val="8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0F80D3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Diagonála C</w:t>
            </w:r>
          </w:p>
        </w:tc>
      </w:tr>
      <w:tr w:rsidR="00762C8E" w:rsidRPr="00762C8E" w14:paraId="49DE2090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6535BD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7</w:t>
            </w:r>
          </w:p>
        </w:tc>
        <w:tc>
          <w:tcPr>
            <w:tcW w:w="6094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6F6170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2LB L 65x6-160/5 | Ferona - DIN 1028</w:t>
            </w:r>
          </w:p>
        </w:tc>
      </w:tr>
      <w:tr w:rsidR="00762C8E" w:rsidRPr="00762C8E" w14:paraId="68A7A9DA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9416E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4010B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 xml:space="preserve">    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1CDD9B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18391.7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125A23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586000.0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BCDBB73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6367376.0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9D1AF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C1F8C9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161F63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160.0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2F890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65.0</w:t>
            </w:r>
          </w:p>
        </w:tc>
      </w:tr>
      <w:tr w:rsidR="00762C8E" w:rsidRPr="00762C8E" w14:paraId="057C618C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32BFCC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98CCC9C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9925B9C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1504.0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D13F7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775.8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C7CC99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459.5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A4E8E6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2B9081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772C1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E29BB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</w:tr>
      <w:tr w:rsidR="00762C8E" w:rsidRPr="00762C8E" w14:paraId="49DDBA17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FB6F5D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6094" w:type="dxa"/>
            <w:gridSpan w:val="8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90181C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Diagonála D</w:t>
            </w:r>
          </w:p>
        </w:tc>
      </w:tr>
      <w:tr w:rsidR="00762C8E" w:rsidRPr="00762C8E" w14:paraId="0F2DFC6B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38E0B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8</w:t>
            </w:r>
          </w:p>
        </w:tc>
        <w:tc>
          <w:tcPr>
            <w:tcW w:w="6094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12B17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2L(BA) L 90x60x8-160/5 | Ferona - DIN 1029</w:t>
            </w:r>
          </w:p>
        </w:tc>
      </w:tr>
      <w:tr w:rsidR="00762C8E" w:rsidRPr="00762C8E" w14:paraId="0B8F2831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39497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C46E1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 xml:space="preserve">    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BF442F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48400.0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0A7C04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1850000.0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8736C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11512662.0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4D8733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4882A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1C7F87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160.0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93938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90.0</w:t>
            </w:r>
          </w:p>
        </w:tc>
      </w:tr>
      <w:tr w:rsidR="00762C8E" w:rsidRPr="00762C8E" w14:paraId="094C1E78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05A65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C9FB9F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C6AAD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2280.0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95277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858.6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918CC6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996.3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65D40B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884A14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2C2797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F79CE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</w:tr>
      <w:tr w:rsidR="00762C8E" w:rsidRPr="00762C8E" w14:paraId="53312EBC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839AA8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6094" w:type="dxa"/>
            <w:gridSpan w:val="8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74EC03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Diagonála E</w:t>
            </w:r>
          </w:p>
        </w:tc>
      </w:tr>
      <w:tr w:rsidR="00762C8E" w:rsidRPr="00762C8E" w14:paraId="4A9EEDE9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DACEF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9</w:t>
            </w:r>
          </w:p>
        </w:tc>
        <w:tc>
          <w:tcPr>
            <w:tcW w:w="6094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541DBE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I 220 | Ferona - DIN 1025-1:1995</w:t>
            </w:r>
          </w:p>
        </w:tc>
      </w:tr>
      <w:tr w:rsidR="00762C8E" w:rsidRPr="00762C8E" w14:paraId="0ED5CE5B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19E32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22D25E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 xml:space="preserve">    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9136EE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186000.0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933E6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30600000.0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0CEF4F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1620000.0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E98EDB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BE3751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00FF2BC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98.0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EDFE80C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220.0</w:t>
            </w:r>
          </w:p>
        </w:tc>
      </w:tr>
      <w:tr w:rsidR="00762C8E" w:rsidRPr="00762C8E" w14:paraId="3274DD1F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5A432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0CF6E63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0CA946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3950.0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6ACBF8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1982.9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C3BDAFB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1630.3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F4CC53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F35EC3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2B437A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6C6C4B3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</w:tr>
      <w:tr w:rsidR="00762C8E" w:rsidRPr="00762C8E" w14:paraId="3C3565CC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853BCC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6094" w:type="dxa"/>
            <w:gridSpan w:val="8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F7E52A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Vaznice</w:t>
            </w:r>
          </w:p>
        </w:tc>
      </w:tr>
      <w:tr w:rsidR="00762C8E" w:rsidRPr="00762C8E" w14:paraId="4139D634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8F257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10</w:t>
            </w:r>
          </w:p>
        </w:tc>
        <w:tc>
          <w:tcPr>
            <w:tcW w:w="6094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9E193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RO 108x4 | Ferona - CSN 42 5715.01</w:t>
            </w:r>
          </w:p>
        </w:tc>
      </w:tr>
      <w:tr w:rsidR="00762C8E" w:rsidRPr="00762C8E" w14:paraId="1EFF4E3D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DB5B8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4537E06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 xml:space="preserve">    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166B3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3539092.0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1B2DC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1769546.0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B862F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1769546.0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B8991B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D68DA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06233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108.0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A81575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108.0</w:t>
            </w:r>
          </w:p>
        </w:tc>
      </w:tr>
      <w:tr w:rsidR="00762C8E" w:rsidRPr="00762C8E" w14:paraId="6B35C8A8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693A26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E8A24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A6CC9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1306.9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03C9A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651.6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B5BA466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651.6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BE8E4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6546F6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6006F0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F6E82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</w:tr>
      <w:tr w:rsidR="00762C8E" w:rsidRPr="00762C8E" w14:paraId="0155BCE0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95FCBB9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6094" w:type="dxa"/>
            <w:gridSpan w:val="8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B1720E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Ztužení horního pásu</w:t>
            </w:r>
          </w:p>
        </w:tc>
      </w:tr>
      <w:tr w:rsidR="00762C8E" w:rsidRPr="00762C8E" w14:paraId="2BB947E6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13B7C0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11</w:t>
            </w:r>
          </w:p>
        </w:tc>
        <w:tc>
          <w:tcPr>
            <w:tcW w:w="6094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211B0D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L 80x80x8 | Ferona - EN 10056</w:t>
            </w:r>
          </w:p>
        </w:tc>
      </w:tr>
      <w:tr w:rsidR="00762C8E" w:rsidRPr="00762C8E" w14:paraId="715A6280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0813B3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6E8AF5E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 xml:space="preserve">    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79C6E0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25081.2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3519CB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1150000.0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B2B5D48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299000.0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9A67983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-45.00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2904EB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0.00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52877D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80.0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89E67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80.0</w:t>
            </w:r>
          </w:p>
        </w:tc>
      </w:tr>
      <w:tr w:rsidR="00762C8E" w:rsidRPr="00762C8E" w14:paraId="51FE076A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81C67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A7370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DF67D5A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1230.0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33CAE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518.3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FCA8DB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505.5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E6D3B2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6540A2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115BC95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9F047C4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</w:rPr>
            </w:pPr>
          </w:p>
        </w:tc>
      </w:tr>
      <w:tr w:rsidR="00762C8E" w:rsidRPr="00762C8E" w14:paraId="38DC4A36" w14:textId="77777777" w:rsidTr="00762C8E">
        <w:tc>
          <w:tcPr>
            <w:tcW w:w="6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96F5151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</w:rPr>
            </w:pPr>
          </w:p>
        </w:tc>
        <w:tc>
          <w:tcPr>
            <w:tcW w:w="6094" w:type="dxa"/>
            <w:gridSpan w:val="8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E8F41CD" w14:textId="77777777" w:rsidR="00762C8E" w:rsidRPr="00762C8E" w:rsidRDefault="00762C8E" w:rsidP="00762C8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</w:rPr>
            </w:pPr>
            <w:r w:rsidRPr="00762C8E">
              <w:rPr>
                <w:rFonts w:ascii="Calibri" w:hAnsi="Calibri" w:cs="Arial"/>
                <w:spacing w:val="0"/>
                <w:sz w:val="12"/>
              </w:rPr>
              <w:t>Ztužení spodního pásu</w:t>
            </w:r>
          </w:p>
        </w:tc>
      </w:tr>
    </w:tbl>
    <w:p w14:paraId="2DA0312A" w14:textId="4F44B820" w:rsidR="00BE35FA" w:rsidRDefault="00BE35FA" w:rsidP="00BE35FA">
      <w:pPr>
        <w:pStyle w:val="Nadpis3"/>
      </w:pPr>
      <w:bookmarkStart w:id="40" w:name="_Toc85130075"/>
      <w:r>
        <w:t>Zatížení</w:t>
      </w:r>
      <w:bookmarkEnd w:id="40"/>
    </w:p>
    <w:tbl>
      <w:tblPr>
        <w:tblW w:w="9164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650"/>
        <w:gridCol w:w="2650"/>
        <w:gridCol w:w="770"/>
        <w:gridCol w:w="861"/>
        <w:gridCol w:w="748"/>
        <w:gridCol w:w="811"/>
      </w:tblGrid>
      <w:tr w:rsidR="00C27586" w:rsidRPr="00C27586" w14:paraId="01F3EAFD" w14:textId="77777777" w:rsidTr="003922CD">
        <w:trPr>
          <w:tblHeader/>
        </w:trPr>
        <w:tc>
          <w:tcPr>
            <w:tcW w:w="916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3BDC322" w14:textId="05765F2E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C27586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Zatěžovací stavy</w:t>
            </w:r>
          </w:p>
        </w:tc>
      </w:tr>
      <w:tr w:rsidR="00C27586" w:rsidRPr="00C27586" w14:paraId="20EB9D52" w14:textId="77777777" w:rsidTr="003922CD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58A942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0623E0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F2D40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EN 1990 | ČSN</w:t>
            </w:r>
          </w:p>
        </w:tc>
        <w:tc>
          <w:tcPr>
            <w:tcW w:w="3190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BBCE7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Vlastní tíha - Součinitel ve směru</w:t>
            </w:r>
          </w:p>
        </w:tc>
      </w:tr>
      <w:tr w:rsidR="00C27586" w:rsidRPr="00C27586" w14:paraId="3ECE4282" w14:textId="77777777" w:rsidTr="003922CD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9FF053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stav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777F23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. stavu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F92E1C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Kategorie účinků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0ED181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Aktivní</w:t>
            </w:r>
          </w:p>
        </w:tc>
        <w:tc>
          <w:tcPr>
            <w:tcW w:w="86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2C2013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X</w:t>
            </w:r>
          </w:p>
        </w:tc>
        <w:tc>
          <w:tcPr>
            <w:tcW w:w="74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7B4C91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Y</w:t>
            </w:r>
          </w:p>
        </w:tc>
        <w:tc>
          <w:tcPr>
            <w:tcW w:w="81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D93166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Z</w:t>
            </w:r>
          </w:p>
        </w:tc>
      </w:tr>
      <w:tr w:rsidR="00C27586" w:rsidRPr="00C27586" w14:paraId="20FA8B74" w14:textId="77777777" w:rsidTr="003922CD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DA42C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540A60F" w14:textId="7D915E55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>
              <w:rPr>
                <w:rFonts w:ascii="Calibri" w:hAnsi="Calibri" w:cs="Arial"/>
                <w:spacing w:val="0"/>
                <w:sz w:val="14"/>
                <w:szCs w:val="24"/>
              </w:rPr>
              <w:t>Vlastní</w:t>
            </w: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 xml:space="preserve">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. panelu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C2F582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Stálé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55ADA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x</w:t>
            </w:r>
          </w:p>
        </w:tc>
        <w:tc>
          <w:tcPr>
            <w:tcW w:w="86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4F4BA1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74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B92C72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81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EF577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1.000</w:t>
            </w:r>
          </w:p>
        </w:tc>
      </w:tr>
      <w:tr w:rsidR="00C27586" w:rsidRPr="00C27586" w14:paraId="7A2E1A51" w14:textId="77777777" w:rsidTr="003922C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C4AF3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82B52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Užitné zatížení kat. H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B6CBA1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Užitná zatížení - kategorie H: střechy nepřístupné s výjimkou běžné údržby a oprav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2CCAA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67F4A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22D35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135EF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7586" w:rsidRPr="00C27586" w14:paraId="15CF92C3" w14:textId="77777777" w:rsidTr="003922C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B47C4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lastRenderedPageBreak/>
              <w:t>ZS3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8117EF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 xml:space="preserve">Sníh plný 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23FF61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 xml:space="preserve">Sníh (H </w:t>
            </w:r>
            <w:r w:rsidRPr="00C27586">
              <w:rPr>
                <w:rFonts w:ascii="Symbol" w:hAnsi="Symbol" w:cs="Arial" w:hint="eastAsia"/>
                <w:spacing w:val="0"/>
                <w:sz w:val="14"/>
                <w:szCs w:val="24"/>
              </w:rPr>
              <w:t>Ł</w:t>
            </w: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 xml:space="preserve"> 1000 m </w:t>
            </w:r>
            <w:proofErr w:type="gramStart"/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n.m.</w:t>
            </w:r>
            <w:proofErr w:type="gramEnd"/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)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AD1751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08633A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777380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3AE03A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7586" w:rsidRPr="00C27586" w14:paraId="40200A49" w14:textId="77777777" w:rsidTr="003922C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3DFBE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FF6E96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Sníh pravý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64C54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 xml:space="preserve">Sníh (H </w:t>
            </w:r>
            <w:r w:rsidRPr="00C27586">
              <w:rPr>
                <w:rFonts w:ascii="Symbol" w:hAnsi="Symbol" w:cs="Arial" w:hint="eastAsia"/>
                <w:spacing w:val="0"/>
                <w:sz w:val="14"/>
                <w:szCs w:val="24"/>
              </w:rPr>
              <w:t>Ł</w:t>
            </w: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 xml:space="preserve"> 1000 m </w:t>
            </w:r>
            <w:proofErr w:type="gramStart"/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n.m.</w:t>
            </w:r>
            <w:proofErr w:type="gramEnd"/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)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F0D26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C4168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A013F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2B31B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7586" w:rsidRPr="00C27586" w14:paraId="4B73C0A3" w14:textId="77777777" w:rsidTr="003922C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837583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ZS5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E3F99E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Sníh levý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FF488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 xml:space="preserve">Sníh (H </w:t>
            </w:r>
            <w:r w:rsidRPr="00C27586">
              <w:rPr>
                <w:rFonts w:ascii="Symbol" w:hAnsi="Symbol" w:cs="Arial" w:hint="eastAsia"/>
                <w:spacing w:val="0"/>
                <w:sz w:val="14"/>
                <w:szCs w:val="24"/>
              </w:rPr>
              <w:t>Ł</w:t>
            </w: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 xml:space="preserve"> 1000 m </w:t>
            </w:r>
            <w:proofErr w:type="gramStart"/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n.m.</w:t>
            </w:r>
            <w:proofErr w:type="gramEnd"/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)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8DF2D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AA7B8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B52885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4573A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7586" w:rsidRPr="00C27586" w14:paraId="2A35C6A3" w14:textId="77777777" w:rsidTr="003922C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2B212A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ZS6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8301B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Vítr příčný +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E589E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Vítr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E8DE4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A5195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8C9477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C7708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7586" w:rsidRPr="00C27586" w14:paraId="78A17211" w14:textId="77777777" w:rsidTr="003922C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C1226E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ZS7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F6AE43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 xml:space="preserve">Vítr </w:t>
            </w:r>
            <w:proofErr w:type="gramStart"/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příčný  -</w:t>
            </w:r>
            <w:proofErr w:type="gramEnd"/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2C15D9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Vítr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F30DE6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0D1AA4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67E45D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54A90C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7586" w:rsidRPr="00C27586" w14:paraId="3104EB97" w14:textId="77777777" w:rsidTr="003922C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A1EA7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ZS8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2ACAD7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Vítr příčný  -/+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87D76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Vítr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60034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69B73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7A6BAA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548F2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7586" w:rsidRPr="00C27586" w14:paraId="39C77D29" w14:textId="77777777" w:rsidTr="003922C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CED5A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ZS9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DE71A5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 xml:space="preserve">Vítr </w:t>
            </w:r>
            <w:proofErr w:type="gramStart"/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příčný  +/-</w:t>
            </w:r>
            <w:proofErr w:type="gramEnd"/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5E98D8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Vítr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BE7A12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1D391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2419D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000624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7586" w:rsidRPr="00C27586" w14:paraId="7780EB20" w14:textId="77777777" w:rsidTr="003922C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19644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ZS10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292EE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Vítr podélný +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F9C48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Vítr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F4B8F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767F03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77086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68B427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7586" w:rsidRPr="00C27586" w14:paraId="4973F542" w14:textId="77777777" w:rsidTr="003922CD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7C9110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ZS11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7A0054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Vítr podélný -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0F646D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Vítr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30755E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B767B0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B5B465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7A5A9E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6A0AC371" w14:textId="7181C45A" w:rsidR="00C27586" w:rsidRDefault="00C27586" w:rsidP="00BE35FA"/>
    <w:p w14:paraId="1A569866" w14:textId="64CABA87" w:rsidR="00310295" w:rsidRDefault="00310295" w:rsidP="00310295">
      <w:pPr>
        <w:ind w:firstLine="0"/>
      </w:pPr>
      <w:r w:rsidRPr="00310295">
        <w:rPr>
          <w:noProof/>
        </w:rPr>
        <w:drawing>
          <wp:inline distT="0" distB="0" distL="0" distR="0" wp14:anchorId="3CBD391E" wp14:editId="6F6EA45C">
            <wp:extent cx="5976620" cy="287210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87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42AD0" w14:textId="4688BFD8" w:rsidR="00310295" w:rsidRDefault="00310295" w:rsidP="00BE35FA"/>
    <w:bookmarkStart w:id="41" w:name="_MON_1695464566"/>
    <w:bookmarkEnd w:id="41"/>
    <w:p w14:paraId="0734929F" w14:textId="1A674380" w:rsidR="00310295" w:rsidRDefault="00B81792" w:rsidP="00310295">
      <w:pPr>
        <w:ind w:firstLine="0"/>
      </w:pPr>
      <w:r>
        <w:object w:dxaOrig="9913" w:dyaOrig="2979" w14:anchorId="10C8F2A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6.2pt;height:148.8pt" o:ole="">
            <v:imagedata r:id="rId15" o:title=""/>
          </v:shape>
          <o:OLEObject Type="Embed" ProgID="Excel.Sheet.12" ShapeID="_x0000_i1025" DrawAspect="Content" ObjectID="_1709629876" r:id="rId16"/>
        </w:object>
      </w:r>
    </w:p>
    <w:p w14:paraId="3DD10E18" w14:textId="18169573" w:rsidR="00310295" w:rsidRDefault="00310295" w:rsidP="00310295">
      <w:pPr>
        <w:ind w:firstLine="0"/>
      </w:pPr>
    </w:p>
    <w:p w14:paraId="35701161" w14:textId="18C1AF90" w:rsidR="00310295" w:rsidRDefault="00310295" w:rsidP="00310295">
      <w:pPr>
        <w:ind w:firstLine="0"/>
      </w:pPr>
      <w:r>
        <w:rPr>
          <w:noProof/>
        </w:rPr>
        <w:lastRenderedPageBreak/>
        <w:drawing>
          <wp:inline distT="0" distB="0" distL="0" distR="0" wp14:anchorId="5978F35D" wp14:editId="02A443C7">
            <wp:extent cx="5976620" cy="1870710"/>
            <wp:effectExtent l="0" t="0" r="0" b="0"/>
            <wp:docPr id="5" name="Obrázek 5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 descr="Obsah obrázku text&#10;&#10;Popis byl vytvořen automaticky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B5239" w14:textId="77777777" w:rsidR="00310295" w:rsidRDefault="00310295" w:rsidP="00310295">
      <w:pPr>
        <w:jc w:val="right"/>
        <w:rPr>
          <w:i/>
          <w:iCs/>
        </w:rPr>
      </w:pPr>
      <w:r w:rsidRPr="00310295">
        <w:rPr>
          <w:i/>
          <w:iCs/>
        </w:rPr>
        <w:t>výtah z</w:t>
      </w:r>
      <w:r>
        <w:rPr>
          <w:i/>
          <w:iCs/>
        </w:rPr>
        <w:t> kalkulace pro FVE</w:t>
      </w:r>
    </w:p>
    <w:p w14:paraId="7B68594C" w14:textId="6D36A8C6" w:rsidR="00310295" w:rsidRDefault="00310295" w:rsidP="00310295">
      <w:pPr>
        <w:ind w:firstLine="0"/>
      </w:pPr>
    </w:p>
    <w:p w14:paraId="64F5B0FC" w14:textId="3DE12837" w:rsidR="00310295" w:rsidRDefault="00310295" w:rsidP="00310295">
      <w:pPr>
        <w:ind w:firstLine="0"/>
      </w:pPr>
      <w:r w:rsidRPr="00310295">
        <w:rPr>
          <w:noProof/>
        </w:rPr>
        <w:drawing>
          <wp:inline distT="0" distB="0" distL="0" distR="0" wp14:anchorId="361B7FAF" wp14:editId="72C8E190">
            <wp:extent cx="5976620" cy="287210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87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3DA0F" w14:textId="77777777" w:rsidR="00310295" w:rsidRDefault="00310295" w:rsidP="00310295">
      <w:pPr>
        <w:ind w:firstLine="0"/>
      </w:pPr>
    </w:p>
    <w:p w14:paraId="788F9607" w14:textId="11B01F19" w:rsidR="00310295" w:rsidRDefault="00310295" w:rsidP="00310295">
      <w:pPr>
        <w:ind w:firstLine="0"/>
      </w:pPr>
      <w:r w:rsidRPr="00310295">
        <w:rPr>
          <w:noProof/>
        </w:rPr>
        <w:drawing>
          <wp:inline distT="0" distB="0" distL="0" distR="0" wp14:anchorId="702A23F1" wp14:editId="1F823AF7">
            <wp:extent cx="5976620" cy="2872105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87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03AAC" w14:textId="399DD86E" w:rsidR="00310295" w:rsidRDefault="00310295" w:rsidP="00310295">
      <w:pPr>
        <w:ind w:firstLine="0"/>
      </w:pPr>
      <w:r w:rsidRPr="00310295">
        <w:rPr>
          <w:noProof/>
        </w:rPr>
        <w:lastRenderedPageBreak/>
        <w:drawing>
          <wp:inline distT="0" distB="0" distL="0" distR="0" wp14:anchorId="2E455C3D" wp14:editId="621CE4A1">
            <wp:extent cx="5976620" cy="287147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2D396" w14:textId="349E6D07" w:rsidR="00310295" w:rsidRDefault="00310295" w:rsidP="00310295">
      <w:pPr>
        <w:ind w:firstLine="0"/>
      </w:pPr>
      <w:r w:rsidRPr="00310295">
        <w:rPr>
          <w:noProof/>
        </w:rPr>
        <w:drawing>
          <wp:inline distT="0" distB="0" distL="0" distR="0" wp14:anchorId="4409401B" wp14:editId="097BD899">
            <wp:extent cx="5976620" cy="287147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26E2F" w14:textId="173AD10A" w:rsidR="00310295" w:rsidRDefault="00310295" w:rsidP="00310295">
      <w:pPr>
        <w:ind w:firstLine="0"/>
      </w:pPr>
      <w:r w:rsidRPr="00310295">
        <w:rPr>
          <w:noProof/>
        </w:rPr>
        <w:drawing>
          <wp:inline distT="0" distB="0" distL="0" distR="0" wp14:anchorId="6BC8BA27" wp14:editId="6F310C78">
            <wp:extent cx="5976620" cy="287147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21EE9" w14:textId="6DA8E124" w:rsidR="00310295" w:rsidRDefault="00310295" w:rsidP="00310295">
      <w:pPr>
        <w:ind w:firstLine="0"/>
      </w:pPr>
      <w:r w:rsidRPr="00310295">
        <w:rPr>
          <w:noProof/>
        </w:rPr>
        <w:lastRenderedPageBreak/>
        <w:drawing>
          <wp:inline distT="0" distB="0" distL="0" distR="0" wp14:anchorId="2D0D767A" wp14:editId="47B83BD9">
            <wp:extent cx="5976620" cy="287147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C107F" w14:textId="66FEDA8C" w:rsidR="00310295" w:rsidRDefault="00310295" w:rsidP="00310295">
      <w:pPr>
        <w:ind w:firstLine="0"/>
      </w:pPr>
      <w:r w:rsidRPr="00310295">
        <w:rPr>
          <w:noProof/>
        </w:rPr>
        <w:drawing>
          <wp:inline distT="0" distB="0" distL="0" distR="0" wp14:anchorId="553CA467" wp14:editId="01DCCF2C">
            <wp:extent cx="5976620" cy="287147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10ED3" w14:textId="194B2E88" w:rsidR="00310295" w:rsidRDefault="00310295" w:rsidP="00310295">
      <w:pPr>
        <w:ind w:firstLine="0"/>
      </w:pPr>
      <w:r w:rsidRPr="00310295">
        <w:rPr>
          <w:noProof/>
        </w:rPr>
        <w:drawing>
          <wp:inline distT="0" distB="0" distL="0" distR="0" wp14:anchorId="6C76142A" wp14:editId="0F048E93">
            <wp:extent cx="5976620" cy="2871470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46F97" w14:textId="0E8A8417" w:rsidR="00310295" w:rsidRDefault="00310295" w:rsidP="00310295">
      <w:pPr>
        <w:ind w:firstLine="0"/>
      </w:pPr>
      <w:r w:rsidRPr="00310295">
        <w:rPr>
          <w:noProof/>
        </w:rPr>
        <w:lastRenderedPageBreak/>
        <w:drawing>
          <wp:inline distT="0" distB="0" distL="0" distR="0" wp14:anchorId="5A71CCB2" wp14:editId="3CDE4ABD">
            <wp:extent cx="5976620" cy="2871470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0295">
        <w:t xml:space="preserve"> </w:t>
      </w:r>
      <w:r w:rsidRPr="00310295">
        <w:rPr>
          <w:noProof/>
        </w:rPr>
        <w:drawing>
          <wp:inline distT="0" distB="0" distL="0" distR="0" wp14:anchorId="49C4BF47" wp14:editId="36E5FB05">
            <wp:extent cx="5976620" cy="2871470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56D30" w14:textId="77777777" w:rsidR="00BE35FA" w:rsidRDefault="00BE35FA" w:rsidP="00BE35FA">
      <w:pPr>
        <w:pStyle w:val="Nadpis3"/>
      </w:pPr>
      <w:bookmarkStart w:id="42" w:name="_Toc85130076"/>
      <w:r>
        <w:t>Kombinace zatížení</w:t>
      </w:r>
      <w:bookmarkEnd w:id="42"/>
    </w:p>
    <w:tbl>
      <w:tblPr>
        <w:tblW w:w="9025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481"/>
        <w:gridCol w:w="3048"/>
        <w:gridCol w:w="481"/>
        <w:gridCol w:w="770"/>
        <w:gridCol w:w="770"/>
        <w:gridCol w:w="2801"/>
      </w:tblGrid>
      <w:tr w:rsidR="00C27586" w:rsidRPr="00C27586" w14:paraId="127326A1" w14:textId="77777777" w:rsidTr="00C27586">
        <w:trPr>
          <w:tblHeader/>
        </w:trPr>
        <w:tc>
          <w:tcPr>
            <w:tcW w:w="902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3E6A5CB" w14:textId="65B81E3B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C27586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Kombinace zatížení</w:t>
            </w:r>
          </w:p>
        </w:tc>
      </w:tr>
      <w:tr w:rsidR="00C27586" w:rsidRPr="00C27586" w14:paraId="00F9FAF4" w14:textId="77777777" w:rsidTr="00C27586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69DA5B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Kombin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</w:t>
            </w:r>
          </w:p>
        </w:tc>
        <w:tc>
          <w:tcPr>
            <w:tcW w:w="3529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8EB0BF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Kombinace zatížení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35C15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341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47079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</w:tr>
      <w:tr w:rsidR="00C27586" w:rsidRPr="00C27586" w14:paraId="67BE0B66" w14:textId="77777777" w:rsidTr="00C27586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11D1BB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zatížení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4BDE4E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NS</w:t>
            </w:r>
          </w:p>
        </w:tc>
        <w:tc>
          <w:tcPr>
            <w:tcW w:w="304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40221B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Označení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0D4D58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č.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011061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Součinitel</w:t>
            </w:r>
          </w:p>
        </w:tc>
        <w:tc>
          <w:tcPr>
            <w:tcW w:w="3571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82327E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Zatěžovací stav</w:t>
            </w:r>
          </w:p>
        </w:tc>
      </w:tr>
      <w:tr w:rsidR="00C27586" w:rsidRPr="00C27586" w14:paraId="14C11371" w14:textId="77777777" w:rsidTr="00C27586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C82E9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KZ1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AAEEA0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354223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+ 1.5*ZS2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B0CAD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262873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8E99B5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F98DC9" w14:textId="682A0B00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3C44DDD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138B1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ECC2EF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A33E29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387F77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2E91A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F96E80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B4FE9A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4476492F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EC041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65699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90255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+ 1.5*ZS2 + 0.9*ZS6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AF534A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F2A1E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3AA2B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2821BEE" w14:textId="60ADD093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4926C88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E2741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8CF61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C9B8B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C0B8D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7F36C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865CFC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E1E54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5BF77EB8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E727F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F65CB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50CFA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3AD8F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A338E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ACACB5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ZS6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0E77EC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+</w:t>
            </w:r>
          </w:p>
        </w:tc>
      </w:tr>
      <w:tr w:rsidR="00C27586" w:rsidRPr="00C27586" w14:paraId="55C1E9B6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0C53E4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F3C13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47A85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+ 1.5*ZS2 + 0.9*ZS7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311807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797EC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D00E78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BE835B" w14:textId="13381AC5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4E91B7A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2FD90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5A61A0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040ECF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5CE72B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C14249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BCD42C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C867DB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4B803466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73EC04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D6267D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37527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64710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502D4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2E59E3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ZS7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F357E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</w:t>
            </w:r>
          </w:p>
        </w:tc>
      </w:tr>
      <w:tr w:rsidR="00C27586" w:rsidRPr="00C27586" w14:paraId="37CB4BA8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67141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7A3A1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13D46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+ 1.5*ZS2 + 0.9*ZS8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C969C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DEB239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0C1828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B9DFCB" w14:textId="28895A9B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DC99FD7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D224ED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383E2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B5AED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01695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33E6E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2E2F1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D26DC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64CAE7F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B05D85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488AC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C007E4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9F889E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CE901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57BDA1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ZS8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6B774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-/+</w:t>
            </w:r>
          </w:p>
        </w:tc>
      </w:tr>
      <w:tr w:rsidR="00C27586" w:rsidRPr="00C27586" w14:paraId="0FC3F93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3178D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FF5E45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744B5D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+ 1.5*ZS2 + 0.9*ZS9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00DEB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66CAB4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F3C7B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0419A2A" w14:textId="319526D1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728DBFA0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C3BFF5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4C01A2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B7365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7AC4C9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8043F4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5FBBC7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579F3E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29AEAEF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2FD428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8ED1F9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BE0A2D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3D3EF8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4996E6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2C52A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ZS9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86AF11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+/-</w:t>
            </w:r>
          </w:p>
        </w:tc>
      </w:tr>
      <w:tr w:rsidR="00C27586" w:rsidRPr="00C27586" w14:paraId="5101E98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7BA78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D7BA4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12A29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+ 1.5*ZS2 + 0.9*ZS10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F36DE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CC90A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D6776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AF028F" w14:textId="6C1A18E2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1777DF7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1681DF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25211E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18592D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C5F770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67475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62822E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CD0CDE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0B8BAECF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285A4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1C1EB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CD288D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3D7F1A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5E55D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0F8EC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ZS10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E4CCA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+</w:t>
            </w:r>
          </w:p>
        </w:tc>
      </w:tr>
      <w:tr w:rsidR="00C27586" w:rsidRPr="00C27586" w14:paraId="2BA63D3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BDFF0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BECD85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33D7D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+ 1.5*ZS2 + 0.9*ZS11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7ED594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7860B4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C6A5AA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724D905" w14:textId="7B032EC5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4FFBA98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86CA0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50276F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A99DF0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0EFE5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63F484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4C4F0B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25347F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6031A739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A2F2F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A4EC4B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ADC9C8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6DEC5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010A4C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8DC0E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2E459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-</w:t>
            </w:r>
          </w:p>
        </w:tc>
      </w:tr>
      <w:tr w:rsidR="00C27586" w:rsidRPr="00C27586" w14:paraId="66DDC54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BE913F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AFD7E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FFA856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8DD452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B360A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8FE54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5C6D67" w14:textId="06E18825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1746C61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E561B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E1D90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4EF86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9D00C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33BF5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33F44F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46917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431048C9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29333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49DE7C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D14BE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59C6F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F31E63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599D9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0FF0930" w14:textId="08BC5D50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C6E654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C5126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D5FA28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EBF0B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E7E48C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DBA481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E6C7FB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36D1FE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29FDF44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30CFC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KZ10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A0D85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987EE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34898E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31F29A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D8E44B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EFC24E" w14:textId="6A8B6E8A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59AC9AE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919F7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39E5C6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4B0D7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51783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77D769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3ABFD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DE7E2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4BAE5D5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37E96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KZ11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2031D4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86A0A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+ 1.5*ZS3 + 0.9*ZS6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3CE168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44366E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8CE88C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662E9C0" w14:textId="1C3312F3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64D23598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3EBBE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0BC423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145575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34FEF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8256F4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F2B60D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E300F9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1AD235F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5EF51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8ED4A4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2472DE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B7F16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EB495A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0DEA33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ZS6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827D2E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+</w:t>
            </w:r>
          </w:p>
        </w:tc>
      </w:tr>
      <w:tr w:rsidR="00C27586" w:rsidRPr="00C27586" w14:paraId="65614CAF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D6C327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KZ12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AD9103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44FFA0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+ 1.5*ZS3 + 0.9*ZS7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37B58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3C1E3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5EF3F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C27DCF" w14:textId="0C1FE663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70477A6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C7B14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E923F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14E05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9F04DB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2E3328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1169AA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B38775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434E2CE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12ECE8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B6E60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2A4004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AB5F5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17635C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F9AF3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ZS7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C4ADD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</w:t>
            </w:r>
          </w:p>
        </w:tc>
      </w:tr>
      <w:tr w:rsidR="00C27586" w:rsidRPr="00C27586" w14:paraId="06D5116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1CA5D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KZ13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B138E8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4FFEA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+ 1.5*ZS3 + 0.9*ZS8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FE9213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DAB041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4C864B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6CC4DE5" w14:textId="37A70C34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CE9A9C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0858C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642C06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9DB2D4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64765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1D1CB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4E3269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4B683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728B2CC5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23CA5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716D75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4F9C4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32B969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A3C817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40441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ZS8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81399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-/+</w:t>
            </w:r>
          </w:p>
        </w:tc>
      </w:tr>
      <w:tr w:rsidR="00C27586" w:rsidRPr="00C27586" w14:paraId="52EE019C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41766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KZ14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6747F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740E20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+ 1.5*ZS3 + 0.9*ZS9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2C778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F1F3B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1FC1D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5C59CD" w14:textId="7C949123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9A4A82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C0AC5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A06A4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1B375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26A19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12761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497F2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7A03F2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2587D89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D3649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C6C3D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53871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72469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09C78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39196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ZS9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90729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+/-</w:t>
            </w:r>
          </w:p>
        </w:tc>
      </w:tr>
      <w:tr w:rsidR="00C27586" w:rsidRPr="00C27586" w14:paraId="66A5012D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8D6F7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KZ15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7F9710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771389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+ 1.5*ZS3 + 0.9*ZS10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D94AAA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B64CD7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52B62E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C7D86B1" w14:textId="528401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0F83BE0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32B031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23AC0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78C6F3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193CB4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DE9458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91CCF0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3F96A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77456469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C1E6E0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66F1D8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FCD16A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EB684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70D251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E53E7E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ZS10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3F3490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+</w:t>
            </w:r>
          </w:p>
        </w:tc>
      </w:tr>
      <w:tr w:rsidR="00C27586" w:rsidRPr="00C27586" w14:paraId="57B5420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C2A0C4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KZ16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26BF1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D7CA18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+ 1.5*ZS3 + 0.9*ZS11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14D944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3E58A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DB2DD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79AB80" w14:textId="01DB7158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2A82717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FB2585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F2CC2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8DEA6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7653D4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ED269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EF09A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51795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322D3007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7F0713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33952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BEEF5E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5B8F6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9A4ED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2D087A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F18FF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-</w:t>
            </w:r>
          </w:p>
        </w:tc>
      </w:tr>
      <w:tr w:rsidR="00C27586" w:rsidRPr="00C27586" w14:paraId="3E930AE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A985DF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KZ17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259123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E1C80C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+ 1.5*ZS4 + 0.9*ZS6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6851FF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C293B0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4CB2B2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43514E" w14:textId="0FD68F4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483A9E7A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15492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A4613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631709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1B917E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D640C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A80AA1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5097E2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5D873DC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DE7A2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00D6B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3B608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8F256A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3F264E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516133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ZS6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AECE7D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+</w:t>
            </w:r>
          </w:p>
        </w:tc>
      </w:tr>
      <w:tr w:rsidR="00C27586" w:rsidRPr="00C27586" w14:paraId="3C03571C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85911B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KZ18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099C4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7BE3BB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+ 1.5*ZS4 + 0.9*ZS7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05E48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1CCAF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A40B6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5535F3" w14:textId="6FA7E034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2FC5631C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31B0F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5F3E8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EFE8A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BE81C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85810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B43CF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94A68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0C4555F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277E96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D4147F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73AAA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657D5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8540F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1990C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ZS7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2D40EB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</w:t>
            </w:r>
          </w:p>
        </w:tc>
      </w:tr>
      <w:tr w:rsidR="00C27586" w:rsidRPr="00C27586" w14:paraId="1B38B72F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FF327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KZ19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B3F6A8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AE777F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+ 1.5*ZS4 + 0.9*ZS8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F2294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1266DD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A51DF2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E9A3AC" w14:textId="41E6955D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05EC8A40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D8344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65B70F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D08E13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8B5952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2821F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3AC7D2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B4A8C1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2C88FE0C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80687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F34149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07A92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F0CFA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D5BF48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BC04F8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ZS8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BB7FD9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-/+</w:t>
            </w:r>
          </w:p>
        </w:tc>
      </w:tr>
      <w:tr w:rsidR="00C27586" w:rsidRPr="00C27586" w14:paraId="465ACEE6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86EAE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KZ20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8EF546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0859FC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+ 1.5*ZS4 + 0.9*ZS9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4F5D2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CB55C1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99A2C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07C699" w14:textId="130F6A4F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0D14051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C0160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193D5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54158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3CB399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6DCD7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D7140F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CD6875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2F99AE2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149C1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B63DC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B6C15E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C91951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810659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166FE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ZS9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CEE7A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+/-</w:t>
            </w:r>
          </w:p>
        </w:tc>
      </w:tr>
      <w:tr w:rsidR="00C27586" w:rsidRPr="00C27586" w14:paraId="516B906F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BA3E9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KZ21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5002AC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276F5A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+ 1.5*ZS4 + 0.9*ZS10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BAF93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7F6610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F54B6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A5A3336" w14:textId="06574634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0107D50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90C8C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B73DEC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353EC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0B5EF4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AA076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BEA0D1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05516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3B3041BF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A4360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DB8E3A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02AAA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65A986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C963E7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AE6AC1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ZS10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E6531B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+</w:t>
            </w:r>
          </w:p>
        </w:tc>
      </w:tr>
      <w:tr w:rsidR="00C27586" w:rsidRPr="00C27586" w14:paraId="1CDBBC5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570C5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KZ22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8111D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9538D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+ 1.5*ZS4 + 0.9*ZS11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B29FF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AFBD5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3FFA10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D23F87" w14:textId="2057B99B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6776FC15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D4319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7F3BB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B23CDF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A1481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15829D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493A5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50591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20372DB7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B18FF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ECC48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3B778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65811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316EDC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ADE17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B0303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-</w:t>
            </w:r>
          </w:p>
        </w:tc>
      </w:tr>
      <w:tr w:rsidR="00C27586" w:rsidRPr="00C27586" w14:paraId="54C306C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FE176A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KZ23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79104B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16D93B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+ 1.5*ZS5 + 0.9*ZS6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3C829F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0FEF72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05D11E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857AC1" w14:textId="7EBE0973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6572FB29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E8894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BE7F5B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CA1D6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0D80EC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BBADD6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ACB8ED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E343F7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5572A1D7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1A52C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7E5571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44A977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CA1C47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4F9E17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14B77D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ZS6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7410BE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+</w:t>
            </w:r>
          </w:p>
        </w:tc>
      </w:tr>
      <w:tr w:rsidR="00C27586" w:rsidRPr="00C27586" w14:paraId="33D9786F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B797C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KZ24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346DC5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07F41F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+ 1.5*ZS5 + 0.9*ZS7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D130E4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16BCD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56524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A02C89" w14:textId="7AFA75C9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3CEF59DE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8EE0D1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7A2D1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20822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2CFD5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00964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92E6A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BA891D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5CEEE13C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576A3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91E41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E9389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2C4BE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6890F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8F436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ZS7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19AC2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</w:t>
            </w:r>
          </w:p>
        </w:tc>
      </w:tr>
      <w:tr w:rsidR="00C27586" w:rsidRPr="00C27586" w14:paraId="026C3D0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439F2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KZ25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43C70C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BF808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+ 1.5*ZS5 + 0.9*ZS8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6B3572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924046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5CADAD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23911CA" w14:textId="1EF3C3FA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18CCA360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D6D72A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AD382D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4EBE8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AF1289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B0503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0198D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351EBB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6F4D798F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A44FD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397231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82A610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D844E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D8D86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F2592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ZS8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54264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-/+</w:t>
            </w:r>
          </w:p>
        </w:tc>
      </w:tr>
      <w:tr w:rsidR="00C27586" w:rsidRPr="00C27586" w14:paraId="6D92B64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A3D684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KZ26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D5181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0B31E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+ 1.5*ZS5 + 0.9*ZS9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875B3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C2379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6DAD4E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2654DF" w14:textId="30950A86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46C7E7F9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06744F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CC9D4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8BB855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F62EF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B73CE6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C34DF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92EE2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42797DFF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1B1B1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EA2C5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B33B3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F305A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62C56E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0F564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ZS9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6CD02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+/-</w:t>
            </w:r>
          </w:p>
        </w:tc>
      </w:tr>
      <w:tr w:rsidR="00C27586" w:rsidRPr="00C27586" w14:paraId="235208C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E36AB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KZ27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481C87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F4833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+ 1.5*ZS5 + 0.9*ZS10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C5A330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B64D5A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666664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16D909F" w14:textId="7A316E3F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4A6D1915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271B5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050FE8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402DD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F2AA96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B1D40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B1FAA7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DB919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28F19809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668228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40278F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DE6FA8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126482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4AA55E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5AE946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ZS10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57FF54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+</w:t>
            </w:r>
          </w:p>
        </w:tc>
      </w:tr>
      <w:tr w:rsidR="00C27586" w:rsidRPr="00C27586" w14:paraId="5EBB3D2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6252A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KZ28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0ACD0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67798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+ 1.5*ZS5 + 0.9*ZS11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AD111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76A22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36E45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E1DBD4" w14:textId="48BAA6D3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0A061D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02561D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279E8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BF9223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A37AC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A98DA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CAC922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6F51C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23C69D5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D6FB5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975A20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D4F94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6CB8E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FDEC5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66022C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122814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-</w:t>
            </w:r>
          </w:p>
        </w:tc>
      </w:tr>
      <w:tr w:rsidR="00C27586" w:rsidRPr="00C27586" w14:paraId="2C22BC30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8E176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KZ29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7257E4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469A16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360B79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06F86E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1961E9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7211B57" w14:textId="56E3ADEA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3A7D8E9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9A404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7A0982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6FA822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36139E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3F69A2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6837D3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ZS6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D686F2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+</w:t>
            </w:r>
          </w:p>
        </w:tc>
      </w:tr>
      <w:tr w:rsidR="00C27586" w:rsidRPr="00C27586" w14:paraId="313CF267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D381F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KZ30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2D64B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7D18F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34ACA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D151F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42913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CA3AC1" w14:textId="7F36DAAD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7371538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A2C2FA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C2D42D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F6AAAF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2CC22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22153D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9B559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ZS7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2FA24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</w:t>
            </w:r>
          </w:p>
        </w:tc>
      </w:tr>
      <w:tr w:rsidR="00C27586" w:rsidRPr="00C27586" w14:paraId="617F8AB8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9D9AA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KZ31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242352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FE267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172C8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15155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E03E5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5C35422" w14:textId="45169679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360CB32D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F9A41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819BC4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E58140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04570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58AD04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964100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ZS8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C6A74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-/+</w:t>
            </w:r>
          </w:p>
        </w:tc>
      </w:tr>
      <w:tr w:rsidR="00C27586" w:rsidRPr="00C27586" w14:paraId="6348823C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42916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KZ32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D0DDE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DDDDA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98E323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F29C8F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1107DA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B177A9" w14:textId="620BF118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3588F9FA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B9162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92E42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468E7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DD377B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A397B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FF4BB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ZS9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07E92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+/-</w:t>
            </w:r>
          </w:p>
        </w:tc>
      </w:tr>
      <w:tr w:rsidR="00C27586" w:rsidRPr="00C27586" w14:paraId="1D298EF6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EAC01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KZ33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D8FFA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9D3E7A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+ 1.5*ZS10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16AF0E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A86B5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E2BB76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E271A51" w14:textId="7D631676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5653C90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5E3EA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097150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F0E0DB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305E4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F9E746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E3A74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ZS10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95E45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+</w:t>
            </w:r>
          </w:p>
        </w:tc>
      </w:tr>
      <w:tr w:rsidR="00C27586" w:rsidRPr="00C27586" w14:paraId="77500E8C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7D1362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KZ34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1862B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STR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8F144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1.35*ZS1 + 1.5*ZS11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0A3B9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9DE2F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119951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789DF1" w14:textId="06986488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2E1DCB4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4B158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C86DCC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D173C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5246F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79771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BDB069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C97FEF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-</w:t>
            </w:r>
          </w:p>
        </w:tc>
      </w:tr>
      <w:tr w:rsidR="00C27586" w:rsidRPr="00C27586" w14:paraId="1CD241BA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80B884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KZ35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77FBC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F04233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CC8E2D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B3C39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863AED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336EA95" w14:textId="2BB68B7D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29ECFBDE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30501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D7E56A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2D02B8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721A29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0686E6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1611C1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57EBB8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56C2908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387349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KZ36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FA310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D37595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ZS2 + 0.6*ZS6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6A63C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F836E1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2422A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534674" w14:textId="70609B46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C86CED8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12E7FD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EAAF1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94D209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E713B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1EB764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125106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5F3295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12B7954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BA15A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DEB3A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9F597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38533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DC6FB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B6B56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ZS6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5A9FF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+</w:t>
            </w:r>
          </w:p>
        </w:tc>
      </w:tr>
      <w:tr w:rsidR="00C27586" w:rsidRPr="00C27586" w14:paraId="333ECEAA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7E5C63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KZ37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4F2F40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7881FD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ZS2 + 0.6*ZS7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C3A1B2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315D4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CD4FF4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25147DD" w14:textId="2202DA7F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4CD93CB5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8B207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368F40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66B45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B215AE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9AA107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C465AF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1C258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1230CA2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4FAC53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36CCA8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A2D7C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53C468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46B92F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DF1343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ZS7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96C136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</w:t>
            </w:r>
          </w:p>
        </w:tc>
      </w:tr>
      <w:tr w:rsidR="00C27586" w:rsidRPr="00C27586" w14:paraId="056D75B7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C735E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KZ38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96C61B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EDB8A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ZS2 + 0.6*ZS8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D2566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748B48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43AC5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365525" w14:textId="21AD856C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6FCCEDBA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4997F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57B83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422B5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686300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EE557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50870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59BDA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646E286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C8FEC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E28B5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08057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C641B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D46FC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D23FF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ZS8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0ED234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-/+</w:t>
            </w:r>
          </w:p>
        </w:tc>
      </w:tr>
      <w:tr w:rsidR="00C27586" w:rsidRPr="00C27586" w14:paraId="6BFE3CFC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104B8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KZ39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92DA97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7CC3CF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ZS2 + 0.6*ZS9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14A87D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3496BD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2B9F35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2B81B5C" w14:textId="0A214AEF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4FA45DB9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37681F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464B93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722870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2A3617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DF4CC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92394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AB31D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6879992C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AC60D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30C01C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AC277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D72348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56F3E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FD7569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ZS9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225DE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+/-</w:t>
            </w:r>
          </w:p>
        </w:tc>
      </w:tr>
      <w:tr w:rsidR="00C27586" w:rsidRPr="00C27586" w14:paraId="1B223BCE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BF60B8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KZ40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25B62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CABEA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ZS2 + 0.6*ZS10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B00F27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63C63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B7B19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252C53" w14:textId="6C940F76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12E754DE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5D048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A83C62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566DF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C63AE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1CDBDF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FD08E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4BD99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50AE036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FAF886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11141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63C781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D7097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937D5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13C3B4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ZS10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BB40B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+</w:t>
            </w:r>
          </w:p>
        </w:tc>
      </w:tr>
      <w:tr w:rsidR="00C27586" w:rsidRPr="00C27586" w14:paraId="4BB03D30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C60B6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KZ41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AFEE4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5498F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ZS2 + 0.6*ZS11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E7D3C0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573F15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BFF786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BB6F78" w14:textId="427C49FB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0CAE579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28382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8FFD2B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94485F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D3039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3E2CB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467FC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ZS2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5A02B6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Užitné zatížení kat. H</w:t>
            </w:r>
          </w:p>
        </w:tc>
      </w:tr>
      <w:tr w:rsidR="00C27586" w:rsidRPr="00C27586" w14:paraId="4B916D8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7637D7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ED14C3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E65E23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5A3A0E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160D11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A41BC3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6DE5C8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-</w:t>
            </w:r>
          </w:p>
        </w:tc>
      </w:tr>
      <w:tr w:rsidR="00C27586" w:rsidRPr="00C27586" w14:paraId="508D5EEA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22D77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KZ42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4AFBAE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A21A3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D58CB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83702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71E91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074922" w14:textId="652B737F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007CB40C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7F0E5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574AC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DC55D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1D6C12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BC9BA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AD49F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FC4F5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536C20F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13D20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KZ43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26C393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DB076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9B71AB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08979D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514C56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E63AD8" w14:textId="06DCEF30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7106CD7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38D1C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CD3E44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7E8774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C353E7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1A9C98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A5DEC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B60F0E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4AD719C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046E1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KZ44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008D4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638884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CFE69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CD81B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F76F4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73D59F" w14:textId="34AE0EE2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6525CAB9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04485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58577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2182D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A48A7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61629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60FB61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C845A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75287EBE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DF032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KZ45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78806B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87692E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ZS3 + 0.6*ZS6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EE0AB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21D2EA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9363E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56D8232" w14:textId="3527F834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3EED5D09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93434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5889ED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542396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8A01C9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75012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0BB0A0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27C203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6A2CDFB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1707C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592FBA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CDB1C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2AE7C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0AA31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020B05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ZS6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197F1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+</w:t>
            </w:r>
          </w:p>
        </w:tc>
      </w:tr>
      <w:tr w:rsidR="00C27586" w:rsidRPr="00C27586" w14:paraId="01E6E408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68EFA7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KZ46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2CA88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49834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ZS3 + 0.6*ZS7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3E24E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81A207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5C1C5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B82EC4" w14:textId="47914E15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4261FA8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C6BDA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678D9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AF880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C01B0B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7E5E77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ED07B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4E92C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7C39B4C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D571F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814DB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90636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41C66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66080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4E085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ZS7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A30D1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</w:t>
            </w:r>
          </w:p>
        </w:tc>
      </w:tr>
      <w:tr w:rsidR="00C27586" w:rsidRPr="00C27586" w14:paraId="198E9FBD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CD9CB9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KZ47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A64B68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4BB1BE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ZS3 + 0.6*ZS8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29617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38D5DE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579BE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90540AB" w14:textId="77ABA2D3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0F391AE6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92D14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E74674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2AB667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85A76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6734C7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04A5B3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F99ED8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711A3230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C9B1C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0B649C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C3853D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F654E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024CF0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F28267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ZS8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257E5D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-/+</w:t>
            </w:r>
          </w:p>
        </w:tc>
      </w:tr>
      <w:tr w:rsidR="00C27586" w:rsidRPr="00C27586" w14:paraId="509B4F7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0452A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KZ48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1E383D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45D1A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ZS3 + 0.6*ZS9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187F75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29779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DD964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4DBD587" w14:textId="2497D6DB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112115B5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43931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86FC36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A8610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9DE5E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489FC3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9E331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1A89B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633E447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D4A826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7914A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1A8B8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67CF3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085B05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3CB1CB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ZS9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19CF9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+/-</w:t>
            </w:r>
          </w:p>
        </w:tc>
      </w:tr>
      <w:tr w:rsidR="00C27586" w:rsidRPr="00C27586" w14:paraId="1872EF87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6D4D33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KZ49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B7738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D771E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ZS3 + 0.6*ZS10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3AB5A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45729E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EF0184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BE12C72" w14:textId="3DF17AC2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485E24A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5BC6E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7EAD3A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6C7776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D3D79C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A7661D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A949A7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1F6E93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05B85096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B1A2B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BC243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FC634B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1E1F99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53037B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5D76ED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ZS10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C3C70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+</w:t>
            </w:r>
          </w:p>
        </w:tc>
      </w:tr>
      <w:tr w:rsidR="00C27586" w:rsidRPr="00C27586" w14:paraId="6E8B0980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AF83E9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KZ50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8523B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B89BB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ZS3 + 0.6*ZS11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3AB32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F748F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B7F4B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34E6E8" w14:textId="1ED06016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00EBF55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6F86EA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3BAFAB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731928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3CF208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1FD2E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EBBFE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ZS3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2E4A7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Sníh plný </w:t>
            </w:r>
          </w:p>
        </w:tc>
      </w:tr>
      <w:tr w:rsidR="00C27586" w:rsidRPr="00C27586" w14:paraId="19E4525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72F443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B5A0F9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14C5A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F09C7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AF95F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C18ED8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5E761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-</w:t>
            </w:r>
          </w:p>
        </w:tc>
      </w:tr>
      <w:tr w:rsidR="00C27586" w:rsidRPr="00C27586" w14:paraId="0CF6C838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37266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KZ51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9C9E92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01866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ZS4 + 0.6*ZS6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8E217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AA5C7D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F04A3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15BE1EC" w14:textId="7C5A2130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39647777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6BC9A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C233C0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EC2628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49F52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A4E065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E574F5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68C8F5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23F3A9DE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47EF2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8AEFD6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3CBF9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18E2BB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630DA7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B3AA54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ZS6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3E499F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+</w:t>
            </w:r>
          </w:p>
        </w:tc>
      </w:tr>
      <w:tr w:rsidR="00C27586" w:rsidRPr="00C27586" w14:paraId="0309C67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C87D5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KZ52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7D6EB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0C27F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ZS4 + 0.6*ZS7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66C46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89F6A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C7CD2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15B691" w14:textId="3C3B62D4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34D06BF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0EE13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E3316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8EC451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B2468E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D9AAC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788E7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FE820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2572E97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C9C50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97AA0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A61BEC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DFDC8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1B64B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F43D4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ZS7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E0142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</w:t>
            </w:r>
          </w:p>
        </w:tc>
      </w:tr>
      <w:tr w:rsidR="00C27586" w:rsidRPr="00C27586" w14:paraId="68D6AD25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472CF4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KZ53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3876D6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7BE2C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ZS4 + 0.6*ZS8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B6C8A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33C6D8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042E37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1CCC4F" w14:textId="565E82EF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7656B28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BD406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5B9E3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ED1305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A3878B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37AADD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6ACF0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095A19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55E46BB7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CCD20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A2DB2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6BDEA8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EDB90A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48BB9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95286B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ZS8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E07376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-/+</w:t>
            </w:r>
          </w:p>
        </w:tc>
      </w:tr>
      <w:tr w:rsidR="00C27586" w:rsidRPr="00C27586" w14:paraId="150A2E5C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051F6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KZ54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9276A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DFB6E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ZS4 + 0.6*ZS9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78463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294E7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CB5144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D9010C" w14:textId="490D41A1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01D987FA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2A142C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8BD7C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E3024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DB551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5BC0B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FC641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D99017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5A0A0E6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42243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7413C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D27497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73AB02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84920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E3B41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ZS9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80DF7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+/-</w:t>
            </w:r>
          </w:p>
        </w:tc>
      </w:tr>
      <w:tr w:rsidR="00C27586" w:rsidRPr="00C27586" w14:paraId="11B6D8AC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D68EE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KZ55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34404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793BFC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ZS4 + 0.6*ZS10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A3063F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D79046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AACA4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11F8825" w14:textId="16F8467B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5C670FF9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A3012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70C1C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C71CD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FA9BE9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009A7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831ABC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496E89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4E2755D9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DCB92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6B88E2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133090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EDF94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8016C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5F73DF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ZS10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110CD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+</w:t>
            </w:r>
          </w:p>
        </w:tc>
      </w:tr>
      <w:tr w:rsidR="00C27586" w:rsidRPr="00C27586" w14:paraId="0180BBC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6153E5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KZ56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04BD7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8E614E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ZS4 + 0.6*ZS11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BC364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7C597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581830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8B5D22" w14:textId="22CC096A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77466B3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2B1177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DD027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B4B8A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1C5FD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2969DE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34105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ZS4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64A62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pravý</w:t>
            </w:r>
          </w:p>
        </w:tc>
      </w:tr>
      <w:tr w:rsidR="00C27586" w:rsidRPr="00C27586" w14:paraId="5DDB2845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38B5F5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D46D8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47AE2B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580D9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0E8A3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DA0FF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A34D5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-</w:t>
            </w:r>
          </w:p>
        </w:tc>
      </w:tr>
      <w:tr w:rsidR="00C27586" w:rsidRPr="00C27586" w14:paraId="3C1DB72D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A4D03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KZ57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D465B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B4FA70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ZS5 + 0.6*ZS6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C7873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69A3FD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690CBD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BE8C6C1" w14:textId="60902FF0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7FFD6A2E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B0903C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3E1C4C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745D81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D7F91C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07FAD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3021B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8A481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3D3A7C8A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DF6B4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122A94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C3FA2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E5FA3D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61C956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9CF38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ZS6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D374AB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+</w:t>
            </w:r>
          </w:p>
        </w:tc>
      </w:tr>
      <w:tr w:rsidR="00C27586" w:rsidRPr="00C27586" w14:paraId="6DBE10F7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C8921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KZ58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99AC5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76391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ZS5 + 0.6*ZS7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79D26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C8943C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F945D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FA132A" w14:textId="1377C706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366DE15D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9DC45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82647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553D2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1756F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70D15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1C07F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6A774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7938A12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06B841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7B6BE3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8AB503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F3135D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EAFCC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F0345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ZS7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C13A89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</w:t>
            </w:r>
          </w:p>
        </w:tc>
      </w:tr>
      <w:tr w:rsidR="00C27586" w:rsidRPr="00C27586" w14:paraId="4C7C9B9F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8AE9E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lastRenderedPageBreak/>
              <w:t>KZ59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3CE8B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3B8701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ZS5 + 0.6*ZS8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5B2459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324235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C6BD17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F5073EF" w14:textId="2463CB76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38960C0C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36B101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D54CFF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9BC1F5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0BEF5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1E93A5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B70DB4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397FB7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7078722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58F4B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B0C77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2E179C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0879D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33704B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0BC078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ZS8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87A220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-/+</w:t>
            </w:r>
          </w:p>
        </w:tc>
      </w:tr>
      <w:tr w:rsidR="00C27586" w:rsidRPr="00C27586" w14:paraId="072D7C2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BF6B6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KZ60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5881B5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8ED3E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ZS5 + 0.6*ZS9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F63BD8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069B20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DF071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20BE33" w14:textId="31863DFB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7ECA429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FFAA0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2B60B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29CB3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6586B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7EE323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80914B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F6C74D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5F4B0F8D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068FAB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66F4F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D0108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715F2D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12E59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FDF15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ZS9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20BEF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+/-</w:t>
            </w:r>
          </w:p>
        </w:tc>
      </w:tr>
      <w:tr w:rsidR="00C27586" w:rsidRPr="00C27586" w14:paraId="3B8CD5F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A07DC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KZ61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06D25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DBFA47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ZS5 + 0.6*ZS10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C15AC9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68A251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BEE61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28CB873" w14:textId="765447B3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756BDCAD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F840F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E00E7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984F9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633061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7D61D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B1F6BD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F79F9A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73B016C5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FDC49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36BDCD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C0464A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96ED4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19B1F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CDC75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ZS10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164662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+</w:t>
            </w:r>
          </w:p>
        </w:tc>
      </w:tr>
      <w:tr w:rsidR="00C27586" w:rsidRPr="00C27586" w14:paraId="2C7DAF9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6688A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KZ62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94C5D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B76567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ZS5 + 0.6*ZS11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DF13A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A00D48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CE59B4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83C085" w14:textId="79EF20C4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49FD660D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CC5344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726EA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0B58E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5F63A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7EB23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C86E86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ZS5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8D9E4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Sníh levý</w:t>
            </w:r>
          </w:p>
        </w:tc>
      </w:tr>
      <w:tr w:rsidR="00C27586" w:rsidRPr="00C27586" w14:paraId="3AF8D51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940E85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1E803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2893D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2BBA5B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D17A2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48231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777CB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-</w:t>
            </w:r>
          </w:p>
        </w:tc>
      </w:tr>
      <w:tr w:rsidR="00C27586" w:rsidRPr="00C27586" w14:paraId="267DEEC8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712E3C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KZ63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AB9847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A1B992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FD04C4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50B467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C9A204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FD481A1" w14:textId="69B6393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22A7070D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83E3AB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65F199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9661FB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DDB38C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E1DCB7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8143FC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ZS6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BE0303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+</w:t>
            </w:r>
          </w:p>
        </w:tc>
      </w:tr>
      <w:tr w:rsidR="00C27586" w:rsidRPr="00C27586" w14:paraId="303A4102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C6395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KZ64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B93951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7CBEB1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060F9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901B7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779C24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51FCE4E" w14:textId="2538E581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4F96CCD4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DCA5D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CD236B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88F02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70F4F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71519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53BC6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ZS7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6EF41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</w:t>
            </w:r>
          </w:p>
        </w:tc>
      </w:tr>
      <w:tr w:rsidR="00C27586" w:rsidRPr="00C27586" w14:paraId="5749271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3CBCE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KZ65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026D1B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491CE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BE56F5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BEDAF7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70D46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B903B8C" w14:textId="4CCEEE98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7FD97939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6CED1A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D0D92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28B8A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14039E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7F93F7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00459B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ZS8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F2EF7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-/+</w:t>
            </w:r>
          </w:p>
        </w:tc>
      </w:tr>
      <w:tr w:rsidR="00C27586" w:rsidRPr="00C27586" w14:paraId="0704D59B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0C8D7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KZ66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9C27E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B3DE0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5977D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57C0B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88C9C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7B1B1F5" w14:textId="6A7C64EF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4378AB61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F83475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55B37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D3DA8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72C97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A7364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DD9A15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ZS9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0FBAA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příčný  +/-</w:t>
            </w:r>
          </w:p>
        </w:tc>
      </w:tr>
      <w:tr w:rsidR="00C27586" w:rsidRPr="00C27586" w14:paraId="653ED703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5374B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KZ67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7B261F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164D20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ZS10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3DAA1E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581CD59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FAF97AD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E5A9CD1" w14:textId="45155455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6C20DCB6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CB8D2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9F386D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89706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9A9E80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637086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49D8D8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ZS10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4109B4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+</w:t>
            </w:r>
          </w:p>
        </w:tc>
      </w:tr>
      <w:tr w:rsidR="00C27586" w:rsidRPr="00C27586" w14:paraId="7C57C187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C012A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KZ68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975C2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S Ch</w:t>
            </w:r>
          </w:p>
        </w:tc>
        <w:tc>
          <w:tcPr>
            <w:tcW w:w="304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BB7A181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 + ZS11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BBC16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F8848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02357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</w:t>
            </w:r>
          </w:p>
        </w:tc>
        <w:tc>
          <w:tcPr>
            <w:tcW w:w="28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CB10FF" w14:textId="676F828A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 xml:space="preserve">Vlastní tíha + skladba střechy vč.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fotovolt</w:t>
            </w:r>
            <w:proofErr w:type="spellEnd"/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. panelu</w:t>
            </w:r>
          </w:p>
        </w:tc>
      </w:tr>
      <w:tr w:rsidR="00C27586" w:rsidRPr="00C27586" w14:paraId="20E2BA96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DA84F6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CFB09E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304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5B76A1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86E9EC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6CEBDC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453EBE4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ZS11</w:t>
            </w:r>
          </w:p>
        </w:tc>
        <w:tc>
          <w:tcPr>
            <w:tcW w:w="28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28D46D2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2"/>
                <w:szCs w:val="18"/>
              </w:rPr>
            </w:pPr>
            <w:r w:rsidRPr="00C27586">
              <w:rPr>
                <w:rFonts w:ascii="Calibri" w:hAnsi="Calibri" w:cs="Arial"/>
                <w:spacing w:val="0"/>
                <w:sz w:val="12"/>
                <w:szCs w:val="18"/>
              </w:rPr>
              <w:t>Vítr podélný -</w:t>
            </w:r>
          </w:p>
        </w:tc>
      </w:tr>
    </w:tbl>
    <w:p w14:paraId="035DE157" w14:textId="798A11FC" w:rsidR="00C27586" w:rsidRDefault="00C27586" w:rsidP="00BE35FA"/>
    <w:tbl>
      <w:tblPr>
        <w:tblW w:w="9022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312"/>
        <w:gridCol w:w="6036"/>
      </w:tblGrid>
      <w:tr w:rsidR="00C27586" w:rsidRPr="00C27586" w14:paraId="2C451C8B" w14:textId="77777777" w:rsidTr="00C27586">
        <w:trPr>
          <w:tblHeader/>
        </w:trPr>
        <w:tc>
          <w:tcPr>
            <w:tcW w:w="90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5BCEFB7" w14:textId="5C7CE97F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C27586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Kombinace výsledků</w:t>
            </w:r>
          </w:p>
        </w:tc>
      </w:tr>
      <w:tr w:rsidR="00C27586" w:rsidRPr="00C27586" w14:paraId="32322583" w14:textId="77777777" w:rsidTr="00C27586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64CAE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C8C18F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603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B642EB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C27586" w:rsidRPr="00C27586" w14:paraId="6C921AB4" w14:textId="77777777" w:rsidTr="00C27586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8D5DB0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výsledkù</w:t>
            </w:r>
            <w:proofErr w:type="spellEnd"/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F4127A3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603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19A6E9C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6"/>
                <w:szCs w:val="24"/>
              </w:rPr>
              <w:t>Zatěžování</w:t>
            </w:r>
          </w:p>
        </w:tc>
      </w:tr>
      <w:tr w:rsidR="00C27586" w:rsidRPr="00C27586" w14:paraId="1484382A" w14:textId="77777777" w:rsidTr="00C27586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C1768E5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KV1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91FFC9E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 xml:space="preserve">MSÚ (STR/GEO) - trvalá/dočasná - </w:t>
            </w:r>
            <w:proofErr w:type="spellStart"/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rovn</w:t>
            </w:r>
            <w:proofErr w:type="spellEnd"/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. 6.10</w:t>
            </w:r>
          </w:p>
        </w:tc>
        <w:tc>
          <w:tcPr>
            <w:tcW w:w="6036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B2B3B07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KZ1/s nebo do KZ34</w:t>
            </w:r>
          </w:p>
        </w:tc>
      </w:tr>
      <w:tr w:rsidR="00C27586" w:rsidRPr="00C27586" w14:paraId="12F057CD" w14:textId="77777777" w:rsidTr="00C27586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F6B54B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KV2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39D9F76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MSP - charakteristická</w:t>
            </w:r>
          </w:p>
        </w:tc>
        <w:tc>
          <w:tcPr>
            <w:tcW w:w="603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0FB4770" w14:textId="77777777" w:rsidR="00C27586" w:rsidRPr="00C27586" w:rsidRDefault="00C27586" w:rsidP="00C2758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7586">
              <w:rPr>
                <w:rFonts w:ascii="Calibri" w:hAnsi="Calibri" w:cs="Arial"/>
                <w:spacing w:val="0"/>
                <w:sz w:val="14"/>
                <w:szCs w:val="24"/>
              </w:rPr>
              <w:t>KZ35/s nebo do KZ68</w:t>
            </w:r>
          </w:p>
        </w:tc>
      </w:tr>
    </w:tbl>
    <w:p w14:paraId="5F604F02" w14:textId="77777777" w:rsidR="00BE35FA" w:rsidRDefault="00BE35FA" w:rsidP="00BE35FA">
      <w:pPr>
        <w:pStyle w:val="Nadpis3"/>
      </w:pPr>
      <w:bookmarkStart w:id="43" w:name="_Toc85130077"/>
      <w:r>
        <w:t>Vnitřní síly</w:t>
      </w:r>
      <w:bookmarkEnd w:id="43"/>
    </w:p>
    <w:p w14:paraId="0CC3EA34" w14:textId="296DD32F" w:rsidR="00BE35FA" w:rsidRDefault="0094695B" w:rsidP="0094695B">
      <w:pPr>
        <w:ind w:firstLine="0"/>
      </w:pPr>
      <w:r w:rsidRPr="0094695B">
        <w:rPr>
          <w:noProof/>
        </w:rPr>
        <w:drawing>
          <wp:inline distT="0" distB="0" distL="0" distR="0" wp14:anchorId="7659613B" wp14:editId="2FDBB7CC">
            <wp:extent cx="5976620" cy="1945005"/>
            <wp:effectExtent l="0" t="0" r="508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B7488" w14:textId="6AC28A07" w:rsidR="0094695B" w:rsidRDefault="0094695B" w:rsidP="0094695B">
      <w:pPr>
        <w:ind w:firstLine="0"/>
      </w:pPr>
    </w:p>
    <w:p w14:paraId="44361BDD" w14:textId="3F3C93B5" w:rsidR="0094695B" w:rsidRDefault="0094695B" w:rsidP="0094695B">
      <w:pPr>
        <w:ind w:firstLine="0"/>
      </w:pPr>
      <w:r w:rsidRPr="0094695B">
        <w:rPr>
          <w:noProof/>
        </w:rPr>
        <w:lastRenderedPageBreak/>
        <w:drawing>
          <wp:inline distT="0" distB="0" distL="0" distR="0" wp14:anchorId="366E3097" wp14:editId="1B26E3CE">
            <wp:extent cx="5976620" cy="1945005"/>
            <wp:effectExtent l="0" t="0" r="508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F3707" w14:textId="7687F947" w:rsidR="0094695B" w:rsidRDefault="0094695B" w:rsidP="00BE35FA"/>
    <w:p w14:paraId="5972FD0C" w14:textId="6038EB88" w:rsidR="0094695B" w:rsidRDefault="0094695B" w:rsidP="0094695B">
      <w:pPr>
        <w:ind w:firstLine="0"/>
      </w:pPr>
      <w:r w:rsidRPr="0094695B">
        <w:rPr>
          <w:noProof/>
        </w:rPr>
        <w:drawing>
          <wp:inline distT="0" distB="0" distL="0" distR="0" wp14:anchorId="46B19F3D" wp14:editId="3DFE0F62">
            <wp:extent cx="5976620" cy="1945005"/>
            <wp:effectExtent l="0" t="0" r="508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5E69C" w14:textId="0ECB0465" w:rsidR="0094695B" w:rsidRDefault="0094695B" w:rsidP="00BE35FA"/>
    <w:p w14:paraId="1D743CD5" w14:textId="58938440" w:rsidR="00BE6F2E" w:rsidRPr="004D1B80" w:rsidRDefault="00BE6F2E" w:rsidP="00BE6F2E">
      <w:pPr>
        <w:ind w:firstLine="0"/>
      </w:pPr>
      <w:r w:rsidRPr="00BE6F2E">
        <w:rPr>
          <w:noProof/>
        </w:rPr>
        <w:drawing>
          <wp:inline distT="0" distB="0" distL="0" distR="0" wp14:anchorId="3D26691F" wp14:editId="56A0E942">
            <wp:extent cx="5976620" cy="1945005"/>
            <wp:effectExtent l="0" t="0" r="5080" b="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20758" w14:textId="7FC9532E" w:rsidR="00BE35FA" w:rsidRDefault="00BE35FA" w:rsidP="00BE35FA">
      <w:pPr>
        <w:pStyle w:val="Nadpis3"/>
      </w:pPr>
      <w:bookmarkStart w:id="44" w:name="_Toc85130078"/>
      <w:r>
        <w:t>Posouzení ocelových konstrukcí v původním stavu po přitížení</w:t>
      </w:r>
      <w:bookmarkEnd w:id="44"/>
    </w:p>
    <w:p w14:paraId="698909F7" w14:textId="271ECF1C" w:rsidR="007307D7" w:rsidRPr="007307D7" w:rsidRDefault="007307D7" w:rsidP="007307D7">
      <w:pPr>
        <w:rPr>
          <w:b/>
          <w:bCs/>
        </w:rPr>
      </w:pPr>
      <w:r w:rsidRPr="007307D7">
        <w:rPr>
          <w:b/>
          <w:bCs/>
        </w:rPr>
        <w:t>Posouzení vazník</w:t>
      </w:r>
      <w:r>
        <w:rPr>
          <w:b/>
          <w:bCs/>
        </w:rPr>
        <w:t>u:</w:t>
      </w:r>
    </w:p>
    <w:p w14:paraId="31638E5A" w14:textId="5C2FE52D" w:rsidR="00BE35FA" w:rsidRDefault="00E16103" w:rsidP="00E16103">
      <w:pPr>
        <w:ind w:firstLine="0"/>
      </w:pPr>
      <w:r w:rsidRPr="00E16103">
        <w:rPr>
          <w:noProof/>
        </w:rPr>
        <w:lastRenderedPageBreak/>
        <w:drawing>
          <wp:inline distT="0" distB="0" distL="0" distR="0" wp14:anchorId="4054570F" wp14:editId="76216DD4">
            <wp:extent cx="5976620" cy="1945005"/>
            <wp:effectExtent l="0" t="0" r="5080" b="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7E37D" w14:textId="77777777" w:rsidR="007307D7" w:rsidRDefault="007307D7" w:rsidP="00E16103">
      <w:pPr>
        <w:ind w:firstLine="0"/>
      </w:pPr>
    </w:p>
    <w:p w14:paraId="726BC9B3" w14:textId="7C992966" w:rsidR="00BE6F2E" w:rsidRDefault="00E16103" w:rsidP="00E16103">
      <w:pPr>
        <w:ind w:firstLine="0"/>
      </w:pPr>
      <w:r w:rsidRPr="00E16103">
        <w:rPr>
          <w:noProof/>
        </w:rPr>
        <w:drawing>
          <wp:inline distT="0" distB="0" distL="0" distR="0" wp14:anchorId="1FB70031" wp14:editId="7B7F4A95">
            <wp:extent cx="5976620" cy="1945005"/>
            <wp:effectExtent l="0" t="0" r="5080" b="0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6329B" w14:textId="77777777" w:rsidR="007307D7" w:rsidRDefault="007307D7" w:rsidP="00E16103">
      <w:pPr>
        <w:ind w:firstLine="0"/>
      </w:pPr>
    </w:p>
    <w:p w14:paraId="09E3A0B6" w14:textId="0132CF2A" w:rsidR="007307D7" w:rsidRPr="007307D7" w:rsidRDefault="007307D7" w:rsidP="007307D7">
      <w:pPr>
        <w:rPr>
          <w:b/>
          <w:bCs/>
        </w:rPr>
      </w:pPr>
      <w:r w:rsidRPr="007307D7">
        <w:rPr>
          <w:b/>
          <w:bCs/>
        </w:rPr>
        <w:t>Posouzení</w:t>
      </w:r>
      <w:r>
        <w:rPr>
          <w:b/>
          <w:bCs/>
        </w:rPr>
        <w:t xml:space="preserve"> vaznic:</w:t>
      </w:r>
    </w:p>
    <w:p w14:paraId="23DAE6B0" w14:textId="26602439" w:rsidR="00E16103" w:rsidRDefault="00E16103" w:rsidP="00E16103">
      <w:pPr>
        <w:ind w:firstLine="0"/>
      </w:pPr>
      <w:r w:rsidRPr="00E16103">
        <w:rPr>
          <w:noProof/>
        </w:rPr>
        <w:drawing>
          <wp:inline distT="0" distB="0" distL="0" distR="0" wp14:anchorId="53EC4135" wp14:editId="5D5D3DF9">
            <wp:extent cx="5976620" cy="1945005"/>
            <wp:effectExtent l="0" t="0" r="5080" b="0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A7639" w14:textId="77777777" w:rsidR="007307D7" w:rsidRDefault="007307D7" w:rsidP="00E16103">
      <w:pPr>
        <w:ind w:firstLine="0"/>
      </w:pPr>
    </w:p>
    <w:p w14:paraId="25484917" w14:textId="1DFF1F8E" w:rsidR="00E16103" w:rsidRDefault="00E16103" w:rsidP="00E16103">
      <w:pPr>
        <w:ind w:firstLine="0"/>
      </w:pPr>
      <w:r w:rsidRPr="00E16103">
        <w:rPr>
          <w:noProof/>
        </w:rPr>
        <w:lastRenderedPageBreak/>
        <w:drawing>
          <wp:inline distT="0" distB="0" distL="0" distR="0" wp14:anchorId="4BDFAD84" wp14:editId="5D1F5F6F">
            <wp:extent cx="5976620" cy="1945005"/>
            <wp:effectExtent l="0" t="0" r="5080" b="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A5A3C" w14:textId="77777777" w:rsidR="007307D7" w:rsidRDefault="007307D7" w:rsidP="00E16103">
      <w:pPr>
        <w:ind w:firstLine="0"/>
      </w:pPr>
    </w:p>
    <w:p w14:paraId="5D7649EE" w14:textId="51FD4C9C" w:rsidR="007307D7" w:rsidRPr="007307D7" w:rsidRDefault="007307D7" w:rsidP="007307D7">
      <w:pPr>
        <w:rPr>
          <w:b/>
          <w:bCs/>
        </w:rPr>
      </w:pPr>
      <w:r w:rsidRPr="007307D7">
        <w:rPr>
          <w:b/>
          <w:bCs/>
        </w:rPr>
        <w:t>Posouzení</w:t>
      </w:r>
      <w:r>
        <w:rPr>
          <w:b/>
          <w:bCs/>
        </w:rPr>
        <w:t xml:space="preserve"> ztužidel:</w:t>
      </w:r>
    </w:p>
    <w:p w14:paraId="106F7AD1" w14:textId="51861388" w:rsidR="00E16103" w:rsidRDefault="00E16103" w:rsidP="00E16103">
      <w:pPr>
        <w:ind w:firstLine="0"/>
      </w:pPr>
      <w:r w:rsidRPr="00E16103">
        <w:rPr>
          <w:noProof/>
        </w:rPr>
        <w:drawing>
          <wp:inline distT="0" distB="0" distL="0" distR="0" wp14:anchorId="097238C8" wp14:editId="179D0755">
            <wp:extent cx="5976620" cy="1945005"/>
            <wp:effectExtent l="0" t="0" r="5080" b="0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9A29E" w14:textId="0D022144" w:rsidR="00CF4CDF" w:rsidRDefault="007307D7" w:rsidP="00CF4CDF">
      <w:pPr>
        <w:pStyle w:val="Nadpis3"/>
      </w:pPr>
      <w:bookmarkStart w:id="45" w:name="_Toc85130079"/>
      <w:r>
        <w:rPr>
          <w:noProof/>
        </w:rPr>
        <w:drawing>
          <wp:anchor distT="0" distB="0" distL="114300" distR="114300" simplePos="0" relativeHeight="251655680" behindDoc="0" locked="0" layoutInCell="1" allowOverlap="1" wp14:anchorId="3E312044" wp14:editId="7E2F11D4">
            <wp:simplePos x="0" y="0"/>
            <wp:positionH relativeFrom="column">
              <wp:posOffset>317500</wp:posOffset>
            </wp:positionH>
            <wp:positionV relativeFrom="paragraph">
              <wp:posOffset>381000</wp:posOffset>
            </wp:positionV>
            <wp:extent cx="1588135" cy="1643380"/>
            <wp:effectExtent l="0" t="0" r="0" b="0"/>
            <wp:wrapSquare wrapText="bothSides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8135" cy="1643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4CDF">
        <w:t>Návrh úprav</w:t>
      </w:r>
      <w:bookmarkEnd w:id="45"/>
    </w:p>
    <w:p w14:paraId="11617A3F" w14:textId="23127F8C" w:rsidR="00CF4CDF" w:rsidRDefault="00E16103" w:rsidP="00BE35FA">
      <w:r>
        <w:t>Vaznice</w:t>
      </w:r>
      <w:r w:rsidR="008B5811">
        <w:t xml:space="preserve"> jsou</w:t>
      </w:r>
      <w:r>
        <w:t xml:space="preserve"> po přitížení </w:t>
      </w:r>
      <w:r w:rsidR="008B5811">
        <w:t xml:space="preserve">při 2. mezním stavu využity na 130% a tudíž nevyhoví. </w:t>
      </w:r>
      <w:r w:rsidR="007307D7">
        <w:t>Navrhujeme vaznice zesílit navařením pásoviny vodorovně ke spodní pásnici.</w:t>
      </w:r>
    </w:p>
    <w:p w14:paraId="2A6479D1" w14:textId="25C2F26A" w:rsidR="00BE6F2E" w:rsidRDefault="00BE6F2E" w:rsidP="007307D7">
      <w:pPr>
        <w:ind w:firstLine="0"/>
      </w:pPr>
    </w:p>
    <w:p w14:paraId="42DA95A3" w14:textId="56AB72D8" w:rsidR="007307D7" w:rsidRDefault="007307D7" w:rsidP="007307D7">
      <w:pPr>
        <w:ind w:firstLine="0"/>
      </w:pPr>
    </w:p>
    <w:p w14:paraId="0A61A023" w14:textId="5E49261F" w:rsidR="007307D7" w:rsidRDefault="007307D7" w:rsidP="007307D7">
      <w:pPr>
        <w:ind w:firstLine="0"/>
      </w:pPr>
    </w:p>
    <w:p w14:paraId="7B7F347D" w14:textId="77777777" w:rsidR="007307D7" w:rsidRDefault="007307D7" w:rsidP="007307D7">
      <w:pPr>
        <w:ind w:firstLine="0"/>
      </w:pPr>
    </w:p>
    <w:p w14:paraId="33F8CBA9" w14:textId="4EF51C10" w:rsidR="00BE35FA" w:rsidRDefault="007307D7" w:rsidP="00BE35FA">
      <w:pPr>
        <w:pStyle w:val="Nadpis3"/>
      </w:pPr>
      <w:bookmarkStart w:id="46" w:name="_Toc85130080"/>
      <w:r>
        <w:lastRenderedPageBreak/>
        <w:t>Mezní stav použitelnosti po úpravě</w:t>
      </w:r>
      <w:bookmarkEnd w:id="46"/>
    </w:p>
    <w:p w14:paraId="137428DE" w14:textId="38BBCCC1" w:rsidR="00BE35FA" w:rsidRDefault="007307D7" w:rsidP="007307D7">
      <w:pPr>
        <w:ind w:firstLine="0"/>
      </w:pPr>
      <w:r w:rsidRPr="007307D7">
        <w:rPr>
          <w:noProof/>
        </w:rPr>
        <w:drawing>
          <wp:inline distT="0" distB="0" distL="0" distR="0" wp14:anchorId="5F283431" wp14:editId="6ECBFCEE">
            <wp:extent cx="5976620" cy="2663190"/>
            <wp:effectExtent l="0" t="0" r="5080" b="381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66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9F11D" w14:textId="2323881E" w:rsidR="003E599C" w:rsidRDefault="003E599C" w:rsidP="003E599C">
      <w:pPr>
        <w:pStyle w:val="Nadpis2"/>
      </w:pPr>
      <w:bookmarkStart w:id="47" w:name="_Toc85130081"/>
      <w:r>
        <w:t>SO 01 ověření ocelobetonového stropu pro přitížení novou VZT jednotkou.</w:t>
      </w:r>
      <w:bookmarkEnd w:id="47"/>
    </w:p>
    <w:p w14:paraId="2529A53E" w14:textId="2402D6B1" w:rsidR="00545A53" w:rsidRPr="00545A53" w:rsidRDefault="00545A53" w:rsidP="00545A53">
      <w:pPr>
        <w:ind w:firstLine="0"/>
      </w:pPr>
      <w:r>
        <w:rPr>
          <w:noProof/>
        </w:rPr>
        <w:drawing>
          <wp:inline distT="0" distB="0" distL="0" distR="0" wp14:anchorId="1BF2FD79" wp14:editId="22B32DAD">
            <wp:extent cx="5976620" cy="4387215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438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A98CA" w14:textId="36D4E91E" w:rsidR="003E599C" w:rsidRDefault="003E599C" w:rsidP="003E599C">
      <w:pPr>
        <w:pStyle w:val="Nadpis3"/>
      </w:pPr>
      <w:bookmarkStart w:id="48" w:name="_Toc85130082"/>
      <w:r>
        <w:lastRenderedPageBreak/>
        <w:t>Model</w:t>
      </w:r>
      <w:bookmarkEnd w:id="48"/>
    </w:p>
    <w:p w14:paraId="49108C36" w14:textId="2E19C4E1" w:rsidR="002B5DC9" w:rsidRDefault="000D7DDD" w:rsidP="002B5DC9">
      <w:pPr>
        <w:ind w:firstLine="0"/>
      </w:pPr>
      <w:r w:rsidRPr="000D7DDD">
        <w:rPr>
          <w:noProof/>
        </w:rPr>
        <w:drawing>
          <wp:inline distT="0" distB="0" distL="0" distR="0" wp14:anchorId="2C8D24CE" wp14:editId="4EEBF906">
            <wp:extent cx="5976620" cy="2051685"/>
            <wp:effectExtent l="0" t="0" r="5080" b="5715"/>
            <wp:docPr id="158" name="Obrázek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1A433" w14:textId="77777777" w:rsidR="000D7DDD" w:rsidRDefault="000D7DDD" w:rsidP="002B5DC9">
      <w:pPr>
        <w:ind w:firstLine="0"/>
      </w:pPr>
    </w:p>
    <w:p w14:paraId="1FF7C023" w14:textId="7F047B87" w:rsidR="00EB690C" w:rsidRDefault="000D7DDD" w:rsidP="002B5DC9">
      <w:pPr>
        <w:ind w:firstLine="0"/>
      </w:pPr>
      <w:r w:rsidRPr="000D7DDD">
        <w:rPr>
          <w:noProof/>
        </w:rPr>
        <w:drawing>
          <wp:inline distT="0" distB="0" distL="0" distR="0" wp14:anchorId="6DE31C62" wp14:editId="4DBD3757">
            <wp:extent cx="5976620" cy="2051685"/>
            <wp:effectExtent l="0" t="0" r="5080" b="571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2FE62" w14:textId="77777777" w:rsidR="000D7DDD" w:rsidRPr="002B5DC9" w:rsidRDefault="000D7DDD" w:rsidP="002B5DC9">
      <w:pPr>
        <w:ind w:firstLine="0"/>
      </w:pPr>
    </w:p>
    <w:p w14:paraId="65955077" w14:textId="081E78D2" w:rsidR="003E599C" w:rsidRDefault="003E599C" w:rsidP="003E599C">
      <w:pPr>
        <w:pStyle w:val="Nadpis3"/>
      </w:pPr>
      <w:bookmarkStart w:id="49" w:name="_Toc85130083"/>
      <w:r>
        <w:t>Materiály</w:t>
      </w:r>
      <w:bookmarkEnd w:id="49"/>
    </w:p>
    <w:tbl>
      <w:tblPr>
        <w:tblW w:w="9164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1119"/>
        <w:gridCol w:w="1049"/>
        <w:gridCol w:w="1252"/>
        <w:gridCol w:w="1003"/>
        <w:gridCol w:w="1252"/>
        <w:gridCol w:w="1445"/>
        <w:gridCol w:w="1370"/>
      </w:tblGrid>
      <w:tr w:rsidR="002F4755" w:rsidRPr="002F4755" w14:paraId="1EC4A9ED" w14:textId="77777777" w:rsidTr="002F4755">
        <w:trPr>
          <w:tblHeader/>
        </w:trPr>
        <w:tc>
          <w:tcPr>
            <w:tcW w:w="916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0E6512C" w14:textId="77338AA4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2F4755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Materiály</w:t>
            </w:r>
          </w:p>
        </w:tc>
      </w:tr>
      <w:tr w:rsidR="002F4755" w:rsidRPr="002F4755" w14:paraId="5B38D1FD" w14:textId="77777777" w:rsidTr="002F4755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B7B1A0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Mat.</w:t>
            </w:r>
          </w:p>
        </w:tc>
        <w:tc>
          <w:tcPr>
            <w:tcW w:w="111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7264C3D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04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477AD5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3FF978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Poissonův</w:t>
            </w:r>
            <w:proofErr w:type="spellEnd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00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52645C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Objem. tíha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E0E940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tepl</w:t>
            </w:r>
            <w:proofErr w:type="spellEnd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rozt</w:t>
            </w:r>
            <w:proofErr w:type="spellEnd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445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7610F32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. spolehlivosti</w:t>
            </w:r>
          </w:p>
        </w:tc>
        <w:tc>
          <w:tcPr>
            <w:tcW w:w="13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90CDEC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Materiálový</w:t>
            </w:r>
          </w:p>
        </w:tc>
      </w:tr>
      <w:tr w:rsidR="002F4755" w:rsidRPr="002F4755" w14:paraId="154A8E94" w14:textId="77777777" w:rsidTr="002F4755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DDCCF79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B101267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E [</w:t>
            </w:r>
            <w:proofErr w:type="spellStart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29EAACD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G [</w:t>
            </w:r>
            <w:proofErr w:type="spellStart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C0B227D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F4755">
              <w:rPr>
                <w:rFonts w:ascii="Symbol" w:hAnsi="Symbol" w:cs="Arial"/>
                <w:spacing w:val="0"/>
                <w:sz w:val="16"/>
                <w:szCs w:val="24"/>
              </w:rPr>
              <w:t>n</w:t>
            </w: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236C8BC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F4755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 xml:space="preserve"> [</w:t>
            </w:r>
            <w:proofErr w:type="spellStart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kN</w:t>
            </w:r>
            <w:proofErr w:type="spellEnd"/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/m</w:t>
            </w:r>
            <w:r w:rsidRPr="002F4755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3</w:t>
            </w: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ABFD566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F4755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 xml:space="preserve"> [1/K]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C6A82B1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F4755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2F4755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M</w:t>
            </w: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D24BBEF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6"/>
                <w:szCs w:val="24"/>
              </w:rPr>
              <w:t>model</w:t>
            </w:r>
          </w:p>
        </w:tc>
      </w:tr>
      <w:tr w:rsidR="002F4755" w:rsidRPr="002F4755" w14:paraId="3FAEADE9" w14:textId="77777777" w:rsidTr="002F4755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4C7391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490" w:type="dxa"/>
            <w:gridSpan w:val="7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7FA7D88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4"/>
                <w:szCs w:val="24"/>
              </w:rPr>
              <w:t>Ocel S 235 JR | EN 10025-2:2004-11</w:t>
            </w:r>
          </w:p>
        </w:tc>
      </w:tr>
      <w:tr w:rsidR="002F4755" w:rsidRPr="002F4755" w14:paraId="43252704" w14:textId="77777777" w:rsidTr="002F4755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B52A5E1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CB2613D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4"/>
                <w:szCs w:val="24"/>
              </w:rPr>
              <w:t>210000.000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24912FE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4"/>
                <w:szCs w:val="24"/>
              </w:rPr>
              <w:t>80769.200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86A45BB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4"/>
                <w:szCs w:val="24"/>
              </w:rPr>
              <w:t>0.300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001FE43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4"/>
                <w:szCs w:val="24"/>
              </w:rPr>
              <w:t>78.50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7842D53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4"/>
                <w:szCs w:val="24"/>
              </w:rPr>
              <w:t>1.20E-05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4CBB2F4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59D0067" w14:textId="77777777" w:rsidR="002F4755" w:rsidRPr="002F4755" w:rsidRDefault="002F4755" w:rsidP="002F475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F4755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</w:tbl>
    <w:p w14:paraId="289CD95E" w14:textId="77777777" w:rsidR="002F4755" w:rsidRDefault="002F4755" w:rsidP="002B5DC9">
      <w:pPr>
        <w:ind w:firstLine="0"/>
      </w:pPr>
    </w:p>
    <w:p w14:paraId="1D600309" w14:textId="73CA07DF" w:rsidR="002B5DC9" w:rsidRDefault="002B5DC9" w:rsidP="002B5DC9">
      <w:pPr>
        <w:ind w:firstLine="0"/>
      </w:pPr>
      <w:r>
        <w:rPr>
          <w:noProof/>
        </w:rPr>
        <w:drawing>
          <wp:inline distT="0" distB="0" distL="0" distR="0" wp14:anchorId="407FF90E" wp14:editId="6F00EE7A">
            <wp:extent cx="5926347" cy="712920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r="2140"/>
                    <a:stretch/>
                  </pic:blipFill>
                  <pic:spPr bwMode="auto">
                    <a:xfrm>
                      <a:off x="0" y="0"/>
                      <a:ext cx="5960676" cy="717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3DB061" w14:textId="7DB64039" w:rsidR="003E599C" w:rsidRDefault="003E599C" w:rsidP="003E599C">
      <w:pPr>
        <w:pStyle w:val="Nadpis3"/>
      </w:pPr>
      <w:bookmarkStart w:id="50" w:name="_Toc85130084"/>
      <w:r>
        <w:t>Průřezy</w:t>
      </w:r>
      <w:bookmarkEnd w:id="50"/>
    </w:p>
    <w:tbl>
      <w:tblPr>
        <w:tblW w:w="9022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674"/>
        <w:gridCol w:w="1252"/>
        <w:gridCol w:w="1252"/>
        <w:gridCol w:w="1201"/>
        <w:gridCol w:w="993"/>
        <w:gridCol w:w="992"/>
        <w:gridCol w:w="992"/>
        <w:gridCol w:w="992"/>
      </w:tblGrid>
      <w:tr w:rsidR="00E26DED" w:rsidRPr="00E26DED" w14:paraId="29DE0156" w14:textId="77777777" w:rsidTr="00E26DED">
        <w:trPr>
          <w:tblHeader/>
        </w:trPr>
        <w:tc>
          <w:tcPr>
            <w:tcW w:w="902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B196FAC" w14:textId="6E8843BD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E26DED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Průřezy</w:t>
            </w:r>
          </w:p>
        </w:tc>
      </w:tr>
      <w:tr w:rsidR="00E26DED" w:rsidRPr="00E26DED" w14:paraId="0756C91C" w14:textId="77777777" w:rsidTr="00E26DED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4E610A4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Průřez</w:t>
            </w:r>
          </w:p>
        </w:tc>
        <w:tc>
          <w:tcPr>
            <w:tcW w:w="67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193998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Mater.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C36A23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T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CBAC76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0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A40C59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99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7A983D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Hlavní osy</w:t>
            </w:r>
          </w:p>
        </w:tc>
        <w:tc>
          <w:tcPr>
            <w:tcW w:w="99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2F10D7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Natočení</w:t>
            </w:r>
          </w:p>
        </w:tc>
        <w:tc>
          <w:tcPr>
            <w:tcW w:w="1984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A5AFD0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Celkové rozměry [mm]</w:t>
            </w:r>
          </w:p>
        </w:tc>
      </w:tr>
      <w:tr w:rsidR="00E26DED" w:rsidRPr="00E26DED" w14:paraId="5C3B1C4A" w14:textId="77777777" w:rsidTr="00E26DED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76DE51B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DFAFD8C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0DDBB4D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A [mm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56751D7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7BB68EA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BB4C19B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 xml:space="preserve"> [°]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0744706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' [°]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7D5AAB7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Šířka b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B02F9F0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6"/>
                <w:szCs w:val="24"/>
              </w:rPr>
              <w:t>Výška h</w:t>
            </w:r>
          </w:p>
        </w:tc>
      </w:tr>
      <w:tr w:rsidR="00E26DED" w:rsidRPr="00E26DED" w14:paraId="50C590CC" w14:textId="77777777" w:rsidTr="00E26DED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B9343F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348" w:type="dxa"/>
            <w:gridSpan w:val="8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6164E44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IS 300/150/8/20/5</w:t>
            </w:r>
          </w:p>
        </w:tc>
      </w:tr>
      <w:tr w:rsidR="00E26DED" w:rsidRPr="00E26DED" w14:paraId="48CB8947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50B2F5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0EE3A78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5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E45E2C9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780614.8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A1A2705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129517328.0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85790CF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11261095.4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5B0C32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9EFC071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DB68691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150.0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E554883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300.0</w:t>
            </w:r>
          </w:p>
        </w:tc>
      </w:tr>
      <w:tr w:rsidR="00E26DED" w:rsidRPr="00E26DED" w14:paraId="4053A212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35E51C5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473B867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67605FC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8080.0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8D061B9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5012.3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D41D37F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2165.7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15B6816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AB4C945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49A1529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62ABAF8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E26DED" w:rsidRPr="00E26DED" w14:paraId="4339A21E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37D6E8B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8348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06BAD0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Uzavřený(A) 300/25/12/250/780/300/25/8/8</w:t>
            </w:r>
          </w:p>
        </w:tc>
      </w:tr>
      <w:tr w:rsidR="00E26DED" w:rsidRPr="00E26DED" w14:paraId="05CFE0F7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0D2999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019E1C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5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1B759C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1070002496.0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7BA88E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2916409088.0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FE22FB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413370945.9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90D765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A3F9DC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B5414C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300.0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896A1F4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780.0</w:t>
            </w:r>
          </w:p>
        </w:tc>
      </w:tr>
      <w:tr w:rsidR="00E26DED" w:rsidRPr="00E26DED" w14:paraId="29D8951F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2F6169C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5CE1EF7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F86975C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32520.0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9699603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6260.9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2ACD903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17310.7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C0E45E6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A9C3B0E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6927243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B363694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E26DED" w:rsidRPr="00E26DED" w14:paraId="55F5A318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DD996E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8348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45402A0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2UK U 300 | Ferona - DIN 1026-1</w:t>
            </w:r>
          </w:p>
        </w:tc>
      </w:tr>
      <w:tr w:rsidR="00E26DED" w:rsidRPr="00E26DED" w14:paraId="551218A2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7EAA02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54CE3D8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5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1CDBC80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145298176.0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CC5249C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160600000.0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1A51A9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72569040.0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BB9AD6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62FC06F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0F6411C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200.0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22CA066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300.0</w:t>
            </w:r>
          </w:p>
        </w:tc>
      </w:tr>
      <w:tr w:rsidR="00E26DED" w:rsidRPr="00E26DED" w14:paraId="2478024D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247E5CE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B47D958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E69BFB6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11760.0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9EC928B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4229.6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3BEA7C7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5321.1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437497E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80B5C90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6EAC878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8197A5D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E26DED" w:rsidRPr="00E26DED" w14:paraId="4C38E131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FD0683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8348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7EF8E74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IPE 140 | Ferona - DIN 1025-5:1994</w:t>
            </w:r>
          </w:p>
        </w:tc>
      </w:tr>
      <w:tr w:rsidR="00E26DED" w:rsidRPr="00E26DED" w14:paraId="2D48A9ED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D23E19A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92B1C1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5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BA06AA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24500.0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D9E8186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5410000.0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DBBC63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449000.0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D6D91C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953FB62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5DFD451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73.0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E0E89C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140.0</w:t>
            </w:r>
          </w:p>
        </w:tc>
      </w:tr>
      <w:tr w:rsidR="00E26DED" w:rsidRPr="00E26DED" w14:paraId="107C996E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7ABA94F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F8B2F16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99A54B4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1640.0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0B06504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844.6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A202C4F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598.8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F50B514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63FAD0F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3DF0EC3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F46216A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E26DED" w:rsidRPr="00E26DED" w14:paraId="0CC7EBF7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716D419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5</w:t>
            </w:r>
          </w:p>
        </w:tc>
        <w:tc>
          <w:tcPr>
            <w:tcW w:w="8348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1D39354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QRO 140x5 ( za tepla)</w:t>
            </w:r>
          </w:p>
        </w:tc>
      </w:tr>
      <w:tr w:rsidR="00E26DED" w:rsidRPr="00E26DED" w14:paraId="533C5C97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CB40C2A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2439241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54EB024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12530000.0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6C81777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8070000.0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5390786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8070000.0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7E26A9B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420AEB9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DBD70F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140.0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0D62B00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140.0</w:t>
            </w:r>
          </w:p>
        </w:tc>
      </w:tr>
      <w:tr w:rsidR="00E26DED" w:rsidRPr="00E26DED" w14:paraId="1D2EDCC8" w14:textId="77777777" w:rsidTr="00E26DED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DB8F288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B3D37E7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696735C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2670.0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4D44D1D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1134.4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F9F3051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E26DED">
              <w:rPr>
                <w:rFonts w:ascii="Calibri" w:hAnsi="Calibri" w:cs="Arial"/>
                <w:spacing w:val="0"/>
                <w:sz w:val="14"/>
                <w:szCs w:val="24"/>
              </w:rPr>
              <w:t>1134.4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90D8B03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79AC809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7F8C1DB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D31DE6E" w14:textId="77777777" w:rsidR="00E26DED" w:rsidRPr="00E26DED" w:rsidRDefault="00E26DED" w:rsidP="00E26DE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656C3C1D" w14:textId="77777777" w:rsidR="00E26DED" w:rsidRDefault="00E26DED" w:rsidP="002F4755"/>
    <w:p w14:paraId="3EA23644" w14:textId="001D8B29" w:rsidR="002F4755" w:rsidRDefault="002F4755" w:rsidP="002F4755">
      <w:pPr>
        <w:tabs>
          <w:tab w:val="left" w:pos="3261"/>
          <w:tab w:val="left" w:pos="6237"/>
        </w:tabs>
        <w:ind w:firstLine="0"/>
        <w:rPr>
          <w:noProof/>
        </w:rPr>
      </w:pPr>
      <w:r>
        <w:rPr>
          <w:noProof/>
        </w:rPr>
        <w:drawing>
          <wp:inline distT="0" distB="0" distL="0" distR="0" wp14:anchorId="7E82217D" wp14:editId="11C9B16A">
            <wp:extent cx="1905990" cy="2321004"/>
            <wp:effectExtent l="0" t="0" r="0" b="3175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932988" cy="2353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157E1C53" wp14:editId="01A7E2FD">
            <wp:extent cx="1727860" cy="2330602"/>
            <wp:effectExtent l="0" t="0" r="5715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743010" cy="2351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404478A8" wp14:editId="20BBAF39">
            <wp:extent cx="1807577" cy="2327077"/>
            <wp:effectExtent l="0" t="0" r="254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16019" cy="233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05AAC" w14:textId="77777777" w:rsidR="008E023E" w:rsidRDefault="008E023E" w:rsidP="002F4755">
      <w:pPr>
        <w:tabs>
          <w:tab w:val="left" w:pos="3261"/>
          <w:tab w:val="left" w:pos="6237"/>
        </w:tabs>
        <w:ind w:firstLine="0"/>
        <w:rPr>
          <w:noProof/>
        </w:rPr>
      </w:pPr>
    </w:p>
    <w:p w14:paraId="68A83259" w14:textId="7BF22C84" w:rsidR="008E023E" w:rsidRDefault="00781C6F" w:rsidP="00781C6F">
      <w:pPr>
        <w:tabs>
          <w:tab w:val="left" w:pos="1134"/>
          <w:tab w:val="left" w:pos="4962"/>
        </w:tabs>
        <w:ind w:firstLine="0"/>
        <w:rPr>
          <w:noProof/>
        </w:rPr>
      </w:pPr>
      <w:r>
        <w:rPr>
          <w:noProof/>
        </w:rPr>
        <w:tab/>
      </w:r>
      <w:r w:rsidR="008E023E">
        <w:rPr>
          <w:noProof/>
        </w:rPr>
        <w:drawing>
          <wp:inline distT="0" distB="0" distL="0" distR="0" wp14:anchorId="0BE34F73" wp14:editId="5B3DD0BC">
            <wp:extent cx="1908936" cy="2355011"/>
            <wp:effectExtent l="0" t="0" r="0" b="762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915006" cy="2362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79D653CB" wp14:editId="6D7D9605">
            <wp:extent cx="1834994" cy="2348003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44221" cy="23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DDCEC" w14:textId="77777777" w:rsidR="003E599C" w:rsidRDefault="003E599C" w:rsidP="003E599C">
      <w:pPr>
        <w:pStyle w:val="Nadpis3"/>
      </w:pPr>
      <w:bookmarkStart w:id="51" w:name="_Toc85130085"/>
      <w:r>
        <w:t>Zatížení</w:t>
      </w:r>
      <w:bookmarkEnd w:id="51"/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650"/>
        <w:gridCol w:w="2650"/>
        <w:gridCol w:w="770"/>
        <w:gridCol w:w="963"/>
        <w:gridCol w:w="963"/>
        <w:gridCol w:w="967"/>
      </w:tblGrid>
      <w:tr w:rsidR="00A11380" w:rsidRPr="00A11380" w14:paraId="663A98D1" w14:textId="77777777" w:rsidTr="000D128E">
        <w:trPr>
          <w:tblHeader/>
        </w:trPr>
        <w:tc>
          <w:tcPr>
            <w:tcW w:w="963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D9D4A5D" w14:textId="62278B6C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A11380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Zatěžovací stavy</w:t>
            </w:r>
          </w:p>
        </w:tc>
      </w:tr>
      <w:tr w:rsidR="00A11380" w:rsidRPr="00A11380" w14:paraId="3EC27244" w14:textId="77777777" w:rsidTr="00A11380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056B41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7F09AF0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74F2FB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EN 1990 | ČSN</w:t>
            </w:r>
          </w:p>
        </w:tc>
        <w:tc>
          <w:tcPr>
            <w:tcW w:w="3663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9A6285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Vlastní tíha - Součinitel ve směru</w:t>
            </w:r>
          </w:p>
        </w:tc>
      </w:tr>
      <w:tr w:rsidR="00A11380" w:rsidRPr="00A11380" w14:paraId="6D2E57B3" w14:textId="77777777" w:rsidTr="00A11380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4A66E8C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stav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FEBD484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. stavu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54495C2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Kategorie účinků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3320A18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Aktivní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1BA13A8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X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A91052D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Y</w:t>
            </w:r>
          </w:p>
        </w:tc>
        <w:tc>
          <w:tcPr>
            <w:tcW w:w="9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8804D9C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Z</w:t>
            </w:r>
          </w:p>
        </w:tc>
      </w:tr>
      <w:tr w:rsidR="00A11380" w:rsidRPr="00A11380" w14:paraId="61945C29" w14:textId="77777777" w:rsidTr="00A11380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E75BF3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7BF3EBD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Vlastní tíha + skladba střechy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D69ABF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Stálé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9FB732B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x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7E1408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5D367D2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96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A42D93A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1.000</w:t>
            </w:r>
          </w:p>
        </w:tc>
      </w:tr>
      <w:tr w:rsidR="00A11380" w:rsidRPr="00A11380" w14:paraId="3BB68629" w14:textId="77777777" w:rsidTr="00A11380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3A085C9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393149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Nová VZT jednotka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247902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Stálé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434A78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F8CCA77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400E39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6E7620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A11380" w:rsidRPr="00A11380" w14:paraId="08813AEF" w14:textId="77777777" w:rsidTr="00A11380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45B93F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1E0845F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Užitné zatížení kat. H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430C38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Užitná zatížení - kategorie H: střechy nepřístupné s výjimkou běžné údržby a oprav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038CD23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E2276E0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B37744C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9756A70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A11380" w:rsidRPr="00A11380" w14:paraId="3E840AE1" w14:textId="77777777" w:rsidTr="00A11380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0BE9A0B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B28932F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EA316DE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Sníh (H &gt; 1000 m n.m.)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1B0FD3E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DF00F03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D7CB79D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49CCD7C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14166876" w14:textId="73C913D6" w:rsidR="00A11380" w:rsidRDefault="00A11380" w:rsidP="003E599C"/>
    <w:bookmarkStart w:id="52" w:name="_MON_1678526218"/>
    <w:bookmarkEnd w:id="52"/>
    <w:p w14:paraId="040AE70A" w14:textId="3644A1BA" w:rsidR="00A11380" w:rsidRDefault="00A11380" w:rsidP="00A11380">
      <w:pPr>
        <w:ind w:firstLine="0"/>
      </w:pPr>
      <w:r>
        <w:object w:dxaOrig="7572" w:dyaOrig="2952" w14:anchorId="4FCB3C7B">
          <v:shape id="_x0000_i1026" type="#_x0000_t75" style="width:282.6pt;height:109.2pt" o:ole="">
            <v:imagedata r:id="rId48" o:title=""/>
          </v:shape>
          <o:OLEObject Type="Embed" ProgID="Excel.Sheet.12" ShapeID="_x0000_i1026" DrawAspect="Content" ObjectID="_1709629877" r:id="rId49"/>
        </w:object>
      </w:r>
    </w:p>
    <w:p w14:paraId="61DCD8DB" w14:textId="141FB1DF" w:rsidR="00A11380" w:rsidRDefault="00EC0BB8" w:rsidP="00A11380">
      <w:pPr>
        <w:ind w:firstLine="0"/>
      </w:pPr>
      <w:r w:rsidRPr="00EC0BB8">
        <w:rPr>
          <w:noProof/>
        </w:rPr>
        <w:drawing>
          <wp:inline distT="0" distB="0" distL="0" distR="0" wp14:anchorId="2B261E3A" wp14:editId="05F13E8C">
            <wp:extent cx="5976620" cy="2604770"/>
            <wp:effectExtent l="0" t="0" r="5080" b="5080"/>
            <wp:docPr id="136" name="Obrázek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F3D7D" w14:textId="5BBFC451" w:rsidR="00A11380" w:rsidRDefault="00A11380" w:rsidP="00A11380">
      <w:pPr>
        <w:ind w:firstLine="0"/>
      </w:pPr>
    </w:p>
    <w:p w14:paraId="0D7B038B" w14:textId="3705163E" w:rsidR="00A11380" w:rsidRDefault="00EC0BB8" w:rsidP="00A11380">
      <w:pPr>
        <w:ind w:firstLine="0"/>
      </w:pPr>
      <w:r w:rsidRPr="00EC0BB8">
        <w:rPr>
          <w:noProof/>
        </w:rPr>
        <w:drawing>
          <wp:inline distT="0" distB="0" distL="0" distR="0" wp14:anchorId="40D492D2" wp14:editId="12F936BC">
            <wp:extent cx="5976620" cy="2604770"/>
            <wp:effectExtent l="0" t="0" r="5080" b="508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CD57F" w14:textId="06C3786A" w:rsidR="00A11380" w:rsidRDefault="00A11380" w:rsidP="00A11380">
      <w:pPr>
        <w:ind w:firstLine="0"/>
      </w:pPr>
    </w:p>
    <w:p w14:paraId="12626DE5" w14:textId="74A54E19" w:rsidR="00A11380" w:rsidRDefault="00EC0BB8" w:rsidP="00A11380">
      <w:pPr>
        <w:ind w:firstLine="0"/>
      </w:pPr>
      <w:r w:rsidRPr="00EC0BB8">
        <w:rPr>
          <w:noProof/>
        </w:rPr>
        <w:lastRenderedPageBreak/>
        <w:drawing>
          <wp:inline distT="0" distB="0" distL="0" distR="0" wp14:anchorId="30B78D3E" wp14:editId="7DB594C6">
            <wp:extent cx="5976620" cy="2604770"/>
            <wp:effectExtent l="0" t="0" r="5080" b="508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1CF6E" w14:textId="5BAF781A" w:rsidR="00A11380" w:rsidRDefault="00A11380" w:rsidP="00A11380">
      <w:pPr>
        <w:ind w:firstLine="0"/>
        <w:rPr>
          <w:noProof/>
        </w:rPr>
      </w:pPr>
    </w:p>
    <w:p w14:paraId="759F6F09" w14:textId="586E11BD" w:rsidR="00EC0BB8" w:rsidRDefault="00EC0BB8" w:rsidP="00A11380">
      <w:pPr>
        <w:ind w:firstLine="0"/>
        <w:rPr>
          <w:noProof/>
        </w:rPr>
      </w:pPr>
      <w:r w:rsidRPr="00EC0BB8">
        <w:rPr>
          <w:noProof/>
        </w:rPr>
        <w:drawing>
          <wp:inline distT="0" distB="0" distL="0" distR="0" wp14:anchorId="686F8694" wp14:editId="3A195EE6">
            <wp:extent cx="5976620" cy="2604770"/>
            <wp:effectExtent l="0" t="0" r="5080" b="508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38635" w14:textId="77777777" w:rsidR="00A11380" w:rsidRPr="004D1B80" w:rsidRDefault="00A11380" w:rsidP="00A11380">
      <w:pPr>
        <w:ind w:firstLine="0"/>
      </w:pPr>
    </w:p>
    <w:p w14:paraId="4784E113" w14:textId="77777777" w:rsidR="003E599C" w:rsidRDefault="003E599C" w:rsidP="003E599C">
      <w:pPr>
        <w:pStyle w:val="Nadpis3"/>
      </w:pPr>
      <w:bookmarkStart w:id="53" w:name="_Toc85130086"/>
      <w:r>
        <w:t>Kombinace zatížení</w:t>
      </w:r>
      <w:bookmarkEnd w:id="53"/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481"/>
        <w:gridCol w:w="3662"/>
        <w:gridCol w:w="481"/>
        <w:gridCol w:w="770"/>
        <w:gridCol w:w="770"/>
        <w:gridCol w:w="2799"/>
      </w:tblGrid>
      <w:tr w:rsidR="00A11380" w:rsidRPr="00A11380" w14:paraId="6342EA72" w14:textId="77777777" w:rsidTr="000D128E">
        <w:trPr>
          <w:tblHeader/>
        </w:trPr>
        <w:tc>
          <w:tcPr>
            <w:tcW w:w="963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2D79383" w14:textId="4816BDF2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A11380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Kombinace zatížení</w:t>
            </w:r>
          </w:p>
        </w:tc>
      </w:tr>
      <w:tr w:rsidR="00A11380" w:rsidRPr="00A11380" w14:paraId="781253D4" w14:textId="77777777" w:rsidTr="00A11380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928F9CC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4143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03CD8B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Kombinace zatížení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0F11D72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4339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0370FD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A11380" w:rsidRPr="00A11380" w14:paraId="27297AA8" w14:textId="77777777" w:rsidTr="00A11380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226D583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6D9F933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NS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33A080D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4538B20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40D3180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Součinitel</w:t>
            </w:r>
          </w:p>
        </w:tc>
        <w:tc>
          <w:tcPr>
            <w:tcW w:w="3569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930FB67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Zatěžovací stav</w:t>
            </w:r>
          </w:p>
        </w:tc>
      </w:tr>
      <w:tr w:rsidR="00A11380" w:rsidRPr="00A11380" w14:paraId="342CE9BD" w14:textId="77777777" w:rsidTr="00A11380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534982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KZ1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F37EF31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FE02B74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1.35*ZS1 + 1.35*ZS2 + 1.5*ZS3 + 1.05*ZS4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5EFD655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FE68E1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70A25BB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B562DED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Vlastní tíha + skladba střechy</w:t>
            </w:r>
          </w:p>
        </w:tc>
      </w:tr>
      <w:tr w:rsidR="00A11380" w:rsidRPr="00A11380" w14:paraId="79A5399D" w14:textId="77777777" w:rsidTr="00A11380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0FCF41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B8EB10E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C2B21A7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DB6ED05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AF9B48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E4D10E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34CCE4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Nová VZT jednotka</w:t>
            </w:r>
          </w:p>
        </w:tc>
      </w:tr>
      <w:tr w:rsidR="00A11380" w:rsidRPr="00A11380" w14:paraId="021F9301" w14:textId="77777777" w:rsidTr="00A11380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A046BA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C62FCD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324AA54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0A75711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EC41F70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F6D39F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C213C9F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Užitné zatížení kat. H</w:t>
            </w:r>
          </w:p>
        </w:tc>
      </w:tr>
      <w:tr w:rsidR="00A11380" w:rsidRPr="00A11380" w14:paraId="4D3CA70A" w14:textId="77777777" w:rsidTr="00A11380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574EC7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075F1BB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C73759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A335D0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05441C1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1.05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B6B771C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4C53985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A11380" w:rsidRPr="00A11380" w14:paraId="1CD6C74E" w14:textId="77777777" w:rsidTr="00A11380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E11110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KZ2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75851E8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24AE283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ZS1 + ZS2 + ZS3 + 0.7*ZS4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E07C06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802FA7A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4FDD62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ECC1E2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Vlastní tíha + skladba střechy</w:t>
            </w:r>
          </w:p>
        </w:tc>
      </w:tr>
      <w:tr w:rsidR="00A11380" w:rsidRPr="00A11380" w14:paraId="01F5EBB2" w14:textId="77777777" w:rsidTr="00A11380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A8CAC2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47762FF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1DA77B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3AEE12B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00ED0A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9257DF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41EB8A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Nová VZT jednotka</w:t>
            </w:r>
          </w:p>
        </w:tc>
      </w:tr>
      <w:tr w:rsidR="00A11380" w:rsidRPr="00A11380" w14:paraId="6D1504D8" w14:textId="77777777" w:rsidTr="00A11380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5FC7FB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87CA7E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701A3D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AB8788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7B1911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7D5E8B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A0E244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Užitné zatížení kat. H</w:t>
            </w:r>
          </w:p>
        </w:tc>
      </w:tr>
      <w:tr w:rsidR="00A11380" w:rsidRPr="00A11380" w14:paraId="22141384" w14:textId="77777777" w:rsidTr="00A11380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A67D0DF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BC4E555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B9EE46B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9AD9DFD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492A077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0.70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822DFDA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CF29A3F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</w:tbl>
    <w:p w14:paraId="0C57C8A1" w14:textId="1EB8869B" w:rsidR="00A11380" w:rsidRDefault="00A11380" w:rsidP="003E599C"/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312"/>
        <w:gridCol w:w="6651"/>
      </w:tblGrid>
      <w:tr w:rsidR="00A11380" w:rsidRPr="00A11380" w14:paraId="5FD76053" w14:textId="77777777" w:rsidTr="000D128E">
        <w:trPr>
          <w:tblHeader/>
        </w:trPr>
        <w:tc>
          <w:tcPr>
            <w:tcW w:w="96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8C7460F" w14:textId="6CD14B2E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A11380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Kombinace výsledků</w:t>
            </w:r>
          </w:p>
        </w:tc>
      </w:tr>
      <w:tr w:rsidR="00A11380" w:rsidRPr="00A11380" w14:paraId="1E43103D" w14:textId="77777777" w:rsidTr="00A11380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9736CD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1E50D5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664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0FC69B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A11380" w:rsidRPr="00A11380" w14:paraId="10C48318" w14:textId="77777777" w:rsidTr="00A11380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DD2A52B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výsledků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5170E27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086DC76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6"/>
                <w:szCs w:val="24"/>
              </w:rPr>
              <w:t>Zatěžování</w:t>
            </w:r>
          </w:p>
        </w:tc>
      </w:tr>
      <w:tr w:rsidR="00A11380" w:rsidRPr="00A11380" w14:paraId="3D6DF051" w14:textId="77777777" w:rsidTr="00A11380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DE5FC98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KV1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B183AFE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 xml:space="preserve">MSÚ (STR/GEO) - trvalá/dočasná - </w:t>
            </w:r>
            <w:proofErr w:type="spellStart"/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rovn</w:t>
            </w:r>
            <w:proofErr w:type="spellEnd"/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. 6.10</w:t>
            </w:r>
          </w:p>
        </w:tc>
        <w:tc>
          <w:tcPr>
            <w:tcW w:w="664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B9C1211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KZ1/s</w:t>
            </w:r>
          </w:p>
        </w:tc>
      </w:tr>
      <w:tr w:rsidR="00A11380" w:rsidRPr="00A11380" w14:paraId="7FAA3B70" w14:textId="77777777" w:rsidTr="00A11380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DA91A9C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lastRenderedPageBreak/>
              <w:t>KV2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B6E9B94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MSP - charakteristická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D534C7C" w14:textId="77777777" w:rsidR="00A11380" w:rsidRPr="00A11380" w:rsidRDefault="00A11380" w:rsidP="00A1138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11380">
              <w:rPr>
                <w:rFonts w:ascii="Calibri" w:hAnsi="Calibri" w:cs="Arial"/>
                <w:spacing w:val="0"/>
                <w:sz w:val="14"/>
                <w:szCs w:val="24"/>
              </w:rPr>
              <w:t>KZ2/s</w:t>
            </w:r>
          </w:p>
        </w:tc>
      </w:tr>
    </w:tbl>
    <w:p w14:paraId="651F392B" w14:textId="77777777" w:rsidR="003E599C" w:rsidRDefault="003E599C" w:rsidP="003E599C">
      <w:pPr>
        <w:pStyle w:val="Nadpis3"/>
      </w:pPr>
      <w:bookmarkStart w:id="54" w:name="_Toc85130087"/>
      <w:r>
        <w:t>Vnitřní síly</w:t>
      </w:r>
      <w:bookmarkEnd w:id="54"/>
    </w:p>
    <w:p w14:paraId="09C36338" w14:textId="74A2AA91" w:rsidR="003E599C" w:rsidRDefault="00EC0BB8" w:rsidP="00A11380">
      <w:pPr>
        <w:ind w:firstLine="0"/>
      </w:pPr>
      <w:r w:rsidRPr="00EC0BB8">
        <w:rPr>
          <w:noProof/>
        </w:rPr>
        <w:drawing>
          <wp:inline distT="0" distB="0" distL="0" distR="0" wp14:anchorId="3B2EDFFA" wp14:editId="7A5A77D7">
            <wp:extent cx="5976620" cy="2359025"/>
            <wp:effectExtent l="0" t="0" r="5080" b="317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35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89F3A" w14:textId="1C55BF0C" w:rsidR="00A11380" w:rsidRDefault="00A11380" w:rsidP="00A11380">
      <w:pPr>
        <w:ind w:firstLine="0"/>
      </w:pPr>
    </w:p>
    <w:p w14:paraId="208EFF03" w14:textId="54CBA2BA" w:rsidR="00EC0BB8" w:rsidRDefault="00EC0BB8" w:rsidP="00A11380">
      <w:pPr>
        <w:ind w:firstLine="0"/>
      </w:pPr>
      <w:r w:rsidRPr="00EC0BB8">
        <w:rPr>
          <w:noProof/>
        </w:rPr>
        <w:drawing>
          <wp:inline distT="0" distB="0" distL="0" distR="0" wp14:anchorId="69B3E786" wp14:editId="7BB46E95">
            <wp:extent cx="5976620" cy="2359025"/>
            <wp:effectExtent l="0" t="0" r="5080" b="317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35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0FE03" w14:textId="15CAB385" w:rsidR="00A11380" w:rsidRDefault="00A11380" w:rsidP="00A11380">
      <w:pPr>
        <w:ind w:firstLine="0"/>
      </w:pPr>
    </w:p>
    <w:p w14:paraId="38A1A7DE" w14:textId="2A1BE22F" w:rsidR="00A11380" w:rsidRDefault="00EC0BB8" w:rsidP="00A11380">
      <w:pPr>
        <w:ind w:firstLine="0"/>
      </w:pPr>
      <w:r w:rsidRPr="00EC0BB8">
        <w:rPr>
          <w:noProof/>
        </w:rPr>
        <w:drawing>
          <wp:inline distT="0" distB="0" distL="0" distR="0" wp14:anchorId="76A33C11" wp14:editId="54035785">
            <wp:extent cx="5976620" cy="2359025"/>
            <wp:effectExtent l="0" t="0" r="5080" b="3175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35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3F57F" w14:textId="4D4C831F" w:rsidR="003E599C" w:rsidRDefault="003E599C" w:rsidP="003E599C">
      <w:pPr>
        <w:pStyle w:val="Nadpis3"/>
      </w:pPr>
      <w:bookmarkStart w:id="55" w:name="_Toc85130088"/>
      <w:r>
        <w:lastRenderedPageBreak/>
        <w:t>Posouzení ocelových konstrukcí po přitížení</w:t>
      </w:r>
      <w:bookmarkEnd w:id="55"/>
    </w:p>
    <w:p w14:paraId="310D6CCE" w14:textId="03110162" w:rsidR="003E599C" w:rsidRDefault="000D7DDD" w:rsidP="00A11380">
      <w:pPr>
        <w:ind w:firstLine="0"/>
      </w:pPr>
      <w:r w:rsidRPr="000D7DDD">
        <w:rPr>
          <w:noProof/>
        </w:rPr>
        <w:drawing>
          <wp:inline distT="0" distB="0" distL="0" distR="0" wp14:anchorId="16B6C4F6" wp14:editId="1F4159DE">
            <wp:extent cx="5976620" cy="2359025"/>
            <wp:effectExtent l="0" t="0" r="5080" b="3175"/>
            <wp:docPr id="151" name="Obrázek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35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78C13" w14:textId="02E06863" w:rsidR="00A11380" w:rsidRDefault="00A11380" w:rsidP="00A11380">
      <w:pPr>
        <w:ind w:firstLine="0"/>
      </w:pPr>
    </w:p>
    <w:p w14:paraId="3AE5DC64" w14:textId="0F9AF72B" w:rsidR="00A11380" w:rsidRDefault="000D7DDD" w:rsidP="00A11380">
      <w:pPr>
        <w:ind w:firstLine="0"/>
      </w:pPr>
      <w:r w:rsidRPr="000D7DDD">
        <w:rPr>
          <w:noProof/>
        </w:rPr>
        <w:drawing>
          <wp:inline distT="0" distB="0" distL="0" distR="0" wp14:anchorId="6E747E93" wp14:editId="2921573E">
            <wp:extent cx="5976620" cy="2228850"/>
            <wp:effectExtent l="0" t="0" r="5080" b="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EB0D5" w14:textId="7FB84B90" w:rsidR="003E599C" w:rsidRDefault="003E599C" w:rsidP="003E599C">
      <w:pPr>
        <w:pStyle w:val="Nadpis3"/>
      </w:pPr>
      <w:bookmarkStart w:id="56" w:name="_Toc85130089"/>
      <w:r>
        <w:lastRenderedPageBreak/>
        <w:t>Posouzení betonových konstrukcí po přitížení</w:t>
      </w:r>
      <w:bookmarkEnd w:id="56"/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12"/>
      </w:tblGrid>
      <w:tr w:rsidR="0010710C" w:rsidRPr="0010710C" w14:paraId="33AAAACA" w14:textId="77777777" w:rsidTr="000D128E">
        <w:trPr>
          <w:tblHeader/>
        </w:trPr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5" w:type="dxa"/>
              <w:left w:w="50" w:type="dxa"/>
              <w:bottom w:w="25" w:type="dxa"/>
              <w:right w:w="50" w:type="dxa"/>
            </w:tcMar>
            <w:vAlign w:val="center"/>
          </w:tcPr>
          <w:p w14:paraId="120A63FD" w14:textId="77777777" w:rsidR="0010710C" w:rsidRPr="0010710C" w:rsidRDefault="0010710C" w:rsidP="0010710C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0710C">
              <w:rPr>
                <w:rFonts w:ascii="Arial" w:hAnsi="Arial" w:cs="Arial"/>
                <w:b/>
                <w:color w:val="007AC3"/>
                <w:spacing w:val="0"/>
                <w:sz w:val="20"/>
              </w:rPr>
              <w:t>Deska</w:t>
            </w:r>
          </w:p>
        </w:tc>
      </w:tr>
      <w:tr w:rsidR="0010710C" w:rsidRPr="0010710C" w14:paraId="31318195" w14:textId="77777777" w:rsidTr="000D128E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</w:tcPr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4455"/>
              <w:gridCol w:w="4700"/>
            </w:tblGrid>
            <w:tr w:rsidR="0010710C" w:rsidRPr="0010710C" w14:paraId="476AD2EA" w14:textId="77777777" w:rsidTr="000D128E">
              <w:tc>
                <w:tcPr>
                  <w:tcW w:w="0" w:type="auto"/>
                  <w:gridSpan w:val="2"/>
                  <w:tcBorders>
                    <w:top w:val="single" w:sz="11" w:space="0" w:color="007AC3"/>
                    <w:left w:val="single" w:sz="11" w:space="0" w:color="007AC3"/>
                    <w:bottom w:val="single" w:sz="4" w:space="0" w:color="BFDEF0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566E4F8" w14:textId="2A3B6E4D" w:rsidR="0010710C" w:rsidRPr="0010710C" w:rsidRDefault="0010710C" w:rsidP="0010710C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4BE6ED2B" wp14:editId="7F1CA4D6">
                        <wp:extent cx="5632450" cy="614680"/>
                        <wp:effectExtent l="0" t="0" r="6350" b="0"/>
                        <wp:docPr id="75" name="Obrázek 75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32450" cy="6146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0710C" w:rsidRPr="0010710C" w14:paraId="47BC6350" w14:textId="77777777" w:rsidTr="000D128E">
              <w:tc>
                <w:tcPr>
                  <w:tcW w:w="0" w:type="auto"/>
                  <w:vMerge w:val="restart"/>
                  <w:tcBorders>
                    <w:top w:val="single" w:sz="4" w:space="0" w:color="BFDEF0"/>
                    <w:left w:val="single" w:sz="11" w:space="0" w:color="007AC3"/>
                    <w:right w:val="single" w:sz="4" w:space="0" w:color="BFDEF0"/>
                  </w:tcBorders>
                  <w:vAlign w:val="center"/>
                </w:tcPr>
                <w:p w14:paraId="682A2629" w14:textId="58D8775D" w:rsidR="0010710C" w:rsidRPr="0010710C" w:rsidRDefault="0010710C" w:rsidP="0010710C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75255BEA" wp14:editId="08EC923E">
                        <wp:extent cx="2816225" cy="548640"/>
                        <wp:effectExtent l="0" t="0" r="0" b="0"/>
                        <wp:docPr id="74" name="Obrázek 74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6225" cy="548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13" w:type="dxa"/>
                    <w:left w:w="113" w:type="dxa"/>
                    <w:bottom w:w="113" w:type="dxa"/>
                    <w:right w:w="113" w:type="dxa"/>
                  </w:tcMar>
                </w:tcPr>
                <w:p w14:paraId="3406D3DA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Beton: Tř. II (ZN.175) (uživ.)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XC1</w:t>
                  </w:r>
                </w:p>
                <w:p w14:paraId="04FA2DB0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f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ck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15,0 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; f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ctm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1,6 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; E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cm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27000 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</w:p>
                <w:p w14:paraId="0CB7641A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Ocel podélná: J10335 (uživ.)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(f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yk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335,0 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; E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s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200000 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)</w:t>
                  </w:r>
                </w:p>
                <w:p w14:paraId="7287DE88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Ocel příčná: J10335 (uživ.)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(f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yk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335,0 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; E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s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200000 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)</w:t>
                  </w:r>
                </w:p>
                <w:p w14:paraId="6171043C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S tlačenou výztuží je počítáno.</w:t>
                  </w:r>
                </w:p>
              </w:tc>
            </w:tr>
            <w:tr w:rsidR="0010710C" w:rsidRPr="0010710C" w14:paraId="07B6EB48" w14:textId="77777777" w:rsidTr="000D128E">
              <w:tc>
                <w:tcPr>
                  <w:tcW w:w="0" w:type="auto"/>
                  <w:vMerge/>
                  <w:tcBorders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</w:tcPr>
                <w:p w14:paraId="213AD506" w14:textId="77777777" w:rsidR="0010710C" w:rsidRPr="0010710C" w:rsidRDefault="0010710C" w:rsidP="0010710C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13" w:type="dxa"/>
                    <w:left w:w="113" w:type="dxa"/>
                    <w:bottom w:w="113" w:type="dxa"/>
                    <w:right w:w="113" w:type="dxa"/>
                  </w:tcMar>
                </w:tcPr>
                <w:p w14:paraId="690AFC4D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Zatížení</w:t>
                  </w:r>
                </w:p>
                <w:tbl>
                  <w:tblPr>
                    <w:tblW w:w="0" w:type="auto"/>
                    <w:tblCellMar>
                      <w:left w:w="10" w:type="dxa"/>
                      <w:right w:w="1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8"/>
                    <w:gridCol w:w="486"/>
                    <w:gridCol w:w="460"/>
                    <w:gridCol w:w="116"/>
                    <w:gridCol w:w="335"/>
                    <w:gridCol w:w="402"/>
                  </w:tblGrid>
                  <w:tr w:rsidR="0010710C" w:rsidRPr="0010710C" w14:paraId="0A897193" w14:textId="77777777" w:rsidTr="000D128E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657E0DDB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f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g,1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2FE67C60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2,375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383E4558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proofErr w:type="spellStart"/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kN</w:t>
                        </w:r>
                        <w:proofErr w:type="spellEnd"/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/m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47F70BF9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6B93227A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Symbol" w:hAnsi="Symbol" w:cs="Symbol"/>
                            <w:color w:val="000000"/>
                            <w:spacing w:val="0"/>
                            <w:sz w:val="15"/>
                            <w:szCs w:val="15"/>
                          </w:rPr>
                          <w:t>g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069E860E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1,35</w:t>
                        </w:r>
                      </w:p>
                    </w:tc>
                  </w:tr>
                  <w:tr w:rsidR="0010710C" w:rsidRPr="0010710C" w14:paraId="4CB09C73" w14:textId="77777777" w:rsidTr="000D128E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55D6C781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f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g,2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2BB0750F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3,200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2B878815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proofErr w:type="spellStart"/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kN</w:t>
                        </w:r>
                        <w:proofErr w:type="spellEnd"/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/m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097C59FC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0294CF8C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Symbol" w:hAnsi="Symbol" w:cs="Symbol"/>
                            <w:color w:val="000000"/>
                            <w:spacing w:val="0"/>
                            <w:sz w:val="15"/>
                            <w:szCs w:val="15"/>
                          </w:rPr>
                          <w:t>g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21EAEDC6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1,35</w:t>
                        </w:r>
                      </w:p>
                    </w:tc>
                  </w:tr>
                  <w:tr w:rsidR="0010710C" w:rsidRPr="0010710C" w14:paraId="17E87D5F" w14:textId="77777777" w:rsidTr="000D128E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2E6EB840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f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g,3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689F4C3C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3,200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423C8399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proofErr w:type="spellStart"/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kN</w:t>
                        </w:r>
                        <w:proofErr w:type="spellEnd"/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/m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26914A58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2EDDC991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Symbol" w:hAnsi="Symbol" w:cs="Symbol"/>
                            <w:color w:val="000000"/>
                            <w:spacing w:val="0"/>
                            <w:sz w:val="15"/>
                            <w:szCs w:val="15"/>
                          </w:rPr>
                          <w:t>g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0D8A90FA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1,35</w:t>
                        </w:r>
                      </w:p>
                    </w:tc>
                  </w:tr>
                  <w:tr w:rsidR="0010710C" w:rsidRPr="0010710C" w14:paraId="65425B7C" w14:textId="77777777" w:rsidTr="000D128E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4D1E61FA" w14:textId="77777777" w:rsidR="0010710C" w:rsidRPr="0010710C" w:rsidRDefault="0010710C" w:rsidP="0010710C">
                        <w:pPr>
                          <w:keepNext/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f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q,4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21A1A411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0,750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511FD766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proofErr w:type="spellStart"/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kN</w:t>
                        </w:r>
                        <w:proofErr w:type="spellEnd"/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/m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4D9738DF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3D6DB487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Symbol" w:hAnsi="Symbol" w:cs="Symbol"/>
                            <w:color w:val="000000"/>
                            <w:spacing w:val="0"/>
                            <w:sz w:val="15"/>
                            <w:szCs w:val="15"/>
                          </w:rPr>
                          <w:t>g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34B38000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1,5</w:t>
                        </w:r>
                      </w:p>
                    </w:tc>
                  </w:tr>
                </w:tbl>
                <w:p w14:paraId="3DBC9BEF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10710C" w:rsidRPr="0010710C" w14:paraId="7C069342" w14:textId="77777777" w:rsidTr="000D128E">
              <w:tc>
                <w:tcPr>
                  <w:tcW w:w="0" w:type="auto"/>
                  <w:tcBorders>
                    <w:top w:val="single" w:sz="4" w:space="0" w:color="BFDEF0"/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113" w:type="dxa"/>
                    <w:left w:w="113" w:type="dxa"/>
                    <w:bottom w:w="113" w:type="dxa"/>
                    <w:right w:w="113" w:type="dxa"/>
                  </w:tcMar>
                </w:tcPr>
                <w:p w14:paraId="0F6CD943" w14:textId="77777777" w:rsidR="0010710C" w:rsidRPr="0010710C" w:rsidRDefault="0010710C" w:rsidP="0010710C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Podélná výztuž</w:t>
                  </w:r>
                </w:p>
                <w:tbl>
                  <w:tblPr>
                    <w:tblW w:w="0" w:type="auto"/>
                    <w:tblCellMar>
                      <w:left w:w="10" w:type="dxa"/>
                      <w:right w:w="1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44"/>
                    <w:gridCol w:w="2559"/>
                  </w:tblGrid>
                  <w:tr w:rsidR="0010710C" w:rsidRPr="0010710C" w14:paraId="4735BF1A" w14:textId="77777777" w:rsidTr="000D128E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5DD7AA57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Horní výztuž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tbl>
                        <w:tblPr>
                          <w:tblW w:w="0" w:type="auto"/>
                          <w:tblCellMar>
                            <w:left w:w="10" w:type="dxa"/>
                            <w:right w:w="1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27"/>
                          <w:gridCol w:w="1303"/>
                          <w:gridCol w:w="619"/>
                        </w:tblGrid>
                        <w:tr w:rsidR="0010710C" w:rsidRPr="0010710C" w14:paraId="754D6C30" w14:textId="77777777" w:rsidTr="000D128E">
                          <w:tc>
                            <w:tcPr>
                              <w:tcW w:w="0" w:type="auto"/>
                              <w:tcMar>
                                <w:right w:w="100" w:type="dxa"/>
                              </w:tcMar>
                            </w:tcPr>
                            <w:p w14:paraId="35AEC4FE" w14:textId="77777777" w:rsidR="0010710C" w:rsidRPr="0010710C" w:rsidRDefault="0010710C" w:rsidP="0010710C">
                              <w:pPr>
                                <w:keepNext/>
                                <w:spacing w:line="259" w:lineRule="auto"/>
                                <w:ind w:firstLine="0"/>
                                <w:jc w:val="left"/>
                                <w:rPr>
                                  <w:rFonts w:ascii="Arial" w:hAnsi="Arial" w:cs="Arial"/>
                                  <w:spacing w:val="0"/>
                                  <w:sz w:val="20"/>
                                </w:rPr>
                              </w:pPr>
                              <w:r w:rsidRPr="0010710C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6×</w:t>
                              </w:r>
                              <w:r w:rsidRPr="0010710C">
                                <w:rPr>
                                  <w:rFonts w:ascii="Symbol" w:hAnsi="Symbol" w:cs="Symbo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f</w:t>
                              </w:r>
                              <w:r w:rsidRPr="0010710C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right w:w="100" w:type="dxa"/>
                              </w:tcMar>
                            </w:tcPr>
                            <w:p w14:paraId="0CC801A5" w14:textId="77777777" w:rsidR="0010710C" w:rsidRPr="0010710C" w:rsidRDefault="0010710C" w:rsidP="0010710C">
                              <w:pPr>
                                <w:spacing w:line="259" w:lineRule="auto"/>
                                <w:ind w:firstLine="0"/>
                                <w:jc w:val="left"/>
                                <w:rPr>
                                  <w:rFonts w:ascii="Arial" w:hAnsi="Arial" w:cs="Arial"/>
                                  <w:spacing w:val="0"/>
                                  <w:sz w:val="20"/>
                                </w:rPr>
                              </w:pPr>
                              <w:r w:rsidRPr="0010710C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- 22400 (0,0;22,4)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right w:w="100" w:type="dxa"/>
                              </w:tcMar>
                            </w:tcPr>
                            <w:p w14:paraId="6FF3C159" w14:textId="77777777" w:rsidR="0010710C" w:rsidRPr="0010710C" w:rsidRDefault="0010710C" w:rsidP="0010710C">
                              <w:pPr>
                                <w:spacing w:line="259" w:lineRule="auto"/>
                                <w:ind w:firstLine="0"/>
                                <w:jc w:val="left"/>
                                <w:rPr>
                                  <w:rFonts w:ascii="Arial" w:hAnsi="Arial" w:cs="Arial"/>
                                  <w:spacing w:val="0"/>
                                  <w:sz w:val="20"/>
                                </w:rPr>
                              </w:pPr>
                              <w:r w:rsidRPr="0010710C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-kr.20,0</w:t>
                              </w:r>
                            </w:p>
                          </w:tc>
                        </w:tr>
                      </w:tbl>
                      <w:p w14:paraId="363C6D31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</w:p>
                    </w:tc>
                  </w:tr>
                  <w:tr w:rsidR="0010710C" w:rsidRPr="0010710C" w14:paraId="1CA4EDB9" w14:textId="77777777" w:rsidTr="000D128E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73F11B2A" w14:textId="77777777" w:rsidR="0010710C" w:rsidRPr="0010710C" w:rsidRDefault="0010710C" w:rsidP="0010710C">
                        <w:pPr>
                          <w:keepNext/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0710C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Dolní výztuž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tbl>
                        <w:tblPr>
                          <w:tblW w:w="0" w:type="auto"/>
                          <w:tblCellMar>
                            <w:left w:w="10" w:type="dxa"/>
                            <w:right w:w="1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27"/>
                          <w:gridCol w:w="1303"/>
                          <w:gridCol w:w="619"/>
                        </w:tblGrid>
                        <w:tr w:rsidR="0010710C" w:rsidRPr="0010710C" w14:paraId="0B332949" w14:textId="77777777" w:rsidTr="000D128E">
                          <w:tc>
                            <w:tcPr>
                              <w:tcW w:w="0" w:type="auto"/>
                              <w:tcMar>
                                <w:right w:w="100" w:type="dxa"/>
                              </w:tcMar>
                            </w:tcPr>
                            <w:p w14:paraId="03AC087B" w14:textId="77777777" w:rsidR="0010710C" w:rsidRPr="0010710C" w:rsidRDefault="0010710C" w:rsidP="0010710C">
                              <w:pPr>
                                <w:keepNext/>
                                <w:spacing w:line="259" w:lineRule="auto"/>
                                <w:ind w:firstLine="0"/>
                                <w:jc w:val="left"/>
                                <w:rPr>
                                  <w:rFonts w:ascii="Arial" w:hAnsi="Arial" w:cs="Arial"/>
                                  <w:spacing w:val="0"/>
                                  <w:sz w:val="20"/>
                                </w:rPr>
                              </w:pPr>
                              <w:r w:rsidRPr="0010710C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5×</w:t>
                              </w:r>
                              <w:r w:rsidRPr="0010710C">
                                <w:rPr>
                                  <w:rFonts w:ascii="Symbol" w:hAnsi="Symbol" w:cs="Symbo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f</w:t>
                              </w:r>
                              <w:r w:rsidRPr="0010710C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right w:w="100" w:type="dxa"/>
                              </w:tcMar>
                            </w:tcPr>
                            <w:p w14:paraId="79CE11A6" w14:textId="77777777" w:rsidR="0010710C" w:rsidRPr="0010710C" w:rsidRDefault="0010710C" w:rsidP="0010710C">
                              <w:pPr>
                                <w:spacing w:line="259" w:lineRule="auto"/>
                                <w:ind w:firstLine="0"/>
                                <w:jc w:val="left"/>
                                <w:rPr>
                                  <w:rFonts w:ascii="Arial" w:hAnsi="Arial" w:cs="Arial"/>
                                  <w:spacing w:val="0"/>
                                  <w:sz w:val="20"/>
                                </w:rPr>
                              </w:pPr>
                              <w:r w:rsidRPr="0010710C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- 22400 (0,0;22,4)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right w:w="100" w:type="dxa"/>
                              </w:tcMar>
                            </w:tcPr>
                            <w:p w14:paraId="71880BA2" w14:textId="77777777" w:rsidR="0010710C" w:rsidRPr="0010710C" w:rsidRDefault="0010710C" w:rsidP="0010710C">
                              <w:pPr>
                                <w:spacing w:line="259" w:lineRule="auto"/>
                                <w:ind w:firstLine="0"/>
                                <w:jc w:val="left"/>
                                <w:rPr>
                                  <w:rFonts w:ascii="Arial" w:hAnsi="Arial" w:cs="Arial"/>
                                  <w:spacing w:val="0"/>
                                  <w:sz w:val="20"/>
                                </w:rPr>
                              </w:pPr>
                              <w:r w:rsidRPr="0010710C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-kr.20,0</w:t>
                              </w:r>
                            </w:p>
                          </w:tc>
                        </w:tr>
                      </w:tbl>
                      <w:p w14:paraId="44C38A7E" w14:textId="77777777" w:rsidR="0010710C" w:rsidRPr="0010710C" w:rsidRDefault="0010710C" w:rsidP="0010710C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</w:p>
                    </w:tc>
                  </w:tr>
                </w:tbl>
                <w:p w14:paraId="7E40A5E6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13" w:type="dxa"/>
                    <w:left w:w="113" w:type="dxa"/>
                    <w:bottom w:w="113" w:type="dxa"/>
                    <w:right w:w="113" w:type="dxa"/>
                  </w:tcMar>
                </w:tcPr>
                <w:p w14:paraId="112964A4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Smyková výztuž</w:t>
                  </w:r>
                </w:p>
              </w:tc>
            </w:tr>
            <w:tr w:rsidR="0010710C" w:rsidRPr="0010710C" w14:paraId="40549C63" w14:textId="77777777" w:rsidTr="000D128E">
              <w:tc>
                <w:tcPr>
                  <w:tcW w:w="0" w:type="auto"/>
                  <w:gridSpan w:val="2"/>
                  <w:tcBorders>
                    <w:top w:val="single" w:sz="4" w:space="0" w:color="BFDEF0"/>
                    <w:left w:val="single" w:sz="11" w:space="0" w:color="007AC3"/>
                    <w:bottom w:val="single" w:sz="4" w:space="0" w:color="BFDEF0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34C4736" w14:textId="72D7D9B1" w:rsidR="0010710C" w:rsidRPr="0010710C" w:rsidRDefault="0010710C" w:rsidP="0010710C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35442348" wp14:editId="76B30898">
                        <wp:extent cx="5632450" cy="2319020"/>
                        <wp:effectExtent l="0" t="0" r="6350" b="5080"/>
                        <wp:docPr id="73" name="Obrázek 73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32450" cy="23190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0710C" w:rsidRPr="0010710C" w14:paraId="545ABD32" w14:textId="77777777" w:rsidTr="000D128E">
              <w:tc>
                <w:tcPr>
                  <w:tcW w:w="0" w:type="auto"/>
                  <w:tcBorders>
                    <w:top w:val="single" w:sz="4" w:space="0" w:color="BFDEF0"/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113" w:type="dxa"/>
                    <w:left w:w="113" w:type="dxa"/>
                    <w:bottom w:w="113" w:type="dxa"/>
                    <w:right w:w="113" w:type="dxa"/>
                  </w:tcMar>
                </w:tcPr>
                <w:p w14:paraId="09005D88" w14:textId="77777777" w:rsidR="0010710C" w:rsidRPr="0010710C" w:rsidRDefault="0010710C" w:rsidP="0010710C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Posouzení mezního stavu únosnosti</w:t>
                  </w:r>
                </w:p>
                <w:p w14:paraId="6E10DC88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Ohyb dílce</w:t>
                  </w:r>
                </w:p>
                <w:p w14:paraId="17E93B1B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Kritický řez v bodě x = 3,200m</w:t>
                  </w:r>
                </w:p>
                <w:p w14:paraId="698D2B49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Ed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-14,03kNm &gt; M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Rd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-9,06kNm </w:t>
                  </w:r>
                  <w:r w:rsidRPr="0010710C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</w:t>
                  </w:r>
                  <w:r w:rsidRPr="0010710C">
                    <w:rPr>
                      <w:rFonts w:ascii="Arial" w:hAnsi="Arial" w:cs="Arial"/>
                      <w:b/>
                      <w:color w:val="C00000"/>
                      <w:spacing w:val="0"/>
                      <w:sz w:val="15"/>
                      <w:szCs w:val="15"/>
                    </w:rPr>
                    <w:t>Nevyhovuje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154,9 %</w:t>
                  </w:r>
                </w:p>
                <w:p w14:paraId="67C27D5D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Smyk dílce</w:t>
                  </w:r>
                </w:p>
                <w:p w14:paraId="2B503D91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Kritický řez v bodě x = 3,200m</w:t>
                  </w:r>
                </w:p>
                <w:p w14:paraId="4056A2EA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Ed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25,14kN ≤ V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Rd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36,31kN </w:t>
                  </w:r>
                  <w:r w:rsidRPr="0010710C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Vyhovuje 69,2 %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13" w:type="dxa"/>
                    <w:left w:w="113" w:type="dxa"/>
                    <w:bottom w:w="113" w:type="dxa"/>
                    <w:right w:w="113" w:type="dxa"/>
                  </w:tcMar>
                </w:tcPr>
                <w:p w14:paraId="56B4D089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Posouzení mezního stavu použitelnosti</w:t>
                  </w:r>
                </w:p>
                <w:p w14:paraId="71B0F654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Šířka trhlin</w:t>
                  </w:r>
                </w:p>
                <w:p w14:paraId="2CE6D733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w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0,287mm ≤ w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max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0,400mm </w:t>
                  </w:r>
                  <w:r w:rsidRPr="0010710C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Vyhovuje 71,8 %</w:t>
                  </w:r>
                </w:p>
                <w:p w14:paraId="2EDA7B8C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Průhyb dílce</w:t>
                  </w:r>
                </w:p>
                <w:p w14:paraId="0EC2704C" w14:textId="77777777" w:rsidR="0010710C" w:rsidRPr="0010710C" w:rsidRDefault="0010710C" w:rsidP="0010710C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w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kv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36,4mm &gt; w</w:t>
                  </w:r>
                  <w:proofErr w:type="spellStart"/>
                  <w:r w:rsidRPr="0010710C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kv,lim</w:t>
                  </w:r>
                  <w:proofErr w:type="spellEnd"/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26,0mm </w:t>
                  </w:r>
                  <w:r w:rsidRPr="0010710C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  <w:r w:rsidRPr="0010710C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</w:t>
                  </w:r>
                  <w:r w:rsidRPr="0010710C">
                    <w:rPr>
                      <w:rFonts w:ascii="Arial" w:hAnsi="Arial" w:cs="Arial"/>
                      <w:b/>
                      <w:color w:val="C00000"/>
                      <w:spacing w:val="0"/>
                      <w:sz w:val="15"/>
                      <w:szCs w:val="15"/>
                    </w:rPr>
                    <w:t>Nevyhovuje</w:t>
                  </w:r>
                </w:p>
              </w:tc>
            </w:tr>
          </w:tbl>
          <w:p w14:paraId="3818F9BC" w14:textId="77777777" w:rsidR="0010710C" w:rsidRPr="0010710C" w:rsidRDefault="0010710C" w:rsidP="0010710C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</w:tc>
      </w:tr>
      <w:tr w:rsidR="0010710C" w:rsidRPr="0010710C" w14:paraId="175BA4F4" w14:textId="77777777" w:rsidTr="000D128E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5" w:type="dxa"/>
              <w:left w:w="50" w:type="dxa"/>
              <w:bottom w:w="25" w:type="dxa"/>
              <w:right w:w="50" w:type="dxa"/>
            </w:tcMar>
            <w:vAlign w:val="center"/>
          </w:tcPr>
          <w:p w14:paraId="5344F444" w14:textId="77777777" w:rsidR="0010710C" w:rsidRPr="0010710C" w:rsidRDefault="0010710C" w:rsidP="0010710C">
            <w:pPr>
              <w:keepNext/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20"/>
              </w:rPr>
            </w:pPr>
            <w:r w:rsidRPr="0010710C">
              <w:rPr>
                <w:rFonts w:ascii="Arial" w:hAnsi="Arial" w:cs="Arial"/>
                <w:b/>
                <w:color w:val="007AC3"/>
                <w:spacing w:val="0"/>
                <w:sz w:val="20"/>
              </w:rPr>
              <w:t>154,9 % NEVYHOVUJE</w:t>
            </w:r>
          </w:p>
        </w:tc>
      </w:tr>
    </w:tbl>
    <w:p w14:paraId="32B10393" w14:textId="30096B64" w:rsidR="000F4B78" w:rsidRDefault="000F4B78" w:rsidP="003E599C"/>
    <w:p w14:paraId="746996D1" w14:textId="77777777" w:rsidR="000F4B78" w:rsidRDefault="000F4B78">
      <w:pPr>
        <w:spacing w:line="240" w:lineRule="auto"/>
        <w:ind w:firstLine="0"/>
        <w:jc w:val="left"/>
      </w:pPr>
      <w:r>
        <w:br w:type="page"/>
      </w:r>
    </w:p>
    <w:p w14:paraId="5C3AC120" w14:textId="3A94326B" w:rsidR="0010710C" w:rsidRDefault="0010710C" w:rsidP="003E599C">
      <w:pPr>
        <w:rPr>
          <w:b/>
          <w:bCs/>
        </w:rPr>
      </w:pPr>
      <w:r w:rsidRPr="0010710C">
        <w:rPr>
          <w:b/>
          <w:bCs/>
        </w:rPr>
        <w:lastRenderedPageBreak/>
        <w:t>Ocelobetonová deska po přitížení nevyhovuje. VZT jednotka je bude konstrukčně ukládat tak, aby přitěžovala pouze stávající ocelovou konstrukci.</w:t>
      </w:r>
      <w:r w:rsidR="00402263">
        <w:rPr>
          <w:b/>
          <w:bCs/>
        </w:rPr>
        <w:t xml:space="preserve"> </w:t>
      </w:r>
      <w:r w:rsidR="00402263">
        <w:t>Průřezy, které prochází skladbou střechy, budou vyplněny tepelnou izolací k minimalizaci vzniku tepelných mostů.</w:t>
      </w:r>
    </w:p>
    <w:p w14:paraId="300AC411" w14:textId="241B8DFE" w:rsidR="00545A53" w:rsidRDefault="000F4B78" w:rsidP="000F4B78">
      <w:pPr>
        <w:ind w:firstLine="0"/>
        <w:rPr>
          <w:b/>
          <w:bCs/>
        </w:rPr>
      </w:pPr>
      <w:r w:rsidRPr="00FB301B">
        <w:rPr>
          <w:noProof/>
        </w:rPr>
        <w:drawing>
          <wp:inline distT="0" distB="0" distL="0" distR="0" wp14:anchorId="50231D44" wp14:editId="4D5DB8A3">
            <wp:extent cx="5760720" cy="2767965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6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760BC" w14:textId="66DEF0CD" w:rsidR="00984D84" w:rsidRDefault="00984D84" w:rsidP="00984D84">
      <w:pPr>
        <w:pStyle w:val="Nadpis2"/>
      </w:pPr>
      <w:bookmarkStart w:id="57" w:name="_Toc85130090"/>
      <w:r>
        <w:t>SO 01 opláštění nové VZT jednotky</w:t>
      </w:r>
      <w:bookmarkEnd w:id="57"/>
    </w:p>
    <w:p w14:paraId="11C8E89A" w14:textId="3C7A236F" w:rsidR="005B08FB" w:rsidRPr="005B08FB" w:rsidRDefault="005B08FB" w:rsidP="005B08FB">
      <w:pPr>
        <w:pStyle w:val="Nadpis3"/>
      </w:pPr>
      <w:bookmarkStart w:id="58" w:name="_Toc85130091"/>
      <w:r>
        <w:t>Model</w:t>
      </w:r>
      <w:bookmarkEnd w:id="58"/>
    </w:p>
    <w:p w14:paraId="3DAC234B" w14:textId="687BE0F1" w:rsidR="00984D84" w:rsidRDefault="000F4B78" w:rsidP="000F4B78">
      <w:pPr>
        <w:ind w:firstLine="0"/>
      </w:pPr>
      <w:r w:rsidRPr="000F4B78">
        <w:rPr>
          <w:noProof/>
        </w:rPr>
        <w:drawing>
          <wp:inline distT="0" distB="0" distL="0" distR="0" wp14:anchorId="6D1BA1ED" wp14:editId="1F812427">
            <wp:extent cx="5976620" cy="2873375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87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0901E" w14:textId="738B30C1" w:rsidR="00984D84" w:rsidRDefault="005B08FB" w:rsidP="005B08FB">
      <w:pPr>
        <w:pStyle w:val="Nadpis3"/>
      </w:pPr>
      <w:bookmarkStart w:id="59" w:name="_Toc85130092"/>
      <w:r>
        <w:t>Materiály</w:t>
      </w:r>
      <w:bookmarkEnd w:id="59"/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1204"/>
        <w:gridCol w:w="1204"/>
        <w:gridCol w:w="1252"/>
        <w:gridCol w:w="1156"/>
        <w:gridCol w:w="1252"/>
        <w:gridCol w:w="1445"/>
        <w:gridCol w:w="1450"/>
      </w:tblGrid>
      <w:tr w:rsidR="00A31920" w:rsidRPr="00A31920" w14:paraId="71E1C2CD" w14:textId="77777777" w:rsidTr="005B08FB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C5CC7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Mat.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B42A869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43852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59290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Poissonův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15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87B9E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Objem. tíha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F47E6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tepl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rozt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445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A2364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. spolehlivosti</w:t>
            </w:r>
          </w:p>
        </w:tc>
        <w:tc>
          <w:tcPr>
            <w:tcW w:w="14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09C545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Materiálový</w:t>
            </w:r>
          </w:p>
        </w:tc>
      </w:tr>
      <w:tr w:rsidR="00A31920" w:rsidRPr="00A31920" w14:paraId="7EF572A9" w14:textId="77777777" w:rsidTr="005B08FB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CFB316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BA30AD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E [</w:t>
            </w: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8E4C761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G [</w:t>
            </w: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BC1C13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Symbol" w:hAnsi="Symbol" w:cs="Arial"/>
                <w:spacing w:val="0"/>
                <w:sz w:val="16"/>
                <w:szCs w:val="24"/>
              </w:rPr>
              <w:t>n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31D05F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 xml:space="preserve"> [</w:t>
            </w: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kN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/m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3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B7A78B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 xml:space="preserve"> [1/K]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47525B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M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D34001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model</w:t>
            </w:r>
          </w:p>
        </w:tc>
      </w:tr>
      <w:tr w:rsidR="00A31920" w:rsidRPr="00A31920" w14:paraId="61804F35" w14:textId="77777777" w:rsidTr="005B08FB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3CAFA9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963" w:type="dxa"/>
            <w:gridSpan w:val="7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2BC06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Ocel S 235 JR | CSN EN 10025-2:2004-11</w:t>
            </w:r>
          </w:p>
        </w:tc>
      </w:tr>
      <w:tr w:rsidR="00A31920" w:rsidRPr="00A31920" w14:paraId="2414C976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26B9BC5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5437D2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210000.000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926126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80769.200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49D825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0.300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99F0E6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78.50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5F8D02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1.20E-05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55715C1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8EA6AE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  <w:tr w:rsidR="00A31920" w:rsidRPr="00A31920" w14:paraId="4EEB1E75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C8172A8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8963" w:type="dxa"/>
            <w:gridSpan w:val="7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18791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Beton C25/30 | EN 1992-1-1:2004/A1:2014</w:t>
            </w:r>
          </w:p>
        </w:tc>
      </w:tr>
      <w:tr w:rsidR="00A31920" w:rsidRPr="00A31920" w14:paraId="38C9B03A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CFC4EF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66D1E4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31000.000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32EB85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12916.700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262F72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0.200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9B0CF05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25.00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F02A53F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1.00E-05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38A1EB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4C9B24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</w:tbl>
    <w:p w14:paraId="40A322AC" w14:textId="597B1066" w:rsidR="00A31920" w:rsidRDefault="005B08FB" w:rsidP="005B08FB">
      <w:pPr>
        <w:pStyle w:val="Nadpis3"/>
      </w:pPr>
      <w:bookmarkStart w:id="60" w:name="_Toc85130093"/>
      <w:r>
        <w:lastRenderedPageBreak/>
        <w:t>Průřezy</w:t>
      </w:r>
      <w:bookmarkEnd w:id="60"/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674"/>
        <w:gridCol w:w="1252"/>
        <w:gridCol w:w="1252"/>
        <w:gridCol w:w="1252"/>
        <w:gridCol w:w="1132"/>
        <w:gridCol w:w="1132"/>
        <w:gridCol w:w="1132"/>
        <w:gridCol w:w="1137"/>
      </w:tblGrid>
      <w:tr w:rsidR="00A31920" w:rsidRPr="00A31920" w14:paraId="385A7BA9" w14:textId="77777777" w:rsidTr="005B08FB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799EF1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Průřez</w:t>
            </w:r>
          </w:p>
        </w:tc>
        <w:tc>
          <w:tcPr>
            <w:tcW w:w="67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775683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Mater.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2C0EA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T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B3ADC2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1BD88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13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4D594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Hlavní osy</w:t>
            </w:r>
          </w:p>
        </w:tc>
        <w:tc>
          <w:tcPr>
            <w:tcW w:w="113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67BEA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Natočení</w:t>
            </w:r>
          </w:p>
        </w:tc>
        <w:tc>
          <w:tcPr>
            <w:tcW w:w="2269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C0A0B2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Celkové rozměry [mm]</w:t>
            </w:r>
          </w:p>
        </w:tc>
      </w:tr>
      <w:tr w:rsidR="00A31920" w:rsidRPr="00A31920" w14:paraId="28570FC7" w14:textId="77777777" w:rsidTr="005B08FB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246C77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05F7F4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AA3304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A [mm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17FB7B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BB68EA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58AE9C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 xml:space="preserve"> [°]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D37E945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' [°]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4FD006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Šířka b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904CDC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Výška h</w:t>
            </w:r>
          </w:p>
        </w:tc>
      </w:tr>
      <w:tr w:rsidR="00A31920" w:rsidRPr="00A31920" w14:paraId="3BF43B7A" w14:textId="77777777" w:rsidTr="005B08FB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051FE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963" w:type="dxa"/>
            <w:gridSpan w:val="8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2A4EBB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RRO 120x80x4 | Ferona - EN 10219</w:t>
            </w:r>
          </w:p>
        </w:tc>
      </w:tr>
      <w:tr w:rsidR="00A31920" w:rsidRPr="00A31920" w14:paraId="59A11030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9A895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A94B10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557C67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3310000.0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364846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2950000.0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37B1A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1570000.0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DA7AF9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507C56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62C544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80.0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AA4EE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120.0</w:t>
            </w:r>
          </w:p>
        </w:tc>
      </w:tr>
      <w:tr w:rsidR="00A31920" w:rsidRPr="00A31920" w14:paraId="029707A7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2F6E459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4A2D4D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5CB2F65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1490.0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EE5E48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457.1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47CB05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834.9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E84B969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4C9F4D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2C3CF1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CEBF15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A31920" w:rsidRPr="00A31920" w14:paraId="5EC337FA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70D522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8963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16979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QRO 120x120x4 | Ferona - EN 10219</w:t>
            </w:r>
          </w:p>
        </w:tc>
      </w:tr>
      <w:tr w:rsidR="00A31920" w:rsidRPr="00A31920" w14:paraId="127DA372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4758C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256D7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E41C6F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6370000.0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23A86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4020000.0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FF688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4020000.0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959F455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FF534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2B4C18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120.0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132BA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120.0</w:t>
            </w:r>
          </w:p>
        </w:tc>
      </w:tr>
      <w:tr w:rsidR="00A31920" w:rsidRPr="00A31920" w14:paraId="511DA46F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8F40BE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5788ACF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C71F98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1810.0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B7F3B3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780.3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B1062A8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780.3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EA5BC99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740ECD5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0CA8A8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53082F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A31920" w:rsidRPr="00A31920" w14:paraId="23EBBEBB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3A1A9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8963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51A7AF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RRO 100x80x4 | Ferona - EN 10219</w:t>
            </w:r>
          </w:p>
        </w:tc>
      </w:tr>
      <w:tr w:rsidR="00A31920" w:rsidRPr="00A31920" w14:paraId="4A48C878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00C87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717C12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55A681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2540000.0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57E92F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1890000.0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F999E1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1340000.0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351E4E5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C6DC3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2FA03B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80.0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6D5AFF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100.0</w:t>
            </w:r>
          </w:p>
        </w:tc>
      </w:tr>
      <w:tr w:rsidR="00A31920" w:rsidRPr="00A31920" w14:paraId="5390AD5E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53F89A5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19067E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BEF6835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1330.0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A7D77D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484.6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A6A807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675.0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2CF328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1D1D14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955D2F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C8BA048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A31920" w:rsidRPr="00A31920" w14:paraId="2C46AA6C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57C65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8963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61C81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U 160 | Ferona - DIN 1026-1</w:t>
            </w:r>
          </w:p>
        </w:tc>
      </w:tr>
      <w:tr w:rsidR="00A31920" w:rsidRPr="00A31920" w14:paraId="337944D5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04B96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490819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C86799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73900.0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3B1B1F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9250000.0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8C3321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853000.0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923BA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D0828A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0C491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65.0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B5DAB1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160.0</w:t>
            </w:r>
          </w:p>
        </w:tc>
      </w:tr>
      <w:tr w:rsidR="00A31920" w:rsidRPr="00A31920" w14:paraId="47BCB424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E52710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BC7D91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CE0FBC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2400.0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E27339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649.4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0F31A3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1022.2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940D13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6A64DB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4FF7A09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7F972F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198EF95F" w14:textId="41D01473" w:rsidR="00A31920" w:rsidRDefault="005B08FB" w:rsidP="005B08FB">
      <w:pPr>
        <w:pStyle w:val="Nadpis3"/>
      </w:pPr>
      <w:bookmarkStart w:id="61" w:name="_Toc85130094"/>
      <w:r>
        <w:t>Zatížení</w:t>
      </w:r>
      <w:bookmarkEnd w:id="61"/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650"/>
        <w:gridCol w:w="2650"/>
        <w:gridCol w:w="770"/>
        <w:gridCol w:w="963"/>
        <w:gridCol w:w="963"/>
        <w:gridCol w:w="967"/>
      </w:tblGrid>
      <w:tr w:rsidR="00A31920" w:rsidRPr="00A31920" w14:paraId="72B82D40" w14:textId="77777777" w:rsidTr="005B08FB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29695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BA717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9FB3A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EN 1990 | ČSN</w:t>
            </w:r>
          </w:p>
        </w:tc>
        <w:tc>
          <w:tcPr>
            <w:tcW w:w="3663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BCDEB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Vlastní tíha - Součinitel ve směru</w:t>
            </w:r>
          </w:p>
        </w:tc>
      </w:tr>
      <w:tr w:rsidR="00A31920" w:rsidRPr="00A31920" w14:paraId="04E59389" w14:textId="77777777" w:rsidTr="005B08FB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EACE13F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stav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949DE1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. stavu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1D9042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Kategorie účinků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D80F4B5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Aktivní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738817F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X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DCCB26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Y</w:t>
            </w:r>
          </w:p>
        </w:tc>
        <w:tc>
          <w:tcPr>
            <w:tcW w:w="9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0E4643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Z</w:t>
            </w:r>
          </w:p>
        </w:tc>
      </w:tr>
      <w:tr w:rsidR="00A31920" w:rsidRPr="00A31920" w14:paraId="3AB23145" w14:textId="77777777" w:rsidTr="005B08FB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59A47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0858A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33EDC1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Stálé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D8D04E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x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6025A3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34B448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96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90950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1.000</w:t>
            </w:r>
          </w:p>
        </w:tc>
      </w:tr>
      <w:tr w:rsidR="00A31920" w:rsidRPr="00A31920" w14:paraId="6D4A583F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118FB0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66443DF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Vítr A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8C783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Vítr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EB896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03F91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77766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A06ADE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A31920" w:rsidRPr="00A31920" w14:paraId="39CB6F4B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828674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10F6C35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Vítr B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7B6FD6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Vítr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225261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6327AD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99EB4E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88F3AB1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2256DF74" w14:textId="61E14712" w:rsidR="005B08FB" w:rsidRDefault="005B08FB" w:rsidP="005B08FB">
      <w:pPr>
        <w:ind w:firstLine="0"/>
        <w:jc w:val="center"/>
      </w:pPr>
    </w:p>
    <w:p w14:paraId="6C441CE6" w14:textId="51779043" w:rsidR="005B08FB" w:rsidRDefault="005B08FB" w:rsidP="005B08FB">
      <w:pPr>
        <w:ind w:firstLine="0"/>
        <w:jc w:val="center"/>
      </w:pPr>
      <w:r w:rsidRPr="000F4B78">
        <w:rPr>
          <w:noProof/>
        </w:rPr>
        <w:drawing>
          <wp:inline distT="0" distB="0" distL="0" distR="0" wp14:anchorId="1C85C308" wp14:editId="3854A4F7">
            <wp:extent cx="5240740" cy="2378156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911" cy="2379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63F91" w14:textId="77777777" w:rsidR="005B08FB" w:rsidRDefault="005B08FB" w:rsidP="005B08FB">
      <w:pPr>
        <w:ind w:firstLine="0"/>
        <w:jc w:val="center"/>
      </w:pPr>
    </w:p>
    <w:p w14:paraId="6891D9D7" w14:textId="22FB6242" w:rsidR="005B08FB" w:rsidRDefault="005B08FB" w:rsidP="005B08FB">
      <w:pPr>
        <w:ind w:firstLine="0"/>
        <w:jc w:val="center"/>
      </w:pPr>
      <w:r w:rsidRPr="000F4B78">
        <w:rPr>
          <w:noProof/>
        </w:rPr>
        <w:drawing>
          <wp:inline distT="0" distB="0" distL="0" distR="0" wp14:anchorId="43270887" wp14:editId="2249656F">
            <wp:extent cx="5240655" cy="2378117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398" cy="2382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4F483" w14:textId="1394A3B8" w:rsidR="005B08FB" w:rsidRDefault="005B08FB" w:rsidP="005B08FB">
      <w:pPr>
        <w:ind w:firstLine="0"/>
      </w:pPr>
      <w:r w:rsidRPr="000F4B78">
        <w:rPr>
          <w:noProof/>
        </w:rPr>
        <w:lastRenderedPageBreak/>
        <w:drawing>
          <wp:inline distT="0" distB="0" distL="0" distR="0" wp14:anchorId="73E292F8" wp14:editId="74C514A9">
            <wp:extent cx="5976620" cy="2712085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71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98F9A" w14:textId="5AC34BC6" w:rsidR="005B08FB" w:rsidRDefault="005B08FB" w:rsidP="005B08FB">
      <w:pPr>
        <w:pStyle w:val="Nadpis3"/>
      </w:pPr>
      <w:bookmarkStart w:id="62" w:name="_Toc85130095"/>
      <w:r>
        <w:t>Kombinace zatížení</w:t>
      </w:r>
      <w:bookmarkEnd w:id="62"/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481"/>
        <w:gridCol w:w="1831"/>
        <w:gridCol w:w="1831"/>
        <w:gridCol w:w="481"/>
        <w:gridCol w:w="770"/>
        <w:gridCol w:w="770"/>
        <w:gridCol w:w="2799"/>
      </w:tblGrid>
      <w:tr w:rsidR="00A31920" w:rsidRPr="00A31920" w14:paraId="725C1108" w14:textId="77777777" w:rsidTr="005B08FB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DAB6268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4143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2EAFCCF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Kombinace zatížení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F1608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4339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11C26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A31920" w:rsidRPr="00A31920" w14:paraId="1FE06D69" w14:textId="77777777" w:rsidTr="005B08FB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1064668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8C7F03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NS</w:t>
            </w:r>
          </w:p>
        </w:tc>
        <w:tc>
          <w:tcPr>
            <w:tcW w:w="3662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956CE5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23786C1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73939B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Součinitel</w:t>
            </w:r>
          </w:p>
        </w:tc>
        <w:tc>
          <w:tcPr>
            <w:tcW w:w="3569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968ADC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Zatěžovací stav</w:t>
            </w:r>
          </w:p>
        </w:tc>
      </w:tr>
      <w:tr w:rsidR="00A31920" w:rsidRPr="00A31920" w14:paraId="461926FB" w14:textId="77777777" w:rsidTr="005B08FB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FD22A1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KZ1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A673A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8AE99E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1.35*ZS1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D53893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C3C95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A0FD79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CCE6C2F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</w:tr>
      <w:tr w:rsidR="00A31920" w:rsidRPr="00A31920" w14:paraId="3E49C4C9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DF9583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KZ2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B9A7B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A65109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ZS1 + 1.5*ZS2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3A78B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355101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71755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B0877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</w:tr>
      <w:tr w:rsidR="00A31920" w:rsidRPr="00A31920" w14:paraId="664E8832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0F23D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DFD51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FF8EB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1363A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E25DE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B3919C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9F676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Vítr A</w:t>
            </w:r>
          </w:p>
        </w:tc>
      </w:tr>
      <w:tr w:rsidR="00A31920" w:rsidRPr="00A31920" w14:paraId="17E0AD9C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CBE5B1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KZ3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3796F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A819B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ZS1 + 1.5*ZS3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0F0397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ADA0B0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9E5382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9A7DD4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</w:tr>
      <w:tr w:rsidR="00A31920" w:rsidRPr="00A31920" w14:paraId="7D1E8FD4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70F1B8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F5F49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AB5090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28A9B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903863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7415A7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138DA6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Vítr B</w:t>
            </w:r>
          </w:p>
        </w:tc>
      </w:tr>
      <w:tr w:rsidR="00A31920" w:rsidRPr="00A31920" w14:paraId="0D1827F2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80BAFF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KZ4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9274C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69682E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ZS1 + ZS2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727DF5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B09C4C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68DB3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AE8B05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</w:tr>
      <w:tr w:rsidR="00A31920" w:rsidRPr="00A31920" w14:paraId="22763F1D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C11C51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685279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30E05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1A871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8BCC33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C99CA41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F0FF1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Vítr A</w:t>
            </w:r>
          </w:p>
        </w:tc>
      </w:tr>
      <w:tr w:rsidR="00A31920" w:rsidRPr="00A31920" w14:paraId="3F9C00C9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6012D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KZ5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9BF19F1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35324F8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ZS1 + ZS3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7BDFF9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F02C787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8AD5C2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DB4793D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</w:tr>
      <w:tr w:rsidR="00A31920" w:rsidRPr="00A31920" w14:paraId="086BBD06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ED700F3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94C53A0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03109C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451CDD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153BA09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4149AD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5855DC9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Vítr B</w:t>
            </w:r>
          </w:p>
        </w:tc>
      </w:tr>
      <w:tr w:rsidR="00A31920" w:rsidRPr="00A31920" w14:paraId="23D6A320" w14:textId="77777777" w:rsidTr="00AF2681">
        <w:trPr>
          <w:tblHeader/>
        </w:trPr>
        <w:tc>
          <w:tcPr>
            <w:tcW w:w="9637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9720EB" w14:textId="129064F1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A31920">
              <w:rPr>
                <w:rFonts w:ascii="Calibri" w:hAnsi="Calibri" w:cs="Arial"/>
                <w:b/>
                <w:bCs/>
                <w:spacing w:val="0"/>
                <w:sz w:val="20"/>
                <w:szCs w:val="28"/>
              </w:rPr>
              <w:t>Kombinace výsledků</w:t>
            </w:r>
          </w:p>
        </w:tc>
      </w:tr>
      <w:tr w:rsidR="00A31920" w:rsidRPr="00A31920" w14:paraId="378C6C49" w14:textId="77777777" w:rsidTr="005B08FB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3CCE99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CECAD4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6651" w:type="dxa"/>
            <w:gridSpan w:val="5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47FB9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A31920" w:rsidRPr="00A31920" w14:paraId="2789484D" w14:textId="77777777" w:rsidTr="005B08FB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122F37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výsledků</w:t>
            </w:r>
          </w:p>
        </w:tc>
        <w:tc>
          <w:tcPr>
            <w:tcW w:w="2312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4E369AF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6651" w:type="dxa"/>
            <w:gridSpan w:val="5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35A3AAA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6"/>
                <w:szCs w:val="24"/>
              </w:rPr>
              <w:t>Zatěžování</w:t>
            </w:r>
          </w:p>
        </w:tc>
      </w:tr>
      <w:tr w:rsidR="00A31920" w:rsidRPr="00A31920" w14:paraId="6757DE54" w14:textId="77777777" w:rsidTr="005B08FB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8A782D2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KV1</w:t>
            </w:r>
          </w:p>
        </w:tc>
        <w:tc>
          <w:tcPr>
            <w:tcW w:w="231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D528BC1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 xml:space="preserve">MSÚ (STR/GEO) - trvalá/dočasná - </w:t>
            </w:r>
            <w:proofErr w:type="spellStart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rovn</w:t>
            </w:r>
            <w:proofErr w:type="spellEnd"/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. 6.10</w:t>
            </w:r>
          </w:p>
        </w:tc>
        <w:tc>
          <w:tcPr>
            <w:tcW w:w="6651" w:type="dxa"/>
            <w:gridSpan w:val="5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2C8404E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KZ1/s nebo do KZ3</w:t>
            </w:r>
          </w:p>
        </w:tc>
      </w:tr>
      <w:tr w:rsidR="00A31920" w:rsidRPr="00A31920" w14:paraId="5C7AC6B2" w14:textId="77777777" w:rsidTr="005B08F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0F92F3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KV2</w:t>
            </w:r>
          </w:p>
        </w:tc>
        <w:tc>
          <w:tcPr>
            <w:tcW w:w="2312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295C7CB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MSP - charakteristická</w:t>
            </w:r>
          </w:p>
        </w:tc>
        <w:tc>
          <w:tcPr>
            <w:tcW w:w="6651" w:type="dxa"/>
            <w:gridSpan w:val="5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71E9D06" w14:textId="77777777" w:rsidR="00A31920" w:rsidRPr="00A31920" w:rsidRDefault="00A31920" w:rsidP="00A3192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A31920">
              <w:rPr>
                <w:rFonts w:ascii="Calibri" w:hAnsi="Calibri" w:cs="Arial"/>
                <w:spacing w:val="0"/>
                <w:sz w:val="14"/>
                <w:szCs w:val="24"/>
              </w:rPr>
              <w:t>KZ4/s nebo KZ5/s</w:t>
            </w:r>
          </w:p>
        </w:tc>
      </w:tr>
    </w:tbl>
    <w:p w14:paraId="656563B2" w14:textId="4E691CF9" w:rsidR="00A31920" w:rsidRDefault="00A31920" w:rsidP="00984D84"/>
    <w:p w14:paraId="31896283" w14:textId="00E23754" w:rsidR="00A31920" w:rsidRDefault="005B08FB" w:rsidP="005B08FB">
      <w:pPr>
        <w:pStyle w:val="Nadpis3"/>
      </w:pPr>
      <w:bookmarkStart w:id="63" w:name="_Toc85130096"/>
      <w:r>
        <w:t>Vnitřní síly</w:t>
      </w:r>
      <w:bookmarkEnd w:id="63"/>
      <w:r>
        <w:t xml:space="preserve"> </w:t>
      </w:r>
    </w:p>
    <w:p w14:paraId="4CF9E253" w14:textId="337C83AA" w:rsidR="005B08FB" w:rsidRDefault="005B08FB" w:rsidP="005B08FB">
      <w:pPr>
        <w:ind w:firstLine="0"/>
      </w:pPr>
      <w:r w:rsidRPr="005B08FB">
        <w:rPr>
          <w:noProof/>
        </w:rPr>
        <w:drawing>
          <wp:inline distT="0" distB="0" distL="0" distR="0" wp14:anchorId="6DA108B9" wp14:editId="47B68038">
            <wp:extent cx="5976620" cy="2526665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F3429" w14:textId="5542C892" w:rsidR="005B08FB" w:rsidRDefault="005B08FB" w:rsidP="005B08FB">
      <w:pPr>
        <w:ind w:firstLine="0"/>
      </w:pPr>
      <w:r w:rsidRPr="005B08FB">
        <w:rPr>
          <w:noProof/>
        </w:rPr>
        <w:lastRenderedPageBreak/>
        <w:drawing>
          <wp:inline distT="0" distB="0" distL="0" distR="0" wp14:anchorId="32BD5AD8" wp14:editId="3F61C2AE">
            <wp:extent cx="5976620" cy="2526665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5B0E2" w14:textId="7B16BE74" w:rsidR="005B08FB" w:rsidRDefault="005B08FB" w:rsidP="005B08FB">
      <w:pPr>
        <w:ind w:firstLine="0"/>
      </w:pPr>
    </w:p>
    <w:p w14:paraId="32957229" w14:textId="77777777" w:rsidR="00B81792" w:rsidRDefault="00B81792" w:rsidP="005B08FB">
      <w:pPr>
        <w:ind w:firstLine="0"/>
      </w:pPr>
    </w:p>
    <w:p w14:paraId="1FCB3711" w14:textId="6479D23E" w:rsidR="005B08FB" w:rsidRDefault="005B08FB" w:rsidP="005B08FB">
      <w:pPr>
        <w:ind w:firstLine="0"/>
      </w:pPr>
      <w:r w:rsidRPr="005B08FB">
        <w:rPr>
          <w:noProof/>
        </w:rPr>
        <w:drawing>
          <wp:inline distT="0" distB="0" distL="0" distR="0" wp14:anchorId="3C110A9D" wp14:editId="24765AFD">
            <wp:extent cx="5976620" cy="2526665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36F7D" w14:textId="3D58D585" w:rsidR="00B81792" w:rsidRDefault="00B81792" w:rsidP="005B08FB">
      <w:pPr>
        <w:ind w:firstLine="0"/>
      </w:pPr>
    </w:p>
    <w:p w14:paraId="14041142" w14:textId="77777777" w:rsidR="00B81792" w:rsidRDefault="00B81792" w:rsidP="005B08FB">
      <w:pPr>
        <w:ind w:firstLine="0"/>
      </w:pPr>
    </w:p>
    <w:p w14:paraId="3B8EBAB1" w14:textId="026073DB" w:rsidR="005B08FB" w:rsidRDefault="005B08FB" w:rsidP="005B08FB">
      <w:pPr>
        <w:ind w:firstLine="0"/>
      </w:pPr>
      <w:r w:rsidRPr="005B08FB">
        <w:rPr>
          <w:noProof/>
        </w:rPr>
        <w:drawing>
          <wp:inline distT="0" distB="0" distL="0" distR="0" wp14:anchorId="55183E32" wp14:editId="6B8D6437">
            <wp:extent cx="5976620" cy="2526665"/>
            <wp:effectExtent l="0" t="0" r="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3C166" w14:textId="531AAC3E" w:rsidR="005B08FB" w:rsidRDefault="005B08FB" w:rsidP="005B08FB">
      <w:pPr>
        <w:ind w:firstLine="0"/>
      </w:pPr>
      <w:r w:rsidRPr="005B08FB">
        <w:rPr>
          <w:noProof/>
        </w:rPr>
        <w:lastRenderedPageBreak/>
        <w:drawing>
          <wp:inline distT="0" distB="0" distL="0" distR="0" wp14:anchorId="738CD53F" wp14:editId="2A4A76B0">
            <wp:extent cx="5976620" cy="2526665"/>
            <wp:effectExtent l="0" t="0" r="0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3FC99" w14:textId="1496431C" w:rsidR="005B08FB" w:rsidRDefault="005B08FB" w:rsidP="005B08FB">
      <w:pPr>
        <w:pStyle w:val="Nadpis3"/>
      </w:pPr>
      <w:bookmarkStart w:id="64" w:name="_Toc85130097"/>
      <w:r>
        <w:t>Posouzení ocelových prutů</w:t>
      </w:r>
      <w:bookmarkEnd w:id="64"/>
    </w:p>
    <w:p w14:paraId="6A845D2B" w14:textId="108E5826" w:rsidR="00B81792" w:rsidRDefault="00605F59" w:rsidP="00605F59">
      <w:pPr>
        <w:ind w:firstLine="0"/>
      </w:pPr>
      <w:r w:rsidRPr="00605F59">
        <w:rPr>
          <w:noProof/>
        </w:rPr>
        <w:drawing>
          <wp:inline distT="0" distB="0" distL="0" distR="0" wp14:anchorId="09E4CFB6" wp14:editId="05B7F636">
            <wp:extent cx="5976620" cy="2526030"/>
            <wp:effectExtent l="0" t="0" r="0" b="0"/>
            <wp:docPr id="448" name="Obrázek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2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F1276" w14:textId="7BF12D50" w:rsidR="00605F59" w:rsidRDefault="00605F59" w:rsidP="00984D84"/>
    <w:p w14:paraId="29125C8C" w14:textId="00E67B8D" w:rsidR="00605F59" w:rsidRDefault="00605F59" w:rsidP="00605F59">
      <w:pPr>
        <w:ind w:firstLine="0"/>
      </w:pPr>
      <w:r w:rsidRPr="00605F59">
        <w:rPr>
          <w:noProof/>
        </w:rPr>
        <w:drawing>
          <wp:inline distT="0" distB="0" distL="0" distR="0" wp14:anchorId="251E808E" wp14:editId="7D6D38E6">
            <wp:extent cx="5976620" cy="2526030"/>
            <wp:effectExtent l="0" t="0" r="0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2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0BC49" w14:textId="50F377DD" w:rsidR="00B81792" w:rsidRDefault="00986D70" w:rsidP="00B81792">
      <w:pPr>
        <w:ind w:firstLine="0"/>
      </w:pPr>
      <w:r>
        <w:object w:dxaOrig="9860" w:dyaOrig="7848" w14:anchorId="7B174DA7">
          <v:shape id="_x0000_i1027" type="#_x0000_t75" style="width:466.2pt;height:372pt" o:ole="">
            <v:imagedata r:id="rId74" o:title=""/>
          </v:shape>
          <o:OLEObject Type="Embed" ProgID="Excel.Sheet.12" ShapeID="_x0000_i1027" DrawAspect="Content" ObjectID="_1709629878" r:id="rId75"/>
        </w:object>
      </w:r>
    </w:p>
    <w:p w14:paraId="7E3C2E51" w14:textId="73FADB2A" w:rsidR="005B08FB" w:rsidRDefault="005B08FB" w:rsidP="005B08FB">
      <w:pPr>
        <w:pStyle w:val="Nadpis3"/>
      </w:pPr>
      <w:bookmarkStart w:id="65" w:name="_Toc85130098"/>
      <w:r>
        <w:t>Posouzení kotvení</w:t>
      </w:r>
      <w:bookmarkEnd w:id="65"/>
    </w:p>
    <w:p w14:paraId="28CA917D" w14:textId="274A300E" w:rsidR="005B08FB" w:rsidRDefault="00986D70" w:rsidP="00986D70">
      <w:pPr>
        <w:ind w:firstLine="0"/>
      </w:pPr>
      <w:r>
        <w:rPr>
          <w:noProof/>
        </w:rPr>
        <w:drawing>
          <wp:inline distT="0" distB="0" distL="0" distR="0" wp14:anchorId="43B72B88" wp14:editId="622CD41A">
            <wp:extent cx="5976620" cy="2521585"/>
            <wp:effectExtent l="0" t="0" r="0" b="0"/>
            <wp:docPr id="449" name="Obrázek 449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Obrázek 449" descr="Obsah obrázku text&#10;&#10;Popis byl vytvořen automaticky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252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24999" w14:textId="75D83D1C" w:rsidR="00986D70" w:rsidRDefault="00986D70" w:rsidP="00986D70">
      <w:pPr>
        <w:ind w:firstLine="0"/>
      </w:pPr>
      <w:r>
        <w:rPr>
          <w:noProof/>
        </w:rPr>
        <w:lastRenderedPageBreak/>
        <w:drawing>
          <wp:inline distT="0" distB="0" distL="0" distR="0" wp14:anchorId="357EA1FF" wp14:editId="6CD1CFB8">
            <wp:extent cx="5976620" cy="3368378"/>
            <wp:effectExtent l="0" t="0" r="0" b="0"/>
            <wp:docPr id="478" name="Obrázek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t="15492"/>
                    <a:stretch/>
                  </pic:blipFill>
                  <pic:spPr bwMode="auto">
                    <a:xfrm>
                      <a:off x="0" y="0"/>
                      <a:ext cx="5976620" cy="33683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AD5190" w14:textId="77777777" w:rsidR="00986D70" w:rsidRDefault="00986D70" w:rsidP="00986D70">
      <w:pPr>
        <w:ind w:firstLine="0"/>
      </w:pPr>
    </w:p>
    <w:p w14:paraId="7918B385" w14:textId="3EE9826A" w:rsidR="00986D70" w:rsidRDefault="00986D70" w:rsidP="00986D70">
      <w:pPr>
        <w:ind w:firstLine="0"/>
      </w:pPr>
      <w:r>
        <w:rPr>
          <w:noProof/>
        </w:rPr>
        <w:drawing>
          <wp:inline distT="0" distB="0" distL="0" distR="0" wp14:anchorId="1F3CF35A" wp14:editId="481AC3B9">
            <wp:extent cx="5976620" cy="2164715"/>
            <wp:effectExtent l="0" t="0" r="0" b="0"/>
            <wp:docPr id="480" name="Obrázek 480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Obrázek 480" descr="Obsah obrázku stůl&#10;&#10;Popis byl vytvořen automaticky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F6134" w14:textId="78C05BCA" w:rsidR="00AC328C" w:rsidRDefault="00AC328C" w:rsidP="00AC328C">
      <w:pPr>
        <w:pStyle w:val="Nadpis2"/>
      </w:pPr>
      <w:bookmarkStart w:id="66" w:name="_Toc85130099"/>
      <w:r>
        <w:lastRenderedPageBreak/>
        <w:t>SO 01 ověření desky na táhlech pro přitížení</w:t>
      </w:r>
      <w:bookmarkEnd w:id="66"/>
    </w:p>
    <w:tbl>
      <w:tblPr>
        <w:tblW w:w="5000" w:type="pct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512"/>
      </w:tblGrid>
      <w:tr w:rsidR="008D6450" w:rsidRPr="008D6450" w14:paraId="3734089A" w14:textId="77777777" w:rsidTr="00622B20">
        <w:trPr>
          <w:tblHeader/>
        </w:trPr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5" w:type="dxa"/>
              <w:left w:w="50" w:type="dxa"/>
              <w:bottom w:w="25" w:type="dxa"/>
              <w:right w:w="50" w:type="dxa"/>
            </w:tcMar>
            <w:vAlign w:val="center"/>
          </w:tcPr>
          <w:p w14:paraId="1E36CBC5" w14:textId="77777777" w:rsidR="008D6450" w:rsidRPr="008D6450" w:rsidRDefault="008D6450" w:rsidP="008D6450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8D6450">
              <w:rPr>
                <w:rFonts w:ascii="Arial" w:hAnsi="Arial" w:cs="Arial"/>
                <w:b/>
                <w:color w:val="007AC3"/>
                <w:spacing w:val="0"/>
                <w:sz w:val="20"/>
              </w:rPr>
              <w:t>Deska</w:t>
            </w:r>
          </w:p>
        </w:tc>
      </w:tr>
      <w:tr w:rsidR="008D6450" w:rsidRPr="008D6450" w14:paraId="19698E4C" w14:textId="77777777" w:rsidTr="00622B20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</w:tcPr>
          <w:tbl>
            <w:tblPr>
              <w:tblW w:w="0" w:type="auto"/>
              <w:tblCellMar>
                <w:left w:w="10" w:type="dxa"/>
                <w:right w:w="10" w:type="dxa"/>
              </w:tblCellMar>
              <w:tblLook w:val="0000" w:firstRow="0" w:lastRow="0" w:firstColumn="0" w:lastColumn="0" w:noHBand="0" w:noVBand="0"/>
            </w:tblPr>
            <w:tblGrid>
              <w:gridCol w:w="4450"/>
              <w:gridCol w:w="5007"/>
            </w:tblGrid>
            <w:tr w:rsidR="008D6450" w:rsidRPr="008D6450" w14:paraId="05C0D65A" w14:textId="77777777" w:rsidTr="00622B20">
              <w:tc>
                <w:tcPr>
                  <w:tcW w:w="0" w:type="auto"/>
                  <w:gridSpan w:val="2"/>
                  <w:tcBorders>
                    <w:top w:val="single" w:sz="11" w:space="0" w:color="007AC3"/>
                    <w:left w:val="single" w:sz="11" w:space="0" w:color="007AC3"/>
                    <w:bottom w:val="single" w:sz="4" w:space="0" w:color="BFDEF0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23AD316" w14:textId="77A33BC0" w:rsidR="008D6450" w:rsidRPr="008D6450" w:rsidRDefault="008D6450" w:rsidP="008D6450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66252357" wp14:editId="45D3700A">
                        <wp:extent cx="5632450" cy="838200"/>
                        <wp:effectExtent l="0" t="0" r="6350" b="0"/>
                        <wp:docPr id="85" name="Obrázek 85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32450" cy="838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D6450" w:rsidRPr="008D6450" w14:paraId="163D7F1E" w14:textId="77777777" w:rsidTr="00622B20">
              <w:tc>
                <w:tcPr>
                  <w:tcW w:w="0" w:type="auto"/>
                  <w:vMerge w:val="restart"/>
                  <w:tcBorders>
                    <w:top w:val="single" w:sz="4" w:space="0" w:color="BFDEF0"/>
                    <w:left w:val="single" w:sz="11" w:space="0" w:color="007AC3"/>
                    <w:right w:val="single" w:sz="4" w:space="0" w:color="BFDEF0"/>
                  </w:tcBorders>
                  <w:vAlign w:val="center"/>
                </w:tcPr>
                <w:p w14:paraId="51EBE8A0" w14:textId="3546801C" w:rsidR="008D6450" w:rsidRPr="008D6450" w:rsidRDefault="008D6450" w:rsidP="008D6450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39C9AF6D" wp14:editId="5B7E15AF">
                        <wp:extent cx="2813050" cy="552450"/>
                        <wp:effectExtent l="0" t="0" r="0" b="0"/>
                        <wp:docPr id="84" name="Obrázek 84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3050" cy="552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13" w:type="dxa"/>
                    <w:left w:w="113" w:type="dxa"/>
                    <w:bottom w:w="113" w:type="dxa"/>
                    <w:right w:w="113" w:type="dxa"/>
                  </w:tcMar>
                </w:tcPr>
                <w:p w14:paraId="62482939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Beton: Tř. II (ZN.175) (uživ.)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XC1</w:t>
                  </w:r>
                </w:p>
                <w:p w14:paraId="05626D84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f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ck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15,0 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; f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ctm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1,6 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; E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cm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27000 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</w:p>
                <w:p w14:paraId="2C101375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Ocel podélná: J10335 (uživ.)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(f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yk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335,0 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; E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s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200000 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)</w:t>
                  </w:r>
                </w:p>
                <w:p w14:paraId="7FC7334F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Ocel příčná: J10335 (uživ.)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(f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yk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335,0 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; E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s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200000 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)Pevnost oceli neodpovídá rozsahu 400-600MPa určenému normou, další výpočet odpovídá postupům EC2</w:t>
                  </w:r>
                </w:p>
                <w:p w14:paraId="18086CAA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S tlačenou výztuží je počítáno.</w:t>
                  </w:r>
                </w:p>
              </w:tc>
            </w:tr>
            <w:tr w:rsidR="008D6450" w:rsidRPr="008D6450" w14:paraId="1EC0148F" w14:textId="77777777" w:rsidTr="00622B20">
              <w:tc>
                <w:tcPr>
                  <w:tcW w:w="0" w:type="auto"/>
                  <w:vMerge/>
                  <w:tcBorders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</w:tcPr>
                <w:p w14:paraId="50424EB4" w14:textId="77777777" w:rsidR="008D6450" w:rsidRPr="008D6450" w:rsidRDefault="008D6450" w:rsidP="008D6450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13" w:type="dxa"/>
                    <w:left w:w="113" w:type="dxa"/>
                    <w:bottom w:w="113" w:type="dxa"/>
                    <w:right w:w="113" w:type="dxa"/>
                  </w:tcMar>
                </w:tcPr>
                <w:p w14:paraId="1AD2410F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Zatížení</w:t>
                  </w:r>
                </w:p>
                <w:tbl>
                  <w:tblPr>
                    <w:tblW w:w="0" w:type="auto"/>
                    <w:tblCellMar>
                      <w:left w:w="10" w:type="dxa"/>
                      <w:right w:w="10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448"/>
                    <w:gridCol w:w="486"/>
                    <w:gridCol w:w="460"/>
                    <w:gridCol w:w="116"/>
                    <w:gridCol w:w="335"/>
                    <w:gridCol w:w="402"/>
                  </w:tblGrid>
                  <w:tr w:rsidR="008D6450" w:rsidRPr="008D6450" w14:paraId="3C783246" w14:textId="77777777" w:rsidTr="00622B20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0F16A4FC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f</w:t>
                        </w: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g,1</w:t>
                        </w: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72C4046D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2,500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64EAC23B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proofErr w:type="spellStart"/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kN</w:t>
                        </w:r>
                        <w:proofErr w:type="spellEnd"/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/m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1D2A3C5C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785A509D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Symbol" w:hAnsi="Symbol" w:cs="Symbol"/>
                            <w:color w:val="000000"/>
                            <w:spacing w:val="0"/>
                            <w:sz w:val="15"/>
                            <w:szCs w:val="15"/>
                          </w:rPr>
                          <w:t>g</w:t>
                        </w: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3BD383E8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1,35</w:t>
                        </w:r>
                      </w:p>
                    </w:tc>
                  </w:tr>
                  <w:tr w:rsidR="008D6450" w:rsidRPr="008D6450" w14:paraId="50FBCF04" w14:textId="77777777" w:rsidTr="00622B20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6A2D7CD8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f</w:t>
                        </w: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g,2</w:t>
                        </w: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6E1B6D5E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0,500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2D3F9581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proofErr w:type="spellStart"/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kN</w:t>
                        </w:r>
                        <w:proofErr w:type="spellEnd"/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/m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7B572E22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5A91B800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Symbol" w:hAnsi="Symbol" w:cs="Symbol"/>
                            <w:color w:val="000000"/>
                            <w:spacing w:val="0"/>
                            <w:sz w:val="15"/>
                            <w:szCs w:val="15"/>
                          </w:rPr>
                          <w:t>g</w:t>
                        </w: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234CB656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1,35</w:t>
                        </w:r>
                      </w:p>
                    </w:tc>
                  </w:tr>
                  <w:tr w:rsidR="008D6450" w:rsidRPr="008D6450" w14:paraId="69D8E082" w14:textId="77777777" w:rsidTr="00622B20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6741BB1F" w14:textId="77777777" w:rsidR="008D6450" w:rsidRPr="008D6450" w:rsidRDefault="008D6450" w:rsidP="008D6450">
                        <w:pPr>
                          <w:keepNext/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f</w:t>
                        </w: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q,3</w:t>
                        </w: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5FB478F7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0,750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29917A5E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proofErr w:type="spellStart"/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kN</w:t>
                        </w:r>
                        <w:proofErr w:type="spellEnd"/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/m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4D102B6F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005F1F83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righ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Symbol" w:hAnsi="Symbol" w:cs="Symbol"/>
                            <w:color w:val="000000"/>
                            <w:spacing w:val="0"/>
                            <w:sz w:val="15"/>
                            <w:szCs w:val="15"/>
                          </w:rPr>
                          <w:t>g</w:t>
                        </w: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5C48A46D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1,5</w:t>
                        </w:r>
                      </w:p>
                    </w:tc>
                  </w:tr>
                </w:tbl>
                <w:p w14:paraId="4029CD91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8D6450" w:rsidRPr="008D6450" w14:paraId="28C32B80" w14:textId="77777777" w:rsidTr="00622B20">
              <w:tc>
                <w:tcPr>
                  <w:tcW w:w="0" w:type="auto"/>
                  <w:tcBorders>
                    <w:top w:val="single" w:sz="4" w:space="0" w:color="BFDEF0"/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113" w:type="dxa"/>
                    <w:left w:w="113" w:type="dxa"/>
                    <w:bottom w:w="113" w:type="dxa"/>
                    <w:right w:w="113" w:type="dxa"/>
                  </w:tcMar>
                </w:tcPr>
                <w:p w14:paraId="49E18678" w14:textId="77777777" w:rsidR="008D6450" w:rsidRPr="008D6450" w:rsidRDefault="008D6450" w:rsidP="008D6450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Podélná výztuž</w:t>
                  </w:r>
                </w:p>
                <w:tbl>
                  <w:tblPr>
                    <w:tblW w:w="0" w:type="auto"/>
                    <w:tblCellMar>
                      <w:left w:w="10" w:type="dxa"/>
                      <w:right w:w="10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944"/>
                    <w:gridCol w:w="2392"/>
                  </w:tblGrid>
                  <w:tr w:rsidR="008D6450" w:rsidRPr="008D6450" w14:paraId="7E7CB42C" w14:textId="77777777" w:rsidTr="00622B20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6BF07F3C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Horní výztuž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tbl>
                        <w:tblPr>
                          <w:tblW w:w="0" w:type="auto"/>
                          <w:tblCellMar>
                            <w:left w:w="10" w:type="dxa"/>
                            <w:right w:w="1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527"/>
                          <w:gridCol w:w="1136"/>
                          <w:gridCol w:w="619"/>
                        </w:tblGrid>
                        <w:tr w:rsidR="008D6450" w:rsidRPr="008D6450" w14:paraId="7B4EFC6F" w14:textId="77777777" w:rsidTr="00622B20">
                          <w:tc>
                            <w:tcPr>
                              <w:tcW w:w="0" w:type="auto"/>
                              <w:tcMar>
                                <w:right w:w="100" w:type="dxa"/>
                              </w:tcMar>
                            </w:tcPr>
                            <w:p w14:paraId="044E123E" w14:textId="77777777" w:rsidR="008D6450" w:rsidRPr="008D6450" w:rsidRDefault="008D6450" w:rsidP="008D6450">
                              <w:pPr>
                                <w:keepNext/>
                                <w:spacing w:line="259" w:lineRule="auto"/>
                                <w:ind w:firstLine="0"/>
                                <w:jc w:val="left"/>
                                <w:rPr>
                                  <w:rFonts w:ascii="Arial" w:hAnsi="Arial" w:cs="Arial"/>
                                  <w:spacing w:val="0"/>
                                  <w:sz w:val="20"/>
                                </w:rPr>
                              </w:pPr>
                              <w:r w:rsidRPr="008D6450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6×</w:t>
                              </w:r>
                              <w:r w:rsidRPr="008D6450">
                                <w:rPr>
                                  <w:rFonts w:ascii="Symbol" w:hAnsi="Symbol" w:cs="Symbo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f</w:t>
                              </w:r>
                              <w:r w:rsidRPr="008D6450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right w:w="100" w:type="dxa"/>
                              </w:tcMar>
                            </w:tcPr>
                            <w:p w14:paraId="421E884D" w14:textId="77777777" w:rsidR="008D6450" w:rsidRPr="008D6450" w:rsidRDefault="008D6450" w:rsidP="008D6450">
                              <w:pPr>
                                <w:spacing w:line="259" w:lineRule="auto"/>
                                <w:ind w:firstLine="0"/>
                                <w:jc w:val="left"/>
                                <w:rPr>
                                  <w:rFonts w:ascii="Arial" w:hAnsi="Arial" w:cs="Arial"/>
                                  <w:spacing w:val="0"/>
                                  <w:sz w:val="20"/>
                                </w:rPr>
                              </w:pPr>
                              <w:r w:rsidRPr="008D6450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- 4000 (0,0;4,0)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right w:w="100" w:type="dxa"/>
                              </w:tcMar>
                            </w:tcPr>
                            <w:p w14:paraId="285FB928" w14:textId="77777777" w:rsidR="008D6450" w:rsidRPr="008D6450" w:rsidRDefault="008D6450" w:rsidP="008D6450">
                              <w:pPr>
                                <w:spacing w:line="259" w:lineRule="auto"/>
                                <w:ind w:firstLine="0"/>
                                <w:jc w:val="left"/>
                                <w:rPr>
                                  <w:rFonts w:ascii="Arial" w:hAnsi="Arial" w:cs="Arial"/>
                                  <w:spacing w:val="0"/>
                                  <w:sz w:val="20"/>
                                </w:rPr>
                              </w:pPr>
                              <w:r w:rsidRPr="008D6450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-kr.20,0</w:t>
                              </w:r>
                            </w:p>
                          </w:tc>
                        </w:tr>
                      </w:tbl>
                      <w:p w14:paraId="2037246A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</w:p>
                    </w:tc>
                  </w:tr>
                  <w:tr w:rsidR="008D6450" w:rsidRPr="008D6450" w14:paraId="7DBF466E" w14:textId="77777777" w:rsidTr="00622B20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1118E8A2" w14:textId="77777777" w:rsidR="008D6450" w:rsidRPr="008D6450" w:rsidRDefault="008D6450" w:rsidP="008D6450">
                        <w:pPr>
                          <w:keepNext/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8D6450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Dolní výztuž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tbl>
                        <w:tblPr>
                          <w:tblW w:w="0" w:type="auto"/>
                          <w:tblCellMar>
                            <w:left w:w="10" w:type="dxa"/>
                            <w:right w:w="1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527"/>
                          <w:gridCol w:w="1136"/>
                          <w:gridCol w:w="619"/>
                        </w:tblGrid>
                        <w:tr w:rsidR="008D6450" w:rsidRPr="008D6450" w14:paraId="05CE8EFD" w14:textId="77777777" w:rsidTr="00622B20">
                          <w:tc>
                            <w:tcPr>
                              <w:tcW w:w="0" w:type="auto"/>
                              <w:tcMar>
                                <w:right w:w="100" w:type="dxa"/>
                              </w:tcMar>
                            </w:tcPr>
                            <w:p w14:paraId="03A15104" w14:textId="77777777" w:rsidR="008D6450" w:rsidRPr="008D6450" w:rsidRDefault="008D6450" w:rsidP="008D6450">
                              <w:pPr>
                                <w:keepNext/>
                                <w:spacing w:line="259" w:lineRule="auto"/>
                                <w:ind w:firstLine="0"/>
                                <w:jc w:val="left"/>
                                <w:rPr>
                                  <w:rFonts w:ascii="Arial" w:hAnsi="Arial" w:cs="Arial"/>
                                  <w:spacing w:val="0"/>
                                  <w:sz w:val="20"/>
                                </w:rPr>
                              </w:pPr>
                              <w:r w:rsidRPr="008D6450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5×</w:t>
                              </w:r>
                              <w:r w:rsidRPr="008D6450">
                                <w:rPr>
                                  <w:rFonts w:ascii="Symbol" w:hAnsi="Symbol" w:cs="Symbo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f</w:t>
                              </w:r>
                              <w:r w:rsidRPr="008D6450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right w:w="100" w:type="dxa"/>
                              </w:tcMar>
                            </w:tcPr>
                            <w:p w14:paraId="5EADC8D7" w14:textId="77777777" w:rsidR="008D6450" w:rsidRPr="008D6450" w:rsidRDefault="008D6450" w:rsidP="008D6450">
                              <w:pPr>
                                <w:spacing w:line="259" w:lineRule="auto"/>
                                <w:ind w:firstLine="0"/>
                                <w:jc w:val="left"/>
                                <w:rPr>
                                  <w:rFonts w:ascii="Arial" w:hAnsi="Arial" w:cs="Arial"/>
                                  <w:spacing w:val="0"/>
                                  <w:sz w:val="20"/>
                                </w:rPr>
                              </w:pPr>
                              <w:r w:rsidRPr="008D6450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- 4000 (0,0;4,0)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right w:w="100" w:type="dxa"/>
                              </w:tcMar>
                            </w:tcPr>
                            <w:p w14:paraId="4BFEB766" w14:textId="77777777" w:rsidR="008D6450" w:rsidRPr="008D6450" w:rsidRDefault="008D6450" w:rsidP="008D6450">
                              <w:pPr>
                                <w:spacing w:line="259" w:lineRule="auto"/>
                                <w:ind w:firstLine="0"/>
                                <w:jc w:val="left"/>
                                <w:rPr>
                                  <w:rFonts w:ascii="Arial" w:hAnsi="Arial" w:cs="Arial"/>
                                  <w:spacing w:val="0"/>
                                  <w:sz w:val="20"/>
                                </w:rPr>
                              </w:pPr>
                              <w:r w:rsidRPr="008D6450">
                                <w:rPr>
                                  <w:rFonts w:ascii="Arial" w:hAnsi="Arial" w:cs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-kr.20,0</w:t>
                              </w:r>
                            </w:p>
                          </w:tc>
                        </w:tr>
                      </w:tbl>
                      <w:p w14:paraId="60502599" w14:textId="77777777" w:rsidR="008D6450" w:rsidRPr="008D6450" w:rsidRDefault="008D6450" w:rsidP="008D6450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</w:p>
                    </w:tc>
                  </w:tr>
                </w:tbl>
                <w:p w14:paraId="2DFDE0B9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13" w:type="dxa"/>
                    <w:left w:w="113" w:type="dxa"/>
                    <w:bottom w:w="113" w:type="dxa"/>
                    <w:right w:w="113" w:type="dxa"/>
                  </w:tcMar>
                </w:tcPr>
                <w:p w14:paraId="7FA2EF4C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Smyková výztuž</w:t>
                  </w:r>
                </w:p>
              </w:tc>
            </w:tr>
            <w:tr w:rsidR="008D6450" w:rsidRPr="008D6450" w14:paraId="6039B0B2" w14:textId="77777777" w:rsidTr="00622B20">
              <w:tc>
                <w:tcPr>
                  <w:tcW w:w="0" w:type="auto"/>
                  <w:gridSpan w:val="2"/>
                  <w:tcBorders>
                    <w:top w:val="single" w:sz="4" w:space="0" w:color="BFDEF0"/>
                    <w:left w:val="single" w:sz="11" w:space="0" w:color="007AC3"/>
                    <w:bottom w:val="single" w:sz="4" w:space="0" w:color="BFDEF0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2688EC3" w14:textId="017AED35" w:rsidR="008D6450" w:rsidRPr="008D6450" w:rsidRDefault="008D6450" w:rsidP="008D6450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095BB4E1" wp14:editId="0F12C38D">
                        <wp:extent cx="5632450" cy="1854200"/>
                        <wp:effectExtent l="0" t="0" r="6350" b="0"/>
                        <wp:docPr id="83" name="Obrázek 83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32450" cy="1854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D6450" w:rsidRPr="008D6450" w14:paraId="6635CBC1" w14:textId="77777777" w:rsidTr="00622B20">
              <w:tc>
                <w:tcPr>
                  <w:tcW w:w="0" w:type="auto"/>
                  <w:tcBorders>
                    <w:top w:val="single" w:sz="4" w:space="0" w:color="BFDEF0"/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113" w:type="dxa"/>
                    <w:left w:w="113" w:type="dxa"/>
                    <w:bottom w:w="113" w:type="dxa"/>
                    <w:right w:w="113" w:type="dxa"/>
                  </w:tcMar>
                </w:tcPr>
                <w:p w14:paraId="203C7F0C" w14:textId="77777777" w:rsidR="008D6450" w:rsidRPr="008D6450" w:rsidRDefault="008D6450" w:rsidP="008D6450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Posouzení mezního stavu únosnosti</w:t>
                  </w:r>
                </w:p>
                <w:p w14:paraId="4BE2B5CB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Ohyb dílce</w:t>
                  </w:r>
                </w:p>
                <w:p w14:paraId="5364FCB2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Kritický řez v bodě x = 2,000m</w:t>
                  </w:r>
                </w:p>
                <w:p w14:paraId="643F0B3C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Ed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10,35kNm ≤ M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Rd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11,04kNm </w:t>
                  </w:r>
                  <w:r w:rsidRPr="008D6450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Vyhovuje 93,7 %</w:t>
                  </w:r>
                </w:p>
                <w:p w14:paraId="619EDD14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Smyk dílce</w:t>
                  </w:r>
                </w:p>
                <w:p w14:paraId="269431C4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Kritický řez v bodě x = 0,000m</w:t>
                  </w:r>
                </w:p>
                <w:p w14:paraId="1E45FC74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Ed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10,35kN ≤ V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Rd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40,04kN </w:t>
                  </w:r>
                  <w:r w:rsidRPr="008D6450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Vyhovuje 25,8 %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13" w:type="dxa"/>
                    <w:left w:w="113" w:type="dxa"/>
                    <w:bottom w:w="113" w:type="dxa"/>
                    <w:right w:w="113" w:type="dxa"/>
                  </w:tcMar>
                </w:tcPr>
                <w:p w14:paraId="7DF2B638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Posouzení mezního stavu použitelnosti</w:t>
                  </w:r>
                </w:p>
                <w:p w14:paraId="63457881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Šířka trhlin</w:t>
                  </w:r>
                </w:p>
                <w:p w14:paraId="7B2CD7EF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w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0,111mm ≤ w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max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0,400mm </w:t>
                  </w:r>
                  <w:r w:rsidRPr="008D6450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Vyhovuje 27,7 %</w:t>
                  </w:r>
                </w:p>
                <w:p w14:paraId="0264DB52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b/>
                      <w:color w:val="000000"/>
                      <w:spacing w:val="0"/>
                      <w:sz w:val="15"/>
                      <w:szCs w:val="15"/>
                    </w:rPr>
                    <w:t>Průhyb dílce</w:t>
                  </w:r>
                </w:p>
                <w:p w14:paraId="723E970D" w14:textId="77777777" w:rsidR="008D6450" w:rsidRPr="008D6450" w:rsidRDefault="008D6450" w:rsidP="008D6450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w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kv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42,4mm &gt; w</w:t>
                  </w:r>
                  <w:proofErr w:type="spellStart"/>
                  <w:r w:rsidRPr="008D6450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kv,lim</w:t>
                  </w:r>
                  <w:proofErr w:type="spellEnd"/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 20,0mm </w:t>
                  </w:r>
                  <w:r w:rsidRPr="008D6450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  <w:r w:rsidRPr="008D6450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</w:t>
                  </w:r>
                  <w:r w:rsidRPr="008D6450">
                    <w:rPr>
                      <w:rFonts w:ascii="Arial" w:hAnsi="Arial" w:cs="Arial"/>
                      <w:b/>
                      <w:color w:val="C00000"/>
                      <w:spacing w:val="0"/>
                      <w:sz w:val="15"/>
                      <w:szCs w:val="15"/>
                    </w:rPr>
                    <w:t>Nevyhovuje</w:t>
                  </w:r>
                </w:p>
              </w:tc>
            </w:tr>
          </w:tbl>
          <w:p w14:paraId="38D68999" w14:textId="77777777" w:rsidR="008D6450" w:rsidRPr="008D6450" w:rsidRDefault="008D6450" w:rsidP="008D6450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</w:tc>
      </w:tr>
      <w:tr w:rsidR="008D6450" w:rsidRPr="008D6450" w14:paraId="5BD3E0F0" w14:textId="77777777" w:rsidTr="00622B20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5" w:type="dxa"/>
              <w:left w:w="50" w:type="dxa"/>
              <w:bottom w:w="25" w:type="dxa"/>
              <w:right w:w="50" w:type="dxa"/>
            </w:tcMar>
            <w:vAlign w:val="center"/>
          </w:tcPr>
          <w:p w14:paraId="0184B9AD" w14:textId="77777777" w:rsidR="008D6450" w:rsidRPr="008D6450" w:rsidRDefault="008D6450" w:rsidP="008D6450">
            <w:pPr>
              <w:keepNext/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20"/>
              </w:rPr>
            </w:pPr>
            <w:r w:rsidRPr="008D6450">
              <w:rPr>
                <w:rFonts w:ascii="Arial" w:hAnsi="Arial" w:cs="Arial"/>
                <w:b/>
                <w:color w:val="007AC3"/>
                <w:spacing w:val="0"/>
                <w:sz w:val="20"/>
              </w:rPr>
              <w:t>211,9 % NEVYHOVUJE</w:t>
            </w:r>
          </w:p>
        </w:tc>
      </w:tr>
    </w:tbl>
    <w:p w14:paraId="068E3B6A" w14:textId="45C0967E" w:rsidR="008D6450" w:rsidRDefault="008D6450" w:rsidP="008D6450"/>
    <w:p w14:paraId="1ADA0773" w14:textId="7872A8AA" w:rsidR="00135381" w:rsidRDefault="00135381" w:rsidP="00135381">
      <w:pPr>
        <w:pStyle w:val="Nadpis2"/>
      </w:pPr>
      <w:bookmarkStart w:id="67" w:name="_Toc85130100"/>
      <w:r>
        <w:lastRenderedPageBreak/>
        <w:t>SO 01 vyzdívky stávajících oken</w:t>
      </w:r>
      <w:bookmarkEnd w:id="67"/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147"/>
        <w:gridCol w:w="4365"/>
      </w:tblGrid>
      <w:tr w:rsidR="001F3809" w:rsidRPr="001F3809" w14:paraId="224B551A" w14:textId="77777777" w:rsidTr="00B64F42">
        <w:trPr>
          <w:tblHeader/>
        </w:trPr>
        <w:tc>
          <w:tcPr>
            <w:tcW w:w="0" w:type="auto"/>
            <w:gridSpan w:val="2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5" w:type="dxa"/>
              <w:left w:w="50" w:type="dxa"/>
              <w:bottom w:w="25" w:type="dxa"/>
              <w:right w:w="50" w:type="dxa"/>
            </w:tcMar>
            <w:vAlign w:val="center"/>
          </w:tcPr>
          <w:p w14:paraId="7EFF46C8" w14:textId="77777777" w:rsidR="001F3809" w:rsidRPr="001F3809" w:rsidRDefault="001F3809" w:rsidP="001F3809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7AC3"/>
                <w:spacing w:val="0"/>
                <w:sz w:val="20"/>
              </w:rPr>
              <w:t>Vyzdívka</w:t>
            </w:r>
          </w:p>
        </w:tc>
      </w:tr>
      <w:tr w:rsidR="001F3809" w:rsidRPr="001F3809" w14:paraId="7821014B" w14:textId="77777777" w:rsidTr="00B64F42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</w:tcPr>
          <w:p w14:paraId="3F0C9665" w14:textId="1024F9A7" w:rsidR="001F3809" w:rsidRPr="001F3809" w:rsidRDefault="001F3809" w:rsidP="001F3809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noProof/>
                <w:spacing w:val="0"/>
                <w:sz w:val="20"/>
              </w:rPr>
              <w:drawing>
                <wp:inline distT="0" distB="0" distL="0" distR="0" wp14:anchorId="095B5B42" wp14:editId="5DE4BE0E">
                  <wp:extent cx="3255645" cy="2734945"/>
                  <wp:effectExtent l="0" t="0" r="0" b="0"/>
                  <wp:docPr id="13" name="Obrázek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5645" cy="2734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25" w:type="dxa"/>
              <w:left w:w="50" w:type="dxa"/>
              <w:bottom w:w="25" w:type="dxa"/>
              <w:right w:w="50" w:type="dxa"/>
            </w:tcMar>
          </w:tcPr>
          <w:p w14:paraId="60F27343" w14:textId="77777777" w:rsidR="001F3809" w:rsidRPr="001F3809" w:rsidRDefault="001F3809" w:rsidP="001F3809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7AC3"/>
                <w:spacing w:val="0"/>
                <w:sz w:val="20"/>
              </w:rPr>
              <w:t>Materiál</w:t>
            </w:r>
          </w:p>
          <w:p w14:paraId="503CB19F" w14:textId="77777777" w:rsidR="001F3809" w:rsidRPr="001F3809" w:rsidRDefault="001F3809" w:rsidP="001F3809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Název: YTONG P2-400 (Standard) P2,6 - Malta pro tenké spáry</w:t>
            </w: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929"/>
              <w:gridCol w:w="339"/>
              <w:gridCol w:w="198"/>
              <w:gridCol w:w="799"/>
            </w:tblGrid>
            <w:tr w:rsidR="001F3809" w:rsidRPr="001F3809" w14:paraId="0CDAB08C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43770A43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Pevnost v tlaku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8D17C9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f</w:t>
                  </w:r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27A574F0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183EAFD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1,802 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</w:p>
              </w:tc>
            </w:tr>
            <w:tr w:rsidR="001F3809" w:rsidRPr="001F3809" w14:paraId="0C92113C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3CB3AD0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Pevnost ve smyku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54018191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f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vko</w:t>
                  </w:r>
                  <w:proofErr w:type="spellEnd"/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58D46EF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8B1EB0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0,3 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</w:p>
              </w:tc>
            </w:tr>
            <w:tr w:rsidR="001F3809" w:rsidRPr="001F3809" w14:paraId="205041DA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5AABEC48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Pevnost v tahu za ohybu okolo vodorovné osy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0947CEC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f</w:t>
                  </w:r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xk1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2B891964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59FD8E2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0,15 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</w:p>
              </w:tc>
            </w:tr>
            <w:tr w:rsidR="001F3809" w:rsidRPr="001F3809" w14:paraId="0913C9C3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41FB0350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Pevnost v tahu za ohybu okolo svislé osy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55BAF9F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f</w:t>
                  </w:r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xk2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011453C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03DE7AA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0,2 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</w:p>
              </w:tc>
            </w:tr>
            <w:tr w:rsidR="001F3809" w:rsidRPr="001F3809" w14:paraId="5EDE4551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572FF731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Dílčí součinitel materiálu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62AF9F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g</w:t>
                  </w:r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M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9C41249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1FE2BAD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2,7</w:t>
                  </w:r>
                </w:p>
              </w:tc>
            </w:tr>
            <w:tr w:rsidR="001F3809" w:rsidRPr="001F3809" w14:paraId="24FC7170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10161A7B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Součinitel dotvarování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B02A34C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j</w:t>
                  </w:r>
                  <w:r w:rsidRPr="001F3809">
                    <w:rPr>
                      <w:rFonts w:ascii="Symbol" w:hAnsi="Symbol" w:cs="Symbo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Ą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F3F6071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D63B3FA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</w:t>
                  </w:r>
                </w:p>
              </w:tc>
            </w:tr>
            <w:tr w:rsidR="001F3809" w:rsidRPr="001F3809" w14:paraId="3941F7A6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039893A8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Objemová hmotnost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0F654FD4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r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CB4298B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6AA95CE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400</w:t>
                  </w:r>
                </w:p>
              </w:tc>
            </w:tr>
          </w:tbl>
          <w:p w14:paraId="32C65FCA" w14:textId="77777777" w:rsidR="001F3809" w:rsidRPr="001F3809" w:rsidRDefault="001F3809" w:rsidP="001F3809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7AC3"/>
                <w:spacing w:val="0"/>
                <w:sz w:val="20"/>
              </w:rPr>
              <w:t>Způsob podepření</w:t>
            </w:r>
          </w:p>
          <w:p w14:paraId="7F55A2F8" w14:textId="77777777" w:rsidR="001F3809" w:rsidRPr="001F3809" w:rsidRDefault="001F3809" w:rsidP="001F3809">
            <w:pPr>
              <w:spacing w:line="7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193"/>
              <w:gridCol w:w="3072"/>
            </w:tblGrid>
            <w:tr w:rsidR="001F3809" w:rsidRPr="001F3809" w14:paraId="3B8C10BE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1359F51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Účinná tloušťka: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D1C2388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0,300m</w:t>
                  </w:r>
                </w:p>
              </w:tc>
            </w:tr>
            <w:tr w:rsidR="001F3809" w:rsidRPr="001F3809" w14:paraId="0DF78524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076B1814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Způsob podepření: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2875C9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Stěna podepřená v úrovni paty a při obou svislých okrajích</w:t>
                  </w:r>
                </w:p>
              </w:tc>
            </w:tr>
            <w:tr w:rsidR="001F3809" w:rsidRPr="001F3809" w14:paraId="7ED5E525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6BBB74B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1798AFE" w14:textId="29FC39FD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10C8B61E" wp14:editId="2B5C0404">
                        <wp:extent cx="287655" cy="287655"/>
                        <wp:effectExtent l="0" t="0" r="0" b="0"/>
                        <wp:docPr id="10" name="Obrázek 10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655" cy="2876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F3809" w:rsidRPr="001F3809" w14:paraId="2EBBF68C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6EC4C974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Výška stěny: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0E7161A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5,450m</w:t>
                  </w:r>
                </w:p>
              </w:tc>
            </w:tr>
            <w:tr w:rsidR="001F3809" w:rsidRPr="001F3809" w14:paraId="6E0A75C6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7BEE192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Délka stěny: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8479ACC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5,650m</w:t>
                  </w:r>
                </w:p>
              </w:tc>
            </w:tr>
            <w:tr w:rsidR="001F3809" w:rsidRPr="001F3809" w14:paraId="4FB4F934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22551BE7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Vzpěrná výška: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tbl>
                  <w:tblPr>
                    <w:tblW w:w="0" w:type="auto"/>
                    <w:tblCellMar>
                      <w:left w:w="10" w:type="dxa"/>
                      <w:right w:w="1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94"/>
                    <w:gridCol w:w="227"/>
                    <w:gridCol w:w="2441"/>
                  </w:tblGrid>
                  <w:tr w:rsidR="001F3809" w:rsidRPr="001F3809" w14:paraId="6111A6DD" w14:textId="77777777" w:rsidTr="00B64F42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361C20D8" w14:textId="77777777" w:rsidR="001F3809" w:rsidRPr="001F3809" w:rsidRDefault="001F3809" w:rsidP="001F3809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F3809">
                          <w:rPr>
                            <w:rFonts w:ascii="Symbol" w:hAnsi="Symbol" w:cs="Symbol"/>
                            <w:color w:val="000000"/>
                            <w:spacing w:val="0"/>
                            <w:sz w:val="15"/>
                            <w:szCs w:val="15"/>
                          </w:rPr>
                          <w:t>r</w:t>
                        </w: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7024D396" w14:textId="77777777" w:rsidR="001F3809" w:rsidRPr="001F3809" w:rsidRDefault="001F3809" w:rsidP="001F3809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 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4FD60885" w14:textId="77777777" w:rsidR="001F3809" w:rsidRPr="001F3809" w:rsidRDefault="001F3809" w:rsidP="001F3809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F3809">
                          <w:rPr>
                            <w:rFonts w:ascii="Symbol" w:hAnsi="Symbol" w:cs="Symbol"/>
                            <w:color w:val="000000"/>
                            <w:spacing w:val="0"/>
                            <w:sz w:val="15"/>
                            <w:szCs w:val="15"/>
                          </w:rPr>
                          <w:t>r</w:t>
                        </w: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1</w:t>
                        </w: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/ [1 + (h / l)</w:t>
                        </w: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position w:val="3"/>
                            <w:sz w:val="12"/>
                            <w:szCs w:val="12"/>
                          </w:rPr>
                          <w:t>2</w:t>
                        </w: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] = 2 / [1 + (5,45 / 5,65)</w:t>
                        </w: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position w:val="3"/>
                            <w:sz w:val="12"/>
                            <w:szCs w:val="12"/>
                          </w:rPr>
                          <w:t>2</w:t>
                        </w: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] = 1,036</w:t>
                        </w:r>
                      </w:p>
                    </w:tc>
                  </w:tr>
                  <w:tr w:rsidR="001F3809" w:rsidRPr="001F3809" w14:paraId="20BFC579" w14:textId="77777777" w:rsidTr="00B64F42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7D3B503C" w14:textId="77777777" w:rsidR="001F3809" w:rsidRPr="001F3809" w:rsidRDefault="001F3809" w:rsidP="001F3809">
                        <w:pPr>
                          <w:keepNext/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h</w:t>
                        </w:r>
                        <w:proofErr w:type="spellStart"/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ef</w:t>
                        </w:r>
                        <w:proofErr w:type="spellEnd"/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678219D6" w14:textId="77777777" w:rsidR="001F3809" w:rsidRPr="001F3809" w:rsidRDefault="001F3809" w:rsidP="001F3809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 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05261351" w14:textId="77777777" w:rsidR="001F3809" w:rsidRPr="001F3809" w:rsidRDefault="001F3809" w:rsidP="001F3809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F3809">
                          <w:rPr>
                            <w:rFonts w:ascii="Symbol" w:hAnsi="Symbol" w:cs="Symbol"/>
                            <w:color w:val="000000"/>
                            <w:spacing w:val="0"/>
                            <w:sz w:val="15"/>
                            <w:szCs w:val="15"/>
                          </w:rPr>
                          <w:t>r</w:t>
                        </w: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3</w:t>
                        </w: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× h = 1,036 × 5,45 = 5,646 m</w:t>
                        </w:r>
                      </w:p>
                    </w:tc>
                  </w:tr>
                </w:tbl>
                <w:p w14:paraId="78076B8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</w:tbl>
          <w:p w14:paraId="6CC90DBD" w14:textId="77777777" w:rsidR="001F3809" w:rsidRPr="001F3809" w:rsidRDefault="001F3809" w:rsidP="001F3809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</w:tc>
      </w:tr>
      <w:tr w:rsidR="001F3809" w:rsidRPr="001F3809" w14:paraId="40A24616" w14:textId="77777777" w:rsidTr="00B64F42">
        <w:tc>
          <w:tcPr>
            <w:tcW w:w="0" w:type="auto"/>
            <w:gridSpan w:val="2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tcMar>
              <w:top w:w="25" w:type="dxa"/>
              <w:left w:w="50" w:type="dxa"/>
              <w:bottom w:w="25" w:type="dxa"/>
              <w:right w:w="50" w:type="dxa"/>
            </w:tcMar>
          </w:tcPr>
          <w:p w14:paraId="253BA158" w14:textId="77777777" w:rsidR="001F3809" w:rsidRPr="001F3809" w:rsidRDefault="001F3809" w:rsidP="001F3809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7AC3"/>
                <w:spacing w:val="0"/>
                <w:sz w:val="20"/>
              </w:rPr>
              <w:t>Mezní stav únosnosti</w:t>
            </w:r>
          </w:p>
          <w:p w14:paraId="7BA9739F" w14:textId="77777777" w:rsidR="001F3809" w:rsidRPr="001F3809" w:rsidRDefault="001F3809" w:rsidP="001F3809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Štíhlost prvku h</w:t>
            </w:r>
            <w:proofErr w:type="spellStart"/>
            <w:r w:rsidRPr="001F3809">
              <w:rPr>
                <w:rFonts w:ascii="Arial" w:hAnsi="Arial" w:cs="Arial"/>
                <w:color w:val="000000"/>
                <w:spacing w:val="0"/>
                <w:position w:val="-3"/>
                <w:sz w:val="12"/>
                <w:szCs w:val="12"/>
              </w:rPr>
              <w:t>ef</w:t>
            </w:r>
            <w:proofErr w:type="spellEnd"/>
            <w:r w:rsidRPr="001F3809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/t</w:t>
            </w:r>
            <w:proofErr w:type="spellStart"/>
            <w:r w:rsidRPr="001F3809">
              <w:rPr>
                <w:rFonts w:ascii="Arial" w:hAnsi="Arial" w:cs="Arial"/>
                <w:color w:val="000000"/>
                <w:spacing w:val="0"/>
                <w:position w:val="-3"/>
                <w:sz w:val="12"/>
                <w:szCs w:val="12"/>
              </w:rPr>
              <w:t>ef</w:t>
            </w:r>
            <w:proofErr w:type="spellEnd"/>
            <w:r w:rsidRPr="001F3809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 = 18,82 ≤ 27 </w:t>
            </w:r>
            <w:r w:rsidRPr="001F3809">
              <w:rPr>
                <w:rFonts w:ascii="Cambria Math" w:hAnsi="Cambria Math" w:cs="Cambria Math"/>
                <w:color w:val="000000"/>
                <w:spacing w:val="0"/>
                <w:sz w:val="15"/>
                <w:szCs w:val="15"/>
              </w:rPr>
              <w:t>⇒</w:t>
            </w:r>
            <w:r w:rsidRPr="001F3809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 </w:t>
            </w:r>
            <w:r w:rsidRPr="001F3809">
              <w:rPr>
                <w:rFonts w:ascii="Arial" w:hAnsi="Arial" w:cs="Arial"/>
                <w:b/>
                <w:color w:val="00A000"/>
                <w:spacing w:val="0"/>
                <w:sz w:val="15"/>
                <w:szCs w:val="15"/>
              </w:rPr>
              <w:t>Vyhovuje</w:t>
            </w:r>
          </w:p>
          <w:p w14:paraId="2EC5A5FB" w14:textId="77777777" w:rsidR="001F3809" w:rsidRPr="001F3809" w:rsidRDefault="001F3809" w:rsidP="001F3809">
            <w:pPr>
              <w:spacing w:line="7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  <w:tbl>
            <w:tblPr>
              <w:tblW w:w="5000" w:type="pct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3115"/>
              <w:gridCol w:w="1292"/>
              <w:gridCol w:w="1488"/>
              <w:gridCol w:w="1203"/>
              <w:gridCol w:w="1806"/>
            </w:tblGrid>
            <w:tr w:rsidR="001F3809" w:rsidRPr="001F3809" w14:paraId="52E39769" w14:textId="77777777" w:rsidTr="00B64F42">
              <w:trPr>
                <w:tblHeader/>
              </w:trPr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F7D548A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č.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621217A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Název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00E1C2A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N</w:t>
                  </w: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85B3EBE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</w:t>
                  </w: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Edy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F82BD70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V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Edz</w:t>
                  </w:r>
                  <w:proofErr w:type="spellEnd"/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007AC3"/>
                    <w:right w:val="single" w:sz="11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5AA574A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Posouzení</w:t>
                  </w:r>
                </w:p>
              </w:tc>
            </w:tr>
            <w:tr w:rsidR="001F3809" w:rsidRPr="001F3809" w14:paraId="13024185" w14:textId="77777777" w:rsidTr="00B64F42">
              <w:trPr>
                <w:tblHeader/>
              </w:trPr>
              <w:tc>
                <w:tcPr>
                  <w:tcW w:w="0" w:type="auto"/>
                  <w:vMerge/>
                  <w:tcBorders>
                    <w:left w:val="single" w:sz="11" w:space="0" w:color="007AC3"/>
                    <w:right w:val="single" w:sz="4" w:space="0" w:color="7FBDE1"/>
                  </w:tcBorders>
                </w:tcPr>
                <w:p w14:paraId="003475B5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7FBDE1"/>
                    <w:right w:val="single" w:sz="4" w:space="0" w:color="007AC3"/>
                  </w:tcBorders>
                </w:tcPr>
                <w:p w14:paraId="77945D11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7FBDE1"/>
                    <w:left w:val="single" w:sz="4" w:space="0" w:color="007AC3"/>
                    <w:bottom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1C35DD9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N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Rd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4" w:space="0" w:color="7FBDE1"/>
                    <w:left w:val="single" w:sz="4" w:space="0" w:color="007AC3"/>
                    <w:bottom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EF41BB0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Rdy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4" w:space="0" w:color="7FBDE1"/>
                    <w:left w:val="single" w:sz="4" w:space="0" w:color="007AC3"/>
                    <w:bottom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5D6D7D9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V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Rdz</w:t>
                  </w:r>
                  <w:proofErr w:type="spellEnd"/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right w:val="single" w:sz="11" w:space="0" w:color="007AC3"/>
                  </w:tcBorders>
                </w:tcPr>
                <w:p w14:paraId="5E23806A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1F3809" w:rsidRPr="001F3809" w14:paraId="42783367" w14:textId="77777777" w:rsidTr="00B64F42">
              <w:trPr>
                <w:tblHeader/>
              </w:trPr>
              <w:tc>
                <w:tcPr>
                  <w:tcW w:w="0" w:type="auto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7FBDE1"/>
                  </w:tcBorders>
                </w:tcPr>
                <w:p w14:paraId="58984B14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</w:tcPr>
                <w:p w14:paraId="65852E3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7FBDE1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14A8F54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</w:t>
                  </w:r>
                  <w:proofErr w:type="spellEnd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/m]</w:t>
                  </w:r>
                </w:p>
              </w:tc>
              <w:tc>
                <w:tcPr>
                  <w:tcW w:w="0" w:type="auto"/>
                  <w:tcBorders>
                    <w:top w:val="single" w:sz="4" w:space="0" w:color="7FBDE1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4696ED1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kNm</w:t>
                  </w:r>
                  <w:proofErr w:type="spellEnd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/m]</w:t>
                  </w:r>
                </w:p>
              </w:tc>
              <w:tc>
                <w:tcPr>
                  <w:tcW w:w="0" w:type="auto"/>
                  <w:tcBorders>
                    <w:top w:val="single" w:sz="4" w:space="0" w:color="7FBDE1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BCD37F2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</w:t>
                  </w:r>
                  <w:proofErr w:type="spellEnd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/m]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bottom w:val="single" w:sz="11" w:space="0" w:color="007AC3"/>
                    <w:right w:val="single" w:sz="11" w:space="0" w:color="007AC3"/>
                  </w:tcBorders>
                </w:tcPr>
                <w:p w14:paraId="4AE80798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1F3809" w:rsidRPr="001F3809" w14:paraId="0DE49E1B" w14:textId="77777777" w:rsidTr="00B64F42"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858C073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FDBC0F0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Zat</w:t>
                  </w:r>
                  <w:proofErr w:type="spellEnd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. případ 1 - Hlava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C8583C4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-1,00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91CC21B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F4F5FBA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5,00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007AC3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31814D9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  <w:tr w:rsidR="001F3809" w:rsidRPr="001F3809" w14:paraId="0E74B569" w14:textId="77777777" w:rsidTr="00B64F42">
              <w:tc>
                <w:tcPr>
                  <w:tcW w:w="0" w:type="auto"/>
                  <w:vMerge/>
                  <w:tcBorders>
                    <w:left w:val="single" w:sz="11" w:space="0" w:color="007AC3"/>
                    <w:right w:val="single" w:sz="4" w:space="0" w:color="BFDEF0"/>
                  </w:tcBorders>
                </w:tcPr>
                <w:p w14:paraId="16921A0C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</w:tcPr>
                <w:p w14:paraId="7DFE069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54FAC98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-180,23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C9CFFB0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E09CCD2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18,78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bottom w:val="single" w:sz="4" w:space="0" w:color="BFDEF0"/>
                    <w:right w:val="single" w:sz="11" w:space="0" w:color="007AC3"/>
                  </w:tcBorders>
                </w:tcPr>
                <w:p w14:paraId="79034B82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1F3809" w:rsidRPr="001F3809" w14:paraId="3EF40874" w14:textId="77777777" w:rsidTr="00B64F42">
              <w:tc>
                <w:tcPr>
                  <w:tcW w:w="0" w:type="auto"/>
                  <w:vMerge/>
                  <w:tcBorders>
                    <w:left w:val="single" w:sz="11" w:space="0" w:color="007AC3"/>
                    <w:right w:val="single" w:sz="4" w:space="0" w:color="BFDEF0"/>
                  </w:tcBorders>
                </w:tcPr>
                <w:p w14:paraId="2E60484D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 w:val="restart"/>
                  <w:tcBorders>
                    <w:top w:val="single" w:sz="4" w:space="0" w:color="BFDEF0"/>
                    <w:left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EC26C91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Zat</w:t>
                  </w:r>
                  <w:proofErr w:type="spellEnd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. případ 1 - Střed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3CBD22A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-5,41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D4A66C7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A55D21C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5,00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4" w:space="0" w:color="BFDEF0"/>
                    <w:left w:val="single" w:sz="4" w:space="0" w:color="007AC3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96A52B7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  <w:tr w:rsidR="001F3809" w:rsidRPr="001F3809" w14:paraId="59DD3568" w14:textId="77777777" w:rsidTr="00B64F42">
              <w:tc>
                <w:tcPr>
                  <w:tcW w:w="0" w:type="auto"/>
                  <w:vMerge/>
                  <w:tcBorders>
                    <w:left w:val="single" w:sz="11" w:space="0" w:color="007AC3"/>
                    <w:right w:val="single" w:sz="4" w:space="0" w:color="BFDEF0"/>
                  </w:tcBorders>
                </w:tcPr>
                <w:p w14:paraId="32F5190B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</w:tcPr>
                <w:p w14:paraId="7FCE78BC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EFAB7EA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-113,08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36E49F9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918B79E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18,78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bottom w:val="single" w:sz="4" w:space="0" w:color="BFDEF0"/>
                    <w:right w:val="single" w:sz="11" w:space="0" w:color="007AC3"/>
                  </w:tcBorders>
                </w:tcPr>
                <w:p w14:paraId="6448D9ED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1F3809" w:rsidRPr="001F3809" w14:paraId="10D2B58F" w14:textId="77777777" w:rsidTr="00B64F42">
              <w:tc>
                <w:tcPr>
                  <w:tcW w:w="0" w:type="auto"/>
                  <w:vMerge/>
                  <w:tcBorders>
                    <w:left w:val="single" w:sz="11" w:space="0" w:color="007AC3"/>
                    <w:right w:val="single" w:sz="4" w:space="0" w:color="BFDEF0"/>
                  </w:tcBorders>
                </w:tcPr>
                <w:p w14:paraId="1656CE98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 w:val="restart"/>
                  <w:tcBorders>
                    <w:top w:val="single" w:sz="4" w:space="0" w:color="BFDEF0"/>
                    <w:left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B4061B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Zat</w:t>
                  </w:r>
                  <w:proofErr w:type="spellEnd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. případ 1 - Pata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FF110FB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-9,83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E2537D0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4DAFD1A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5,00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4" w:space="0" w:color="BFDEF0"/>
                    <w:left w:val="single" w:sz="4" w:space="0" w:color="007AC3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02CC6C8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  <w:tr w:rsidR="001F3809" w:rsidRPr="001F3809" w14:paraId="12D1616C" w14:textId="77777777" w:rsidTr="00B64F42">
              <w:tc>
                <w:tcPr>
                  <w:tcW w:w="0" w:type="auto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BFDEF0"/>
                  </w:tcBorders>
                </w:tcPr>
                <w:p w14:paraId="7E8BECB0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</w:tcPr>
                <w:p w14:paraId="59040F8D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BD5788E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-180,23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77E9B62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F1BB020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18,78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bottom w:val="single" w:sz="11" w:space="0" w:color="007AC3"/>
                    <w:right w:val="single" w:sz="11" w:space="0" w:color="007AC3"/>
                  </w:tcBorders>
                </w:tcPr>
                <w:p w14:paraId="1440BE4E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</w:tbl>
          <w:p w14:paraId="059330B9" w14:textId="77777777" w:rsidR="001F3809" w:rsidRPr="001F3809" w:rsidRDefault="001F3809" w:rsidP="001F3809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A000"/>
                <w:spacing w:val="0"/>
                <w:sz w:val="15"/>
                <w:szCs w:val="15"/>
              </w:rPr>
              <w:t>Mezní stav únosnosti - Vyhovuje</w:t>
            </w:r>
          </w:p>
          <w:p w14:paraId="7AC0DD6E" w14:textId="77777777" w:rsidR="001F3809" w:rsidRPr="001F3809" w:rsidRDefault="001F3809" w:rsidP="001F3809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7AC3"/>
                <w:spacing w:val="0"/>
                <w:sz w:val="20"/>
              </w:rPr>
              <w:t>Mezní stav použitelnosti</w:t>
            </w:r>
          </w:p>
          <w:p w14:paraId="53FBB5F4" w14:textId="77777777" w:rsidR="001F3809" w:rsidRPr="001F3809" w:rsidRDefault="001F3809" w:rsidP="001F3809">
            <w:pPr>
              <w:spacing w:line="7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359"/>
              <w:gridCol w:w="377"/>
              <w:gridCol w:w="198"/>
              <w:gridCol w:w="611"/>
              <w:gridCol w:w="193"/>
              <w:gridCol w:w="611"/>
              <w:gridCol w:w="240"/>
              <w:gridCol w:w="728"/>
            </w:tblGrid>
            <w:tr w:rsidR="001F3809" w:rsidRPr="001F3809" w14:paraId="664AE5FB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7A80282E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Tloušťka (nejmenší rozměr) prvku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2192650C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t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ef</w:t>
                  </w:r>
                  <w:proofErr w:type="spellEnd"/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083B4C6A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5EF23D2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0,300m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223E1AAA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≥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391AA6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0,100m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642DF33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0E7980B2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  <w:tr w:rsidR="001F3809" w:rsidRPr="001F3809" w14:paraId="149EFCC5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6265CCA9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Poměr výšky a tloušťky prvku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669609C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h/t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ef</w:t>
                  </w:r>
                  <w:proofErr w:type="spellEnd"/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3AC2C1F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F25670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18,167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8EE08C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gridSpan w:val="3"/>
                  <w:tcMar>
                    <w:right w:w="100" w:type="dxa"/>
                  </w:tcMar>
                </w:tcPr>
                <w:p w14:paraId="7ED38B9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bez omezení</w:t>
                  </w:r>
                </w:p>
              </w:tc>
            </w:tr>
            <w:tr w:rsidR="001F3809" w:rsidRPr="001F3809" w14:paraId="0459B016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3253CE09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Poměr délky a tloušťky prvku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5413F92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l/t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ef</w:t>
                  </w:r>
                  <w:proofErr w:type="spellEnd"/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D4A0464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B97452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18,833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5448DF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≤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2206D0F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78,833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A8B48DA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C76CB1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</w:tbl>
          <w:p w14:paraId="7FC4EC18" w14:textId="77777777" w:rsidR="001F3809" w:rsidRPr="001F3809" w:rsidRDefault="001F3809" w:rsidP="001F3809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A000"/>
                <w:spacing w:val="0"/>
                <w:sz w:val="15"/>
                <w:szCs w:val="15"/>
              </w:rPr>
              <w:t>Mezní stav použitelnosti - Vyhovuje</w:t>
            </w:r>
          </w:p>
        </w:tc>
      </w:tr>
      <w:tr w:rsidR="001F3809" w:rsidRPr="001F3809" w14:paraId="5B75A5F3" w14:textId="77777777" w:rsidTr="00B64F42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</w:tcBorders>
            <w:shd w:val="clear" w:color="auto" w:fill="BFDEF0"/>
            <w:tcMar>
              <w:top w:w="25" w:type="dxa"/>
              <w:left w:w="50" w:type="dxa"/>
              <w:bottom w:w="25" w:type="dxa"/>
              <w:right w:w="50" w:type="dxa"/>
            </w:tcMar>
            <w:vAlign w:val="center"/>
          </w:tcPr>
          <w:p w14:paraId="2C678D17" w14:textId="77777777" w:rsidR="001F3809" w:rsidRPr="001F3809" w:rsidRDefault="001F3809" w:rsidP="001F3809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</w:tc>
        <w:tc>
          <w:tcPr>
            <w:tcW w:w="0" w:type="auto"/>
            <w:tcBorders>
              <w:top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5" w:type="dxa"/>
              <w:left w:w="50" w:type="dxa"/>
              <w:bottom w:w="25" w:type="dxa"/>
              <w:right w:w="50" w:type="dxa"/>
            </w:tcMar>
            <w:vAlign w:val="center"/>
          </w:tcPr>
          <w:p w14:paraId="1B9C6FB1" w14:textId="77777777" w:rsidR="001F3809" w:rsidRPr="001F3809" w:rsidRDefault="001F3809" w:rsidP="001F3809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7AC3"/>
                <w:spacing w:val="0"/>
                <w:sz w:val="20"/>
              </w:rPr>
              <w:t>Vyhovuje</w:t>
            </w:r>
          </w:p>
        </w:tc>
      </w:tr>
    </w:tbl>
    <w:p w14:paraId="3E5B365F" w14:textId="202E8404" w:rsidR="001F3809" w:rsidRDefault="001F3809" w:rsidP="00986D70">
      <w:pPr>
        <w:ind w:hanging="142"/>
      </w:pPr>
    </w:p>
    <w:p w14:paraId="0B57BB2A" w14:textId="2E953D9A" w:rsidR="005D5E97" w:rsidRDefault="005D5E97" w:rsidP="005D5E97">
      <w:pPr>
        <w:pStyle w:val="Nadpis2"/>
      </w:pPr>
      <w:bookmarkStart w:id="68" w:name="_Toc85130101"/>
      <w:r>
        <w:lastRenderedPageBreak/>
        <w:t>SO 01 Ocelobetonové desky – podlah</w:t>
      </w:r>
      <w:r w:rsidR="004F1721">
        <w:t>a</w:t>
      </w:r>
      <w:r>
        <w:t xml:space="preserve"> VIP lóže</w:t>
      </w:r>
      <w:bookmarkEnd w:id="68"/>
    </w:p>
    <w:p w14:paraId="14EAB613" w14:textId="19DA8D29" w:rsidR="005D5E97" w:rsidRDefault="004F1721" w:rsidP="004F1721">
      <w:pPr>
        <w:tabs>
          <w:tab w:val="left" w:pos="709"/>
        </w:tabs>
        <w:ind w:firstLine="0"/>
      </w:pPr>
      <w:r>
        <w:rPr>
          <w:noProof/>
        </w:rPr>
        <w:drawing>
          <wp:inline distT="0" distB="0" distL="0" distR="0" wp14:anchorId="2F8D11DC" wp14:editId="0412DAA2">
            <wp:extent cx="5976620" cy="1999615"/>
            <wp:effectExtent l="0" t="0" r="5080" b="635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199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FC6C4" w14:textId="77777777" w:rsidR="004F1721" w:rsidRDefault="004F1721" w:rsidP="004F1721">
      <w:pPr>
        <w:ind w:firstLine="0"/>
        <w:jc w:val="right"/>
        <w:rPr>
          <w:i/>
          <w:iCs/>
        </w:rPr>
      </w:pPr>
      <w:r>
        <w:rPr>
          <w:i/>
          <w:iCs/>
        </w:rPr>
        <w:t xml:space="preserve">Výřez </w:t>
      </w:r>
      <w:r w:rsidRPr="004A237D">
        <w:rPr>
          <w:i/>
          <w:iCs/>
        </w:rPr>
        <w:t>půdorys</w:t>
      </w:r>
      <w:r>
        <w:rPr>
          <w:i/>
          <w:iCs/>
        </w:rPr>
        <w:t>u</w:t>
      </w:r>
      <w:r w:rsidRPr="004A237D">
        <w:rPr>
          <w:i/>
          <w:iCs/>
        </w:rPr>
        <w:t xml:space="preserve"> SO01 1.NP</w:t>
      </w:r>
    </w:p>
    <w:p w14:paraId="23F9E33A" w14:textId="77777777" w:rsidR="00F51DE0" w:rsidRPr="00E14D29" w:rsidRDefault="00F51DE0" w:rsidP="00F51DE0">
      <w:pPr>
        <w:ind w:firstLine="0"/>
        <w:jc w:val="left"/>
        <w:rPr>
          <w:b/>
          <w:bCs/>
        </w:rPr>
      </w:pPr>
      <w:r w:rsidRPr="00E14D29">
        <w:rPr>
          <w:b/>
          <w:bCs/>
        </w:rPr>
        <w:t>Trapézový plech:</w:t>
      </w:r>
    </w:p>
    <w:p w14:paraId="448EF266" w14:textId="77777777" w:rsidR="00F51DE0" w:rsidRDefault="00F51DE0" w:rsidP="00F51DE0">
      <w:pPr>
        <w:ind w:firstLine="0"/>
        <w:jc w:val="left"/>
      </w:pPr>
      <w:r>
        <w:rPr>
          <w:noProof/>
        </w:rPr>
        <w:drawing>
          <wp:inline distT="0" distB="0" distL="0" distR="0" wp14:anchorId="0D6D7274" wp14:editId="625A2FC6">
            <wp:extent cx="3875607" cy="1924215"/>
            <wp:effectExtent l="0" t="0" r="0" b="0"/>
            <wp:docPr id="153" name="Obrázek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893649" cy="1933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61416" w14:textId="771D4508" w:rsidR="00F51DE0" w:rsidRDefault="00F51DE0" w:rsidP="00F51DE0">
      <w:pPr>
        <w:ind w:firstLine="0"/>
        <w:jc w:val="left"/>
      </w:pPr>
      <w:r>
        <w:rPr>
          <w:noProof/>
        </w:rPr>
        <w:drawing>
          <wp:inline distT="0" distB="0" distL="0" distR="0" wp14:anchorId="506B778A" wp14:editId="38E79E3D">
            <wp:extent cx="5976620" cy="3544488"/>
            <wp:effectExtent l="0" t="0" r="5080" b="0"/>
            <wp:docPr id="154" name="Obrázek 154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Obrázek 472" descr="Obsah obrázku stůl&#10;&#10;Popis byl vytvořen automaticky"/>
                    <pic:cNvPicPr/>
                  </pic:nvPicPr>
                  <pic:blipFill rotWithShape="1">
                    <a:blip r:embed="rId86"/>
                    <a:srcRect t="10447"/>
                    <a:stretch/>
                  </pic:blipFill>
                  <pic:spPr bwMode="auto">
                    <a:xfrm>
                      <a:off x="0" y="0"/>
                      <a:ext cx="5976620" cy="3544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EE4622" w14:textId="63508500" w:rsidR="00F51DE0" w:rsidRDefault="00F51DE0">
      <w:pPr>
        <w:spacing w:line="240" w:lineRule="auto"/>
        <w:ind w:firstLine="0"/>
        <w:jc w:val="left"/>
      </w:pPr>
      <w:r>
        <w:br w:type="page"/>
      </w:r>
    </w:p>
    <w:p w14:paraId="637ABFCF" w14:textId="77777777" w:rsidR="00F51DE0" w:rsidRPr="00E14D29" w:rsidRDefault="00F51DE0" w:rsidP="00F51DE0">
      <w:pPr>
        <w:ind w:firstLine="0"/>
        <w:jc w:val="left"/>
        <w:rPr>
          <w:b/>
          <w:bCs/>
        </w:rPr>
      </w:pPr>
      <w:proofErr w:type="spellStart"/>
      <w:r>
        <w:rPr>
          <w:b/>
          <w:bCs/>
        </w:rPr>
        <w:lastRenderedPageBreak/>
        <w:t>Nabetonovaná</w:t>
      </w:r>
      <w:proofErr w:type="spellEnd"/>
      <w:r>
        <w:rPr>
          <w:b/>
          <w:bCs/>
        </w:rPr>
        <w:t xml:space="preserve"> deska</w:t>
      </w:r>
      <w:r w:rsidRPr="00E14D29">
        <w:rPr>
          <w:b/>
          <w:bCs/>
        </w:rPr>
        <w:t>:</w:t>
      </w:r>
    </w:p>
    <w:tbl>
      <w:tblPr>
        <w:tblStyle w:val="FineTableGrid"/>
        <w:tblW w:w="5000" w:type="pct"/>
        <w:tblInd w:w="0" w:type="dxa"/>
        <w:tblLook w:val="04A0" w:firstRow="1" w:lastRow="0" w:firstColumn="1" w:lastColumn="0" w:noHBand="0" w:noVBand="1"/>
      </w:tblPr>
      <w:tblGrid>
        <w:gridCol w:w="9512"/>
      </w:tblGrid>
      <w:tr w:rsidR="00F51DE0" w:rsidRPr="00F51DE0" w14:paraId="154380FA" w14:textId="77777777" w:rsidTr="00F67234">
        <w:trPr>
          <w:tblHeader/>
        </w:trPr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14:paraId="55CC2F68" w14:textId="77777777" w:rsidR="00F51DE0" w:rsidRPr="00F51DE0" w:rsidRDefault="00F51DE0" w:rsidP="00F51DE0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b/>
                <w:color w:val="007AC3"/>
                <w:spacing w:val="0"/>
                <w:sz w:val="20"/>
              </w:rPr>
            </w:pPr>
            <w:r w:rsidRPr="00F51DE0">
              <w:rPr>
                <w:rFonts w:ascii="Arial" w:hAnsi="Arial"/>
                <w:b/>
                <w:color w:val="007AC3"/>
                <w:spacing w:val="0"/>
                <w:sz w:val="20"/>
              </w:rPr>
              <w:t>Deska</w:t>
            </w:r>
          </w:p>
        </w:tc>
      </w:tr>
      <w:tr w:rsidR="00F51DE0" w:rsidRPr="00F51DE0" w14:paraId="56C208A7" w14:textId="77777777" w:rsidTr="00F67234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Style w:val="FineTableGrid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5196"/>
              <w:gridCol w:w="4192"/>
            </w:tblGrid>
            <w:tr w:rsidR="00F51DE0" w:rsidRPr="00F51DE0" w14:paraId="74D9651E" w14:textId="77777777" w:rsidTr="00F67234">
              <w:tc>
                <w:tcPr>
                  <w:tcW w:w="0" w:type="auto"/>
                  <w:gridSpan w:val="2"/>
                  <w:tcBorders>
                    <w:top w:val="single" w:sz="11" w:space="0" w:color="007AC3"/>
                    <w:left w:val="single" w:sz="11" w:space="0" w:color="007AC3"/>
                    <w:bottom w:val="single" w:sz="4" w:space="0" w:color="BFDEF0"/>
                    <w:right w:val="single" w:sz="11" w:space="0" w:color="007AC3"/>
                  </w:tcBorders>
                  <w:tcMar>
                    <w:top w:w="11" w:type="dxa"/>
                    <w:left w:w="50" w:type="dxa"/>
                    <w:bottom w:w="20" w:type="dxa"/>
                    <w:right w:w="50" w:type="dxa"/>
                  </w:tcMar>
                  <w:vAlign w:val="center"/>
                </w:tcPr>
                <w:p w14:paraId="59B7A247" w14:textId="5FD187E3" w:rsidR="00F51DE0" w:rsidRPr="00F51DE0" w:rsidRDefault="00F51DE0" w:rsidP="00F51DE0">
                  <w:pPr>
                    <w:keepNext/>
                    <w:spacing w:line="240" w:lineRule="auto"/>
                    <w:ind w:firstLine="0"/>
                    <w:jc w:val="center"/>
                    <w:rPr>
                      <w:rFonts w:ascii="Arial" w:hAnsi="Arial"/>
                      <w:spacing w:val="0"/>
                      <w:sz w:val="20"/>
                    </w:rPr>
                  </w:pPr>
                  <w:r w:rsidRPr="00F51DE0">
                    <w:rPr>
                      <w:rFonts w:ascii="Arial" w:hAnsi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6658986B" wp14:editId="28AE65CD">
                        <wp:extent cx="5605780" cy="946150"/>
                        <wp:effectExtent l="0" t="0" r="0" b="0"/>
                        <wp:docPr id="152" name="Obrázek 152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05780" cy="946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1DE0" w:rsidRPr="00F51DE0" w14:paraId="1CA177AB" w14:textId="77777777" w:rsidTr="00F67234">
              <w:tc>
                <w:tcPr>
                  <w:tcW w:w="0" w:type="auto"/>
                  <w:vMerge w:val="restart"/>
                  <w:tcBorders>
                    <w:top w:val="single" w:sz="4" w:space="0" w:color="BFDEF0"/>
                    <w:left w:val="single" w:sz="11" w:space="0" w:color="007AC3"/>
                    <w:right w:val="single" w:sz="4" w:space="0" w:color="BFDEF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53091C3E" w14:textId="577172BD" w:rsidR="00F51DE0" w:rsidRPr="00F51DE0" w:rsidRDefault="00F51DE0" w:rsidP="00F51DE0">
                  <w:pPr>
                    <w:keepNext/>
                    <w:spacing w:line="240" w:lineRule="auto"/>
                    <w:ind w:firstLine="0"/>
                    <w:jc w:val="center"/>
                    <w:rPr>
                      <w:rFonts w:ascii="Arial" w:hAnsi="Arial"/>
                      <w:spacing w:val="0"/>
                      <w:sz w:val="20"/>
                    </w:rPr>
                  </w:pPr>
                  <w:r w:rsidRPr="00F51DE0">
                    <w:rPr>
                      <w:rFonts w:ascii="Arial" w:hAnsi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6FDC324F" wp14:editId="45842291">
                        <wp:extent cx="2799080" cy="747395"/>
                        <wp:effectExtent l="0" t="0" r="0" b="0"/>
                        <wp:docPr id="149" name="Obrázek 149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99080" cy="7473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08" w:type="dxa"/>
                    <w:left w:w="113" w:type="dxa"/>
                    <w:bottom w:w="108" w:type="dxa"/>
                    <w:right w:w="113" w:type="dxa"/>
                  </w:tcMar>
                </w:tcPr>
                <w:p w14:paraId="1F8D698A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Beton: C 20/25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XC1</w:t>
                  </w:r>
                </w:p>
                <w:p w14:paraId="0F16A602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f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ck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20,0 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; f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ctm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2,2 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; E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cm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30000 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</w:p>
                <w:p w14:paraId="72EB4A27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Ocel podélná: B500B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(f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yk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500,0 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; E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s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200000 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)</w:t>
                  </w:r>
                </w:p>
                <w:p w14:paraId="4788B98C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Ocel příčná: B500B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(f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yk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500,0 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; E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s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200000 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)</w:t>
                  </w:r>
                </w:p>
                <w:p w14:paraId="6343019B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S tlačenou výztuží není počítáno.</w:t>
                  </w:r>
                </w:p>
              </w:tc>
            </w:tr>
            <w:tr w:rsidR="00F51DE0" w:rsidRPr="00F51DE0" w14:paraId="7F443834" w14:textId="77777777" w:rsidTr="00F67234">
              <w:tc>
                <w:tcPr>
                  <w:tcW w:w="0" w:type="auto"/>
                  <w:vMerge/>
                  <w:tcBorders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7978A539" w14:textId="77777777" w:rsidR="00F51DE0" w:rsidRPr="00F51DE0" w:rsidRDefault="00F51DE0" w:rsidP="00F51DE0">
                  <w:pPr>
                    <w:keepNext/>
                    <w:spacing w:line="240" w:lineRule="auto"/>
                    <w:ind w:firstLine="0"/>
                    <w:jc w:val="left"/>
                    <w:rPr>
                      <w:rFonts w:ascii="Arial" w:hAnsi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08" w:type="dxa"/>
                    <w:left w:w="113" w:type="dxa"/>
                    <w:bottom w:w="108" w:type="dxa"/>
                    <w:right w:w="113" w:type="dxa"/>
                  </w:tcMar>
                </w:tcPr>
                <w:p w14:paraId="24676E33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Zatížení</w:t>
                  </w:r>
                </w:p>
                <w:tbl>
                  <w:tblPr>
                    <w:tblStyle w:val="FineTableGrid"/>
                    <w:tblW w:w="0" w:type="auto"/>
                    <w:tblInd w:w="0" w:type="dxa"/>
                    <w:tblLook w:val="04A0" w:firstRow="1" w:lastRow="0" w:firstColumn="1" w:lastColumn="0" w:noHBand="0" w:noVBand="1"/>
                  </w:tblPr>
                  <w:tblGrid>
                    <w:gridCol w:w="438"/>
                    <w:gridCol w:w="476"/>
                    <w:gridCol w:w="450"/>
                    <w:gridCol w:w="106"/>
                    <w:gridCol w:w="338"/>
                    <w:gridCol w:w="392"/>
                  </w:tblGrid>
                  <w:tr w:rsidR="00F51DE0" w:rsidRPr="00F51DE0" w14:paraId="6641F1CB" w14:textId="77777777" w:rsidTr="00F67234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2EFB62FC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f</w:t>
                        </w: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g,1</w:t>
                        </w: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7D1129D2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righ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5,000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167E5A0C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proofErr w:type="spellStart"/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kN</w:t>
                        </w:r>
                        <w:proofErr w:type="spellEnd"/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/m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08514279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306FD3B4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righ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γ</w:t>
                        </w: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4D197FA0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1,35</w:t>
                        </w:r>
                      </w:p>
                    </w:tc>
                  </w:tr>
                  <w:tr w:rsidR="00F51DE0" w:rsidRPr="00F51DE0" w14:paraId="67D60CF9" w14:textId="77777777" w:rsidTr="00F67234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0AE5DC54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f</w:t>
                        </w: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g,2</w:t>
                        </w: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2F42455A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righ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1,000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1C6B6870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proofErr w:type="spellStart"/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kN</w:t>
                        </w:r>
                        <w:proofErr w:type="spellEnd"/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/m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5F9242E3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091CF322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righ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γ</w:t>
                        </w: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36A80BB6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1,35</w:t>
                        </w:r>
                      </w:p>
                    </w:tc>
                  </w:tr>
                  <w:tr w:rsidR="00F51DE0" w:rsidRPr="00F51DE0" w14:paraId="4ADC34F5" w14:textId="77777777" w:rsidTr="00F67234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19BC8DB7" w14:textId="77777777" w:rsidR="00F51DE0" w:rsidRPr="00F51DE0" w:rsidRDefault="00F51DE0" w:rsidP="00F51DE0">
                        <w:pPr>
                          <w:keepNext/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f</w:t>
                        </w: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q,3</w:t>
                        </w: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7195767A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righ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5,000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0DEF0DBA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proofErr w:type="spellStart"/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kN</w:t>
                        </w:r>
                        <w:proofErr w:type="spellEnd"/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/m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26EE3F29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1CF9D047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righ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γ</w:t>
                        </w: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36B7F91A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1,5</w:t>
                        </w:r>
                      </w:p>
                    </w:tc>
                  </w:tr>
                </w:tbl>
                <w:p w14:paraId="7CE88506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spacing w:val="0"/>
                      <w:sz w:val="20"/>
                    </w:rPr>
                  </w:pPr>
                </w:p>
              </w:tc>
            </w:tr>
            <w:tr w:rsidR="00F51DE0" w:rsidRPr="00F51DE0" w14:paraId="5E2EBFF8" w14:textId="77777777" w:rsidTr="00F67234">
              <w:tc>
                <w:tcPr>
                  <w:tcW w:w="0" w:type="auto"/>
                  <w:tcBorders>
                    <w:top w:val="single" w:sz="4" w:space="0" w:color="BFDEF0"/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108" w:type="dxa"/>
                    <w:left w:w="113" w:type="dxa"/>
                    <w:bottom w:w="108" w:type="dxa"/>
                    <w:right w:w="113" w:type="dxa"/>
                  </w:tcMar>
                </w:tcPr>
                <w:p w14:paraId="772D1AFF" w14:textId="77777777" w:rsidR="00F51DE0" w:rsidRPr="00F51DE0" w:rsidRDefault="00F51DE0" w:rsidP="00F51DE0">
                  <w:pPr>
                    <w:keepNext/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Podélná výztuž</w:t>
                  </w:r>
                </w:p>
                <w:tbl>
                  <w:tblPr>
                    <w:tblStyle w:val="FineTableGrid"/>
                    <w:tblW w:w="0" w:type="auto"/>
                    <w:tblInd w:w="0" w:type="dxa"/>
                    <w:tblLook w:val="04A0" w:firstRow="1" w:lastRow="0" w:firstColumn="1" w:lastColumn="0" w:noHBand="0" w:noVBand="1"/>
                  </w:tblPr>
                  <w:tblGrid>
                    <w:gridCol w:w="934"/>
                    <w:gridCol w:w="2441"/>
                  </w:tblGrid>
                  <w:tr w:rsidR="00F51DE0" w:rsidRPr="00F51DE0" w14:paraId="0B5685BE" w14:textId="77777777" w:rsidTr="00F67234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1871AF6F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Horní výztuž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tbl>
                        <w:tblPr>
                          <w:tblStyle w:val="FineTableGrid"/>
                          <w:tblW w:w="0" w:type="auto"/>
                          <w:tblInd w:w="0" w:type="dxa"/>
                          <w:tblLook w:val="04A0" w:firstRow="1" w:lastRow="0" w:firstColumn="1" w:lastColumn="0" w:noHBand="0" w:noVBand="1"/>
                        </w:tblPr>
                        <w:tblGrid>
                          <w:gridCol w:w="522"/>
                          <w:gridCol w:w="1210"/>
                          <w:gridCol w:w="609"/>
                        </w:tblGrid>
                        <w:tr w:rsidR="00F51DE0" w:rsidRPr="00F51DE0" w14:paraId="4903FFE6" w14:textId="77777777" w:rsidTr="00F67234"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100" w:type="dxa"/>
                              </w:tcMar>
                            </w:tcPr>
                            <w:p w14:paraId="5C640678" w14:textId="77777777" w:rsidR="00F51DE0" w:rsidRPr="00F51DE0" w:rsidRDefault="00F51DE0" w:rsidP="00F51DE0">
                              <w:pPr>
                                <w:keepNext/>
                                <w:spacing w:line="240" w:lineRule="auto"/>
                                <w:ind w:firstLine="0"/>
                                <w:jc w:val="left"/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</w:pPr>
                              <w:r w:rsidRPr="00F51DE0"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10×ϕ6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100" w:type="dxa"/>
                              </w:tcMar>
                            </w:tcPr>
                            <w:p w14:paraId="04591EEF" w14:textId="77777777" w:rsidR="00F51DE0" w:rsidRPr="00F51DE0" w:rsidRDefault="00F51DE0" w:rsidP="00F51DE0">
                              <w:pPr>
                                <w:spacing w:line="240" w:lineRule="auto"/>
                                <w:ind w:firstLine="0"/>
                                <w:jc w:val="left"/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</w:pPr>
                              <w:r w:rsidRPr="00F51DE0"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- 3950 (0,0;3,95)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100" w:type="dxa"/>
                              </w:tcMar>
                            </w:tcPr>
                            <w:p w14:paraId="6A047B88" w14:textId="77777777" w:rsidR="00F51DE0" w:rsidRPr="00F51DE0" w:rsidRDefault="00F51DE0" w:rsidP="00F51DE0">
                              <w:pPr>
                                <w:spacing w:line="240" w:lineRule="auto"/>
                                <w:ind w:firstLine="0"/>
                                <w:jc w:val="left"/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</w:pPr>
                              <w:r w:rsidRPr="00F51DE0"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-kr.20,0</w:t>
                              </w:r>
                            </w:p>
                          </w:tc>
                        </w:tr>
                      </w:tbl>
                      <w:p w14:paraId="397CFF2F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spacing w:val="0"/>
                            <w:sz w:val="20"/>
                          </w:rPr>
                        </w:pPr>
                      </w:p>
                    </w:tc>
                  </w:tr>
                  <w:tr w:rsidR="00F51DE0" w:rsidRPr="00F51DE0" w14:paraId="6A33F2D4" w14:textId="77777777" w:rsidTr="00F67234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1155916F" w14:textId="77777777" w:rsidR="00F51DE0" w:rsidRPr="00F51DE0" w:rsidRDefault="00F51DE0" w:rsidP="00F51DE0">
                        <w:pPr>
                          <w:keepNext/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F51DE0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Dolní výztuž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tbl>
                        <w:tblPr>
                          <w:tblStyle w:val="FineTableGrid"/>
                          <w:tblW w:w="0" w:type="auto"/>
                          <w:tblInd w:w="0" w:type="dxa"/>
                          <w:tblLook w:val="04A0" w:firstRow="1" w:lastRow="0" w:firstColumn="1" w:lastColumn="0" w:noHBand="0" w:noVBand="1"/>
                        </w:tblPr>
                        <w:tblGrid>
                          <w:gridCol w:w="522"/>
                          <w:gridCol w:w="1210"/>
                          <w:gridCol w:w="609"/>
                        </w:tblGrid>
                        <w:tr w:rsidR="00F51DE0" w:rsidRPr="00F51DE0" w14:paraId="7FBE0C59" w14:textId="77777777" w:rsidTr="00F67234"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100" w:type="dxa"/>
                              </w:tcMar>
                            </w:tcPr>
                            <w:p w14:paraId="1AB906C6" w14:textId="77777777" w:rsidR="00F51DE0" w:rsidRPr="00F51DE0" w:rsidRDefault="00F51DE0" w:rsidP="00F51DE0">
                              <w:pPr>
                                <w:keepNext/>
                                <w:spacing w:line="240" w:lineRule="auto"/>
                                <w:ind w:firstLine="0"/>
                                <w:jc w:val="left"/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</w:pPr>
                              <w:r w:rsidRPr="00F51DE0"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3×ϕ16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100" w:type="dxa"/>
                              </w:tcMar>
                            </w:tcPr>
                            <w:p w14:paraId="47459D4A" w14:textId="77777777" w:rsidR="00F51DE0" w:rsidRPr="00F51DE0" w:rsidRDefault="00F51DE0" w:rsidP="00F51DE0">
                              <w:pPr>
                                <w:spacing w:line="240" w:lineRule="auto"/>
                                <w:ind w:firstLine="0"/>
                                <w:jc w:val="left"/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</w:pPr>
                              <w:r w:rsidRPr="00F51DE0"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- 3950 (0,0;3,95)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100" w:type="dxa"/>
                              </w:tcMar>
                            </w:tcPr>
                            <w:p w14:paraId="54B00509" w14:textId="77777777" w:rsidR="00F51DE0" w:rsidRPr="00F51DE0" w:rsidRDefault="00F51DE0" w:rsidP="00F51DE0">
                              <w:pPr>
                                <w:spacing w:line="240" w:lineRule="auto"/>
                                <w:ind w:firstLine="0"/>
                                <w:jc w:val="left"/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</w:pPr>
                              <w:r w:rsidRPr="00F51DE0"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-kr.20,0</w:t>
                              </w:r>
                            </w:p>
                          </w:tc>
                        </w:tr>
                      </w:tbl>
                      <w:p w14:paraId="38ECA99E" w14:textId="77777777" w:rsidR="00F51DE0" w:rsidRPr="00F51DE0" w:rsidRDefault="00F51DE0" w:rsidP="00F51DE0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spacing w:val="0"/>
                            <w:sz w:val="20"/>
                          </w:rPr>
                        </w:pPr>
                      </w:p>
                    </w:tc>
                  </w:tr>
                </w:tbl>
                <w:p w14:paraId="65F7A673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08" w:type="dxa"/>
                    <w:left w:w="113" w:type="dxa"/>
                    <w:bottom w:w="108" w:type="dxa"/>
                    <w:right w:w="113" w:type="dxa"/>
                  </w:tcMar>
                </w:tcPr>
                <w:p w14:paraId="68B97825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Smyková výztuž</w:t>
                  </w:r>
                </w:p>
                <w:p w14:paraId="2E4312A3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Průřez bez smykové výztuže.</w:t>
                  </w:r>
                </w:p>
              </w:tc>
            </w:tr>
            <w:tr w:rsidR="00F51DE0" w:rsidRPr="00F51DE0" w14:paraId="61A9B7CB" w14:textId="77777777" w:rsidTr="00F67234">
              <w:tc>
                <w:tcPr>
                  <w:tcW w:w="0" w:type="auto"/>
                  <w:gridSpan w:val="2"/>
                  <w:tcBorders>
                    <w:top w:val="single" w:sz="4" w:space="0" w:color="BFDEF0"/>
                    <w:left w:val="single" w:sz="11" w:space="0" w:color="007AC3"/>
                    <w:bottom w:val="single" w:sz="4" w:space="0" w:color="BFDEF0"/>
                    <w:right w:val="single" w:sz="11" w:space="0" w:color="007AC3"/>
                  </w:tcBorders>
                  <w:tcMar>
                    <w:top w:w="20" w:type="dxa"/>
                    <w:left w:w="50" w:type="dxa"/>
                    <w:bottom w:w="20" w:type="dxa"/>
                    <w:right w:w="50" w:type="dxa"/>
                  </w:tcMar>
                  <w:vAlign w:val="center"/>
                </w:tcPr>
                <w:p w14:paraId="4287753F" w14:textId="03C2D0CE" w:rsidR="00F51DE0" w:rsidRPr="00F51DE0" w:rsidRDefault="00F51DE0" w:rsidP="00F51DE0">
                  <w:pPr>
                    <w:keepNext/>
                    <w:spacing w:line="240" w:lineRule="auto"/>
                    <w:ind w:firstLine="0"/>
                    <w:jc w:val="center"/>
                    <w:rPr>
                      <w:rFonts w:ascii="Arial" w:hAnsi="Arial"/>
                      <w:spacing w:val="0"/>
                      <w:sz w:val="20"/>
                    </w:rPr>
                  </w:pPr>
                  <w:r w:rsidRPr="00F51DE0">
                    <w:rPr>
                      <w:rFonts w:ascii="Arial" w:hAnsi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6D83010D" wp14:editId="792EFE3F">
                        <wp:extent cx="5605780" cy="1812925"/>
                        <wp:effectExtent l="0" t="0" r="0" b="0"/>
                        <wp:docPr id="148" name="Obrázek 148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05780" cy="1812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51DE0" w:rsidRPr="00F51DE0" w14:paraId="051E6B4C" w14:textId="77777777" w:rsidTr="00F67234">
              <w:tc>
                <w:tcPr>
                  <w:tcW w:w="0" w:type="auto"/>
                  <w:tcBorders>
                    <w:top w:val="single" w:sz="4" w:space="0" w:color="BFDEF0"/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108" w:type="dxa"/>
                    <w:left w:w="113" w:type="dxa"/>
                    <w:bottom w:w="108" w:type="dxa"/>
                    <w:right w:w="113" w:type="dxa"/>
                  </w:tcMar>
                </w:tcPr>
                <w:p w14:paraId="46FCD2A5" w14:textId="77777777" w:rsidR="00F51DE0" w:rsidRPr="00F51DE0" w:rsidRDefault="00F51DE0" w:rsidP="00F51DE0">
                  <w:pPr>
                    <w:keepNext/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Posouzení mezního stavu únosnosti</w:t>
                  </w:r>
                </w:p>
                <w:p w14:paraId="6C29CCFE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Ohyb dílce</w:t>
                  </w:r>
                </w:p>
                <w:p w14:paraId="1AAA304D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Kritický řez v bodě x = 1,975m</w:t>
                  </w:r>
                </w:p>
                <w:p w14:paraId="0E0BAF8D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Ed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30,42kNm </w:t>
                  </w:r>
                  <w:r w:rsidRPr="00F51DE0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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M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Rd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43,66kNm </w:t>
                  </w:r>
                  <w:r w:rsidRPr="00F51DE0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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Vyhovuje 69,7 %</w:t>
                  </w:r>
                </w:p>
                <w:p w14:paraId="715A62D3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Smyk dílce</w:t>
                  </w:r>
                </w:p>
                <w:p w14:paraId="338E381B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Kritický řez v bodě x = 0,000m</w:t>
                  </w:r>
                </w:p>
                <w:p w14:paraId="720B3C99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V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Ed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30,81kN </w:t>
                  </w:r>
                  <w:r w:rsidRPr="00F51DE0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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V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Rd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79,02kN </w:t>
                  </w:r>
                  <w:r w:rsidRPr="00F51DE0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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Vyhovuje 39,0 %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08" w:type="dxa"/>
                    <w:left w:w="113" w:type="dxa"/>
                    <w:bottom w:w="108" w:type="dxa"/>
                    <w:right w:w="113" w:type="dxa"/>
                  </w:tcMar>
                </w:tcPr>
                <w:p w14:paraId="34209CCA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Posouzení mezního stavu použitelnosti</w:t>
                  </w:r>
                </w:p>
                <w:p w14:paraId="622BB7BD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Šířka trhlin</w:t>
                  </w:r>
                </w:p>
                <w:p w14:paraId="4234BD01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w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0,209mm </w:t>
                  </w:r>
                  <w:r w:rsidRPr="00F51DE0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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w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max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0,400mm </w:t>
                  </w:r>
                  <w:r w:rsidRPr="00F51DE0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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Vyhovuje 52,1 %</w:t>
                  </w:r>
                </w:p>
                <w:p w14:paraId="7C43A60D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Průhyb dílce</w:t>
                  </w:r>
                </w:p>
                <w:p w14:paraId="4A4646FE" w14:textId="77777777" w:rsidR="00F51DE0" w:rsidRPr="00F51DE0" w:rsidRDefault="00F51DE0" w:rsidP="00F51DE0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w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kv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5,5mm </w:t>
                  </w:r>
                  <w:r w:rsidRPr="00F51DE0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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w</w:t>
                  </w:r>
                  <w:proofErr w:type="spellStart"/>
                  <w:r w:rsidRPr="00F51DE0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kv,lim</w:t>
                  </w:r>
                  <w:proofErr w:type="spellEnd"/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15,8mm </w:t>
                  </w:r>
                  <w:r w:rsidRPr="00F51DE0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</w:t>
                  </w:r>
                  <w:r w:rsidRPr="00F51DE0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Vyhovuje</w:t>
                  </w:r>
                </w:p>
              </w:tc>
            </w:tr>
          </w:tbl>
          <w:p w14:paraId="7B070119" w14:textId="77777777" w:rsidR="00F51DE0" w:rsidRPr="00F51DE0" w:rsidRDefault="00F51DE0" w:rsidP="00F51DE0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  <w:sz w:val="20"/>
              </w:rPr>
            </w:pPr>
          </w:p>
        </w:tc>
      </w:tr>
      <w:tr w:rsidR="00F51DE0" w:rsidRPr="00F51DE0" w14:paraId="6E8827B4" w14:textId="77777777" w:rsidTr="00F67234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14:paraId="6CD2D026" w14:textId="77777777" w:rsidR="00F51DE0" w:rsidRPr="00F51DE0" w:rsidRDefault="00F51DE0" w:rsidP="00F51DE0">
            <w:pPr>
              <w:keepNext/>
              <w:spacing w:line="240" w:lineRule="auto"/>
              <w:ind w:firstLine="0"/>
              <w:jc w:val="right"/>
              <w:rPr>
                <w:rFonts w:ascii="Arial" w:hAnsi="Arial"/>
                <w:b/>
                <w:color w:val="007AC3"/>
                <w:spacing w:val="0"/>
                <w:sz w:val="20"/>
              </w:rPr>
            </w:pPr>
            <w:r w:rsidRPr="00F51DE0">
              <w:rPr>
                <w:rFonts w:ascii="Arial" w:hAnsi="Arial"/>
                <w:b/>
                <w:color w:val="007AC3"/>
                <w:spacing w:val="0"/>
                <w:sz w:val="20"/>
              </w:rPr>
              <w:t>69,7 % VYHOVUJE</w:t>
            </w:r>
          </w:p>
        </w:tc>
      </w:tr>
    </w:tbl>
    <w:p w14:paraId="32C0E725" w14:textId="77777777" w:rsidR="00F51DE0" w:rsidRDefault="00F51DE0">
      <w:pPr>
        <w:spacing w:line="240" w:lineRule="auto"/>
        <w:ind w:firstLine="0"/>
        <w:jc w:val="left"/>
      </w:pPr>
    </w:p>
    <w:p w14:paraId="275E4452" w14:textId="7B421F8A" w:rsidR="00795A15" w:rsidRDefault="00795A15">
      <w:pPr>
        <w:spacing w:line="240" w:lineRule="auto"/>
        <w:ind w:firstLine="0"/>
        <w:jc w:val="left"/>
      </w:pPr>
      <w:r>
        <w:br w:type="page"/>
      </w:r>
    </w:p>
    <w:p w14:paraId="0C919653" w14:textId="503CF782" w:rsidR="001F3809" w:rsidRDefault="00A538FD" w:rsidP="00A538FD">
      <w:pPr>
        <w:pStyle w:val="Nadpis2"/>
      </w:pPr>
      <w:bookmarkStart w:id="69" w:name="_Toc85130102"/>
      <w:r>
        <w:lastRenderedPageBreak/>
        <w:t>SO 01 Ocelo</w:t>
      </w:r>
      <w:r w:rsidR="001C22D1">
        <w:t xml:space="preserve">vé konstrukce </w:t>
      </w:r>
      <w:r w:rsidR="005D5E97">
        <w:t>–</w:t>
      </w:r>
      <w:r w:rsidR="001C22D1">
        <w:t xml:space="preserve"> doplnění</w:t>
      </w:r>
      <w:r w:rsidR="005D5E97">
        <w:t xml:space="preserve"> zastropení VIP a bezbariérového lóže</w:t>
      </w:r>
      <w:bookmarkEnd w:id="69"/>
    </w:p>
    <w:p w14:paraId="184E62AC" w14:textId="37DAD198" w:rsidR="004A237D" w:rsidRDefault="004A237D" w:rsidP="004A237D">
      <w:pPr>
        <w:ind w:firstLine="0"/>
      </w:pPr>
      <w:r>
        <w:rPr>
          <w:noProof/>
        </w:rPr>
        <w:drawing>
          <wp:inline distT="0" distB="0" distL="0" distR="0" wp14:anchorId="24329648" wp14:editId="1ADCB478">
            <wp:extent cx="5976108" cy="2246409"/>
            <wp:effectExtent l="0" t="0" r="5715" b="190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0"/>
                    <a:srcRect t="49138"/>
                    <a:stretch/>
                  </pic:blipFill>
                  <pic:spPr bwMode="auto">
                    <a:xfrm>
                      <a:off x="0" y="0"/>
                      <a:ext cx="5976620" cy="22466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A7867D" w14:textId="28193C29" w:rsidR="004A237D" w:rsidRDefault="0085483D" w:rsidP="004A237D">
      <w:pPr>
        <w:ind w:firstLine="0"/>
        <w:jc w:val="right"/>
        <w:rPr>
          <w:i/>
          <w:iCs/>
        </w:rPr>
      </w:pPr>
      <w:r>
        <w:rPr>
          <w:i/>
          <w:iCs/>
        </w:rPr>
        <w:t xml:space="preserve">Výřez </w:t>
      </w:r>
      <w:r w:rsidR="004A237D" w:rsidRPr="004A237D">
        <w:rPr>
          <w:i/>
          <w:iCs/>
        </w:rPr>
        <w:t>půdorys</w:t>
      </w:r>
      <w:r>
        <w:rPr>
          <w:i/>
          <w:iCs/>
        </w:rPr>
        <w:t>u</w:t>
      </w:r>
      <w:r w:rsidR="004A237D" w:rsidRPr="004A237D">
        <w:rPr>
          <w:i/>
          <w:iCs/>
        </w:rPr>
        <w:t xml:space="preserve"> SO01 1.NP</w:t>
      </w:r>
    </w:p>
    <w:p w14:paraId="766582BB" w14:textId="30DE6BF1" w:rsidR="00E14D29" w:rsidRPr="00E14D29" w:rsidRDefault="00E14D29" w:rsidP="00E14D29">
      <w:pPr>
        <w:ind w:firstLine="0"/>
        <w:jc w:val="left"/>
        <w:rPr>
          <w:b/>
          <w:bCs/>
        </w:rPr>
      </w:pPr>
      <w:r>
        <w:rPr>
          <w:b/>
          <w:bCs/>
        </w:rPr>
        <w:t>OK překlady + sloup</w:t>
      </w:r>
      <w:r w:rsidRPr="00E14D29">
        <w:rPr>
          <w:b/>
          <w:bCs/>
        </w:rPr>
        <w:t>:</w:t>
      </w:r>
    </w:p>
    <w:p w14:paraId="45AB01C2" w14:textId="50E84EAC" w:rsidR="00A538FD" w:rsidRDefault="00E14D29" w:rsidP="00E14D29">
      <w:pPr>
        <w:ind w:firstLine="0"/>
      </w:pPr>
      <w:r w:rsidRPr="00E14D29">
        <w:rPr>
          <w:noProof/>
        </w:rPr>
        <w:drawing>
          <wp:inline distT="0" distB="0" distL="0" distR="0" wp14:anchorId="1E830436" wp14:editId="2004238E">
            <wp:extent cx="5976620" cy="2252980"/>
            <wp:effectExtent l="0" t="0" r="508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5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A3047" w14:textId="59468A8D" w:rsidR="00E14D29" w:rsidRDefault="00E14D29" w:rsidP="00E14D29">
      <w:pPr>
        <w:ind w:firstLine="0"/>
      </w:pPr>
    </w:p>
    <w:p w14:paraId="023E1772" w14:textId="7997BFBD" w:rsidR="00E14D29" w:rsidRDefault="00E14D29" w:rsidP="00E14D29">
      <w:pPr>
        <w:ind w:firstLine="0"/>
        <w:rPr>
          <w:b/>
          <w:bCs/>
        </w:rPr>
      </w:pPr>
      <w:r w:rsidRPr="00E14D29">
        <w:rPr>
          <w:b/>
          <w:bCs/>
          <w:noProof/>
        </w:rPr>
        <w:drawing>
          <wp:inline distT="0" distB="0" distL="0" distR="0" wp14:anchorId="20731FDD" wp14:editId="59D4CEC2">
            <wp:extent cx="5976620" cy="2019935"/>
            <wp:effectExtent l="0" t="0" r="5080" b="0"/>
            <wp:docPr id="489" name="Obrázek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3AEAB" w14:textId="77777777" w:rsidR="00E14D29" w:rsidRDefault="00E14D29" w:rsidP="00E14D29">
      <w:pPr>
        <w:ind w:firstLine="0"/>
        <w:rPr>
          <w:b/>
          <w:bCs/>
        </w:rPr>
      </w:pPr>
    </w:p>
    <w:p w14:paraId="7C53C92C" w14:textId="190C8F2E" w:rsidR="00E14D29" w:rsidRPr="00E14D29" w:rsidRDefault="00E14D29" w:rsidP="00E14D29">
      <w:pPr>
        <w:ind w:firstLine="0"/>
        <w:rPr>
          <w:b/>
          <w:bCs/>
        </w:rPr>
      </w:pPr>
      <w:r w:rsidRPr="00E14D29">
        <w:rPr>
          <w:b/>
          <w:bCs/>
          <w:noProof/>
        </w:rPr>
        <w:lastRenderedPageBreak/>
        <w:drawing>
          <wp:inline distT="0" distB="0" distL="0" distR="0" wp14:anchorId="06D32392" wp14:editId="540CCFF4">
            <wp:extent cx="5976620" cy="2019935"/>
            <wp:effectExtent l="0" t="0" r="5080" b="0"/>
            <wp:docPr id="490" name="Obrázek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131D3" w14:textId="4A433FE7" w:rsidR="00E14D29" w:rsidRDefault="00E14D29" w:rsidP="00E14D29">
      <w:pPr>
        <w:ind w:firstLine="0"/>
        <w:rPr>
          <w:b/>
          <w:bCs/>
        </w:rPr>
      </w:pPr>
    </w:p>
    <w:p w14:paraId="10F75EF5" w14:textId="73D0B9C5" w:rsidR="00E14D29" w:rsidRDefault="00E14D29" w:rsidP="00E14D29">
      <w:pPr>
        <w:ind w:firstLine="0"/>
        <w:rPr>
          <w:b/>
          <w:bCs/>
        </w:rPr>
      </w:pPr>
      <w:r w:rsidRPr="00E14D29">
        <w:rPr>
          <w:b/>
          <w:bCs/>
          <w:noProof/>
        </w:rPr>
        <w:drawing>
          <wp:inline distT="0" distB="0" distL="0" distR="0" wp14:anchorId="765ECFD5" wp14:editId="0A929790">
            <wp:extent cx="5976620" cy="2019935"/>
            <wp:effectExtent l="0" t="0" r="5080" b="0"/>
            <wp:docPr id="491" name="Obrázek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13312" w14:textId="74208E38" w:rsidR="00E14D29" w:rsidRDefault="00E14D29" w:rsidP="00E14D29">
      <w:pPr>
        <w:ind w:firstLine="0"/>
        <w:rPr>
          <w:b/>
          <w:bCs/>
        </w:rPr>
      </w:pPr>
    </w:p>
    <w:p w14:paraId="1FFCEEA2" w14:textId="7B5AD48F" w:rsidR="00E14D29" w:rsidRDefault="00E14D29" w:rsidP="00E14D29">
      <w:pPr>
        <w:ind w:firstLine="0"/>
        <w:rPr>
          <w:b/>
          <w:bCs/>
        </w:rPr>
      </w:pPr>
      <w:r w:rsidRPr="00E14D29">
        <w:rPr>
          <w:b/>
          <w:bCs/>
          <w:noProof/>
        </w:rPr>
        <w:drawing>
          <wp:inline distT="0" distB="0" distL="0" distR="0" wp14:anchorId="1B74AA5C" wp14:editId="34CD3393">
            <wp:extent cx="5976620" cy="2019935"/>
            <wp:effectExtent l="0" t="0" r="508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56B54" w14:textId="5810622D" w:rsidR="00E14D29" w:rsidRDefault="00E14D29" w:rsidP="00E14D29">
      <w:pPr>
        <w:ind w:firstLine="0"/>
        <w:rPr>
          <w:b/>
          <w:bCs/>
        </w:rPr>
      </w:pPr>
    </w:p>
    <w:p w14:paraId="07934140" w14:textId="1D0F989E" w:rsidR="00E14D29" w:rsidRDefault="00E14D29" w:rsidP="00E14D29">
      <w:pPr>
        <w:ind w:firstLine="0"/>
        <w:rPr>
          <w:b/>
          <w:bCs/>
        </w:rPr>
      </w:pPr>
      <w:r w:rsidRPr="00E14D29">
        <w:rPr>
          <w:b/>
          <w:bCs/>
          <w:noProof/>
        </w:rPr>
        <w:lastRenderedPageBreak/>
        <w:drawing>
          <wp:inline distT="0" distB="0" distL="0" distR="0" wp14:anchorId="0F8C12EB" wp14:editId="3F405416">
            <wp:extent cx="5976620" cy="2019935"/>
            <wp:effectExtent l="0" t="0" r="508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AB122" w14:textId="39A62862" w:rsidR="00E14D29" w:rsidRDefault="00E14D29" w:rsidP="00E14D29">
      <w:pPr>
        <w:ind w:firstLine="0"/>
        <w:rPr>
          <w:b/>
          <w:bCs/>
        </w:rPr>
      </w:pPr>
    </w:p>
    <w:p w14:paraId="3667F9EA" w14:textId="17AE1BC8" w:rsidR="00E14D29" w:rsidRDefault="00E14D29" w:rsidP="00E14D29">
      <w:pPr>
        <w:ind w:firstLine="0"/>
        <w:rPr>
          <w:b/>
          <w:bCs/>
        </w:rPr>
      </w:pPr>
      <w:r w:rsidRPr="00E14D29">
        <w:rPr>
          <w:b/>
          <w:bCs/>
          <w:noProof/>
        </w:rPr>
        <w:drawing>
          <wp:inline distT="0" distB="0" distL="0" distR="0" wp14:anchorId="77D7FD5C" wp14:editId="21E6A6FC">
            <wp:extent cx="5976620" cy="2211070"/>
            <wp:effectExtent l="0" t="0" r="5080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1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6C8AA5" w14:textId="0718B4F6" w:rsidR="00E14D29" w:rsidRDefault="00E14D29" w:rsidP="00E14D29">
      <w:pPr>
        <w:ind w:firstLine="0"/>
        <w:rPr>
          <w:b/>
          <w:bCs/>
        </w:rPr>
      </w:pPr>
    </w:p>
    <w:p w14:paraId="59E2FAB0" w14:textId="707AD82C" w:rsidR="00E14D29" w:rsidRDefault="00E14D29" w:rsidP="00E14D29">
      <w:pPr>
        <w:ind w:firstLine="0"/>
        <w:rPr>
          <w:b/>
          <w:bCs/>
        </w:rPr>
      </w:pPr>
      <w:r w:rsidRPr="00E14D29">
        <w:rPr>
          <w:b/>
          <w:bCs/>
          <w:noProof/>
        </w:rPr>
        <w:drawing>
          <wp:inline distT="0" distB="0" distL="0" distR="0" wp14:anchorId="2009B77C" wp14:editId="28A0E6F8">
            <wp:extent cx="5976620" cy="2211070"/>
            <wp:effectExtent l="0" t="0" r="5080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1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3051D" w14:textId="2B33BDED" w:rsidR="00E14D29" w:rsidRDefault="00E14D29" w:rsidP="00E14D29">
      <w:pPr>
        <w:ind w:firstLine="0"/>
        <w:rPr>
          <w:b/>
          <w:bCs/>
        </w:rPr>
      </w:pPr>
    </w:p>
    <w:bookmarkStart w:id="70" w:name="_MON_1690785097"/>
    <w:bookmarkEnd w:id="70"/>
    <w:p w14:paraId="60805DEA" w14:textId="57522B9C" w:rsidR="00984D84" w:rsidRDefault="00E14D29" w:rsidP="00E14D29">
      <w:pPr>
        <w:ind w:firstLine="0"/>
        <w:rPr>
          <w:b/>
          <w:bCs/>
        </w:rPr>
      </w:pPr>
      <w:r>
        <w:rPr>
          <w:b/>
          <w:bCs/>
        </w:rPr>
        <w:object w:dxaOrig="9617" w:dyaOrig="4658" w14:anchorId="3E2EF532">
          <v:shape id="_x0000_i1028" type="#_x0000_t75" style="width:466.2pt;height:225.6pt" o:ole="">
            <v:imagedata r:id="rId99" o:title=""/>
          </v:shape>
          <o:OLEObject Type="Embed" ProgID="Excel.Sheet.12" ShapeID="_x0000_i1028" DrawAspect="Content" ObjectID="_1709629879" r:id="rId100"/>
        </w:object>
      </w:r>
    </w:p>
    <w:p w14:paraId="065FE953" w14:textId="2886CCFA" w:rsidR="00984D84" w:rsidRDefault="00984D84" w:rsidP="00E14D29">
      <w:pPr>
        <w:ind w:firstLine="0"/>
        <w:rPr>
          <w:b/>
          <w:bCs/>
        </w:rPr>
      </w:pPr>
    </w:p>
    <w:p w14:paraId="567252A8" w14:textId="1DA3437D" w:rsidR="00984D84" w:rsidRDefault="00984D84" w:rsidP="00984D84">
      <w:pPr>
        <w:pStyle w:val="Nadpis2"/>
      </w:pPr>
      <w:bookmarkStart w:id="71" w:name="_Toc85130103"/>
      <w:r>
        <w:t xml:space="preserve">SO 01 </w:t>
      </w:r>
      <w:r w:rsidR="007F1066">
        <w:t>R</w:t>
      </w:r>
      <w:r>
        <w:t>evizní lávka</w:t>
      </w:r>
      <w:bookmarkEnd w:id="71"/>
    </w:p>
    <w:p w14:paraId="1B60E163" w14:textId="6C1A774C" w:rsidR="007F1066" w:rsidRPr="007F1066" w:rsidRDefault="007F1066" w:rsidP="007F1066">
      <w:pPr>
        <w:pStyle w:val="Nadpis3"/>
      </w:pPr>
      <w:r>
        <w:t>Model</w:t>
      </w:r>
    </w:p>
    <w:p w14:paraId="5140F189" w14:textId="1BF8D34E" w:rsidR="00984D84" w:rsidRDefault="00D6089B" w:rsidP="007F1066">
      <w:pPr>
        <w:ind w:firstLine="0"/>
      </w:pPr>
      <w:r w:rsidRPr="00D6089B">
        <w:rPr>
          <w:noProof/>
        </w:rPr>
        <w:drawing>
          <wp:inline distT="0" distB="0" distL="0" distR="0" wp14:anchorId="75E300F4" wp14:editId="3FC96E44">
            <wp:extent cx="5976620" cy="3261360"/>
            <wp:effectExtent l="0" t="0" r="0" b="0"/>
            <wp:docPr id="502" name="Obrázek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326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E0408" w14:textId="264A703A" w:rsidR="007F1066" w:rsidRDefault="007F1066" w:rsidP="007F1066">
      <w:pPr>
        <w:pStyle w:val="Nadpis3"/>
      </w:pPr>
      <w:r>
        <w:t>Materiály</w:t>
      </w:r>
    </w:p>
    <w:tbl>
      <w:tblPr>
        <w:tblW w:w="9356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1204"/>
        <w:gridCol w:w="1204"/>
        <w:gridCol w:w="1252"/>
        <w:gridCol w:w="1156"/>
        <w:gridCol w:w="1252"/>
        <w:gridCol w:w="1445"/>
        <w:gridCol w:w="1169"/>
      </w:tblGrid>
      <w:tr w:rsidR="00D6089B" w:rsidRPr="00D6089B" w14:paraId="6BD649D7" w14:textId="77777777" w:rsidTr="006133CE">
        <w:trPr>
          <w:tblHeader/>
        </w:trPr>
        <w:tc>
          <w:tcPr>
            <w:tcW w:w="935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A9FB457" w14:textId="08D9F846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D6089B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Materiály</w:t>
            </w:r>
          </w:p>
        </w:tc>
      </w:tr>
      <w:tr w:rsidR="00D6089B" w:rsidRPr="00D6089B" w14:paraId="31CAA7C5" w14:textId="77777777" w:rsidTr="006133CE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6DBADF3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Mat.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AD0C09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B3770E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EB405B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Poissonův</w:t>
            </w:r>
            <w:proofErr w:type="spellEnd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15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10CF08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Objem. </w:t>
            </w:r>
            <w:proofErr w:type="gramStart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tíha</w:t>
            </w:r>
            <w:proofErr w:type="gramEnd"/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E335EE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tepl</w:t>
            </w:r>
            <w:proofErr w:type="spellEnd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rozt</w:t>
            </w:r>
            <w:proofErr w:type="spellEnd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445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98C500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. spolehlivosti</w:t>
            </w:r>
          </w:p>
        </w:tc>
        <w:tc>
          <w:tcPr>
            <w:tcW w:w="116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CA6D2A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Materiálový</w:t>
            </w:r>
          </w:p>
        </w:tc>
      </w:tr>
      <w:tr w:rsidR="00D6089B" w:rsidRPr="00D6089B" w14:paraId="6FF2F935" w14:textId="77777777" w:rsidTr="006133CE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692FD4B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00C0017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E [</w:t>
            </w:r>
            <w:proofErr w:type="spellStart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76C1DAA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G [</w:t>
            </w:r>
            <w:proofErr w:type="spellStart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9BADC26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Symbol" w:hAnsi="Symbol" w:cs="Arial"/>
                <w:spacing w:val="0"/>
                <w:sz w:val="16"/>
                <w:szCs w:val="24"/>
              </w:rPr>
              <w:t>n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09C6C08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 [</w:t>
            </w:r>
            <w:proofErr w:type="spellStart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kN</w:t>
            </w:r>
            <w:proofErr w:type="spellEnd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/m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3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BE93AA9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 [1/K]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D7C3160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M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07EEA66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model</w:t>
            </w:r>
          </w:p>
        </w:tc>
      </w:tr>
      <w:tr w:rsidR="00D6089B" w:rsidRPr="00D6089B" w14:paraId="1CB715BC" w14:textId="77777777" w:rsidTr="006133CE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4F6242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682" w:type="dxa"/>
            <w:gridSpan w:val="7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B796F7F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Ocel S 235 | CSN EN 10025-2:2004-11</w:t>
            </w:r>
          </w:p>
        </w:tc>
      </w:tr>
      <w:tr w:rsidR="00D6089B" w:rsidRPr="00D6089B" w14:paraId="06A3D369" w14:textId="77777777" w:rsidTr="006133CE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6C9826C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B9D3AC1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210000.000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9E3EFEF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80769.200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8785402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0.300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B3B7C57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78.50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41DBE25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1.20E-05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4144F30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A2E8B54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  <w:tr w:rsidR="00D6089B" w:rsidRPr="00D6089B" w14:paraId="483024BF" w14:textId="77777777" w:rsidTr="006133CE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F217F8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8682" w:type="dxa"/>
            <w:gridSpan w:val="7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8E611B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Ocel S 450 | EN 10025-2:2004-11</w:t>
            </w:r>
          </w:p>
        </w:tc>
      </w:tr>
      <w:tr w:rsidR="00D6089B" w:rsidRPr="00D6089B" w14:paraId="58F2ED32" w14:textId="77777777" w:rsidTr="006133CE">
        <w:tc>
          <w:tcPr>
            <w:tcW w:w="674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9FE885A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4C1E426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210000.000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D5A5E99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80769.200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EEBD06C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0.300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7A7ABF5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78.50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67C9EFD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1.20E-05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5EC003D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9D20412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 xml:space="preserve">Izotropní lineárně </w:t>
            </w: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lastRenderedPageBreak/>
              <w:t>elastický</w:t>
            </w:r>
          </w:p>
        </w:tc>
      </w:tr>
    </w:tbl>
    <w:p w14:paraId="10C0360B" w14:textId="6B0068B3" w:rsidR="00E71646" w:rsidRDefault="006133CE" w:rsidP="00E71646">
      <w:pPr>
        <w:ind w:firstLine="0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185BDC1C" wp14:editId="2D980D0E">
            <wp:simplePos x="0" y="0"/>
            <wp:positionH relativeFrom="column">
              <wp:posOffset>-38735</wp:posOffset>
            </wp:positionH>
            <wp:positionV relativeFrom="paragraph">
              <wp:posOffset>346964</wp:posOffset>
            </wp:positionV>
            <wp:extent cx="1395095" cy="1572260"/>
            <wp:effectExtent l="0" t="0" r="0" b="0"/>
            <wp:wrapSquare wrapText="bothSides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5095" cy="1572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7088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567"/>
        <w:gridCol w:w="567"/>
        <w:gridCol w:w="851"/>
        <w:gridCol w:w="992"/>
        <w:gridCol w:w="851"/>
        <w:gridCol w:w="850"/>
        <w:gridCol w:w="709"/>
        <w:gridCol w:w="709"/>
        <w:gridCol w:w="992"/>
      </w:tblGrid>
      <w:tr w:rsidR="00D6089B" w:rsidRPr="00D6089B" w14:paraId="40A6F37B" w14:textId="77777777" w:rsidTr="006133CE">
        <w:trPr>
          <w:tblHeader/>
        </w:trPr>
        <w:tc>
          <w:tcPr>
            <w:tcW w:w="7088" w:type="dxa"/>
            <w:gridSpan w:val="9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6DE9E299" w14:textId="20B80A6C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D6089B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Průřezy</w:t>
            </w:r>
          </w:p>
        </w:tc>
      </w:tr>
      <w:tr w:rsidR="006133CE" w:rsidRPr="00D6089B" w14:paraId="640204FB" w14:textId="77777777" w:rsidTr="006133CE">
        <w:trPr>
          <w:tblHeader/>
        </w:trPr>
        <w:tc>
          <w:tcPr>
            <w:tcW w:w="567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FD77EBD" w14:textId="0C5AD4BF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Průřez</w:t>
            </w:r>
          </w:p>
        </w:tc>
        <w:tc>
          <w:tcPr>
            <w:tcW w:w="56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25F651" w14:textId="4C471452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Mater.</w:t>
            </w:r>
          </w:p>
        </w:tc>
        <w:tc>
          <w:tcPr>
            <w:tcW w:w="85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678393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T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99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2F8BCC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85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12F272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EBB105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Hlavní osy</w:t>
            </w:r>
          </w:p>
        </w:tc>
        <w:tc>
          <w:tcPr>
            <w:tcW w:w="70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F2C9BB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Natočení</w:t>
            </w:r>
          </w:p>
        </w:tc>
        <w:tc>
          <w:tcPr>
            <w:tcW w:w="1701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731FE9F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Celkové rozměry [mm]</w:t>
            </w:r>
          </w:p>
        </w:tc>
      </w:tr>
      <w:tr w:rsidR="006133CE" w:rsidRPr="00D6089B" w14:paraId="7BA40C6C" w14:textId="77777777" w:rsidTr="006133CE">
        <w:trPr>
          <w:tblHeader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C860E9D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DEB796B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D9DFCA6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A [mm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0F25308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B6834DF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7C1161E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 xml:space="preserve"> [°]</w:t>
            </w: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57A6533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' [°]</w:t>
            </w: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389295F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Šířka b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005052B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6"/>
                <w:szCs w:val="24"/>
              </w:rPr>
              <w:t>Výška h</w:t>
            </w:r>
          </w:p>
        </w:tc>
      </w:tr>
      <w:tr w:rsidR="00D6089B" w:rsidRPr="00D6089B" w14:paraId="3214EE84" w14:textId="77777777" w:rsidTr="006133CE">
        <w:tc>
          <w:tcPr>
            <w:tcW w:w="567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F7D8837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6521" w:type="dxa"/>
            <w:gridSpan w:val="8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DDF7EEB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U 180</w:t>
            </w:r>
          </w:p>
        </w:tc>
      </w:tr>
      <w:tr w:rsidR="00D6089B" w:rsidRPr="00D6089B" w14:paraId="66E6F5BC" w14:textId="77777777" w:rsidTr="006133CE"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0EFC37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EEC803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07BE27F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95500.0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BACFFF3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13500000.0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E3D0A4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1140000.0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CC7E25E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B44123B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7C326F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70.0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0A78D5C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180.0</w:t>
            </w:r>
          </w:p>
        </w:tc>
      </w:tr>
      <w:tr w:rsidR="00D6089B" w:rsidRPr="00D6089B" w14:paraId="153D3DE2" w14:textId="77777777" w:rsidTr="006133CE">
        <w:tc>
          <w:tcPr>
            <w:tcW w:w="567" w:type="dxa"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56E1C1E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C39772D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39DCFBE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2800.0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837700F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714.3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1D2C698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1238.0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E197235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13F55EA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5CFB2BF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C0920D4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D6089B" w:rsidRPr="00D6089B" w14:paraId="011B7B3F" w14:textId="77777777" w:rsidTr="006133CE"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7BCAE9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6521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D24353E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RD 20</w:t>
            </w:r>
          </w:p>
        </w:tc>
      </w:tr>
      <w:tr w:rsidR="006133CE" w:rsidRPr="00D6089B" w14:paraId="4FA6A8B8" w14:textId="77777777" w:rsidTr="006133CE"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653CCB2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7E093F8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996520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15708.0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0C95E85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7854.0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83BE71D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7854.0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1E125B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B3308F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5AAF66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20.0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007A08A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20.0</w:t>
            </w:r>
          </w:p>
        </w:tc>
      </w:tr>
      <w:tr w:rsidR="006133CE" w:rsidRPr="00D6089B" w14:paraId="7C490506" w14:textId="77777777" w:rsidTr="006133CE">
        <w:tc>
          <w:tcPr>
            <w:tcW w:w="567" w:type="dxa"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7A38BD6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8386748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6DF2D7D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314.0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AE109AC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263.8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63CEF97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263.8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AC0411B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C8E8D11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3C67A01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0432E04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D6089B" w:rsidRPr="00D6089B" w14:paraId="3C6CBFAB" w14:textId="77777777" w:rsidTr="006133CE"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52B284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6521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79724D5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IPE 160 | Ferona - DIN 1025-5:1994</w:t>
            </w:r>
          </w:p>
        </w:tc>
      </w:tr>
      <w:tr w:rsidR="00D6089B" w:rsidRPr="00D6089B" w14:paraId="47F6B2F3" w14:textId="77777777" w:rsidTr="006133CE"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301D71E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A66520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282648D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36200.0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584C96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8690000.0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97F0EC1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683000.0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A65CA1F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E07D017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C6F17A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82.0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2A972F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160.0</w:t>
            </w:r>
          </w:p>
        </w:tc>
      </w:tr>
      <w:tr w:rsidR="00D6089B" w:rsidRPr="00D6089B" w14:paraId="650C7F90" w14:textId="77777777" w:rsidTr="006133CE">
        <w:tc>
          <w:tcPr>
            <w:tcW w:w="567" w:type="dxa"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E3BFC0D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E416E84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F399817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2010.0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F8C97E7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1016.8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FAC41FA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6089B">
              <w:rPr>
                <w:rFonts w:ascii="Calibri" w:hAnsi="Calibri" w:cs="Arial"/>
                <w:spacing w:val="0"/>
                <w:sz w:val="14"/>
                <w:szCs w:val="24"/>
              </w:rPr>
              <w:t>733.3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E6BCB1E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85C19AF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0523BF9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DD37A6C" w14:textId="77777777" w:rsidR="00D6089B" w:rsidRPr="00D6089B" w:rsidRDefault="00D6089B" w:rsidP="00D6089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79A0D1BB" w14:textId="5C37FD61" w:rsidR="00D6089B" w:rsidRDefault="00D6089B" w:rsidP="00E71646">
      <w:pPr>
        <w:ind w:firstLine="0"/>
      </w:pPr>
    </w:p>
    <w:p w14:paraId="4F6EE724" w14:textId="7DE7C737" w:rsidR="007F1066" w:rsidRDefault="007F1066" w:rsidP="007F1066">
      <w:pPr>
        <w:pStyle w:val="Nadpis3"/>
      </w:pPr>
      <w:r>
        <w:t>Zatížení</w:t>
      </w:r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650"/>
        <w:gridCol w:w="2650"/>
        <w:gridCol w:w="770"/>
        <w:gridCol w:w="963"/>
        <w:gridCol w:w="963"/>
        <w:gridCol w:w="967"/>
      </w:tblGrid>
      <w:tr w:rsidR="006133CE" w:rsidRPr="006133CE" w14:paraId="02ECD8C0" w14:textId="77777777" w:rsidTr="00816278">
        <w:trPr>
          <w:tblHeader/>
        </w:trPr>
        <w:tc>
          <w:tcPr>
            <w:tcW w:w="963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2BCE011" w14:textId="137ADE3B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6133CE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Zatěžovací stavy</w:t>
            </w:r>
          </w:p>
        </w:tc>
      </w:tr>
      <w:tr w:rsidR="006133CE" w:rsidRPr="006133CE" w14:paraId="010369B4" w14:textId="77777777" w:rsidTr="006133CE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43F8CB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AC62AE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52A35F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EN 1990 | ČSN</w:t>
            </w:r>
          </w:p>
        </w:tc>
        <w:tc>
          <w:tcPr>
            <w:tcW w:w="3659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6525E95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Vlastní tíha - Součinitel ve směru</w:t>
            </w:r>
          </w:p>
        </w:tc>
      </w:tr>
      <w:tr w:rsidR="006133CE" w:rsidRPr="006133CE" w14:paraId="312DA027" w14:textId="77777777" w:rsidTr="006133CE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AFABD42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stav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03B86E4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. stavu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6B285DD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Kategorie účinků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9C62923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Aktivní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224C7E6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X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81582E0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Y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C4A806C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Z</w:t>
            </w:r>
          </w:p>
        </w:tc>
      </w:tr>
      <w:tr w:rsidR="006133CE" w:rsidRPr="006133CE" w14:paraId="0BB85AFB" w14:textId="77777777" w:rsidTr="006133CE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65C7BE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1AC9A1D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. tíha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5A13F6D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Stálé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0AF9DD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x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E204EC7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7B0AAC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55555B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1.000</w:t>
            </w:r>
          </w:p>
        </w:tc>
      </w:tr>
      <w:tr w:rsidR="006133CE" w:rsidRPr="006133CE" w14:paraId="2506E009" w14:textId="77777777" w:rsidTr="006133CE">
        <w:tc>
          <w:tcPr>
            <w:tcW w:w="674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A86F745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6C8F2B9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Užitné zatížení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614892F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Užitná zatížení - kategorie C: shromažďovací plochy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CDFB215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CBF9995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D73CDAE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EA68346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6C0028EA" w14:textId="6BAC407E" w:rsidR="007F1066" w:rsidRDefault="007F1066" w:rsidP="007F1066">
      <w:pPr>
        <w:ind w:firstLine="0"/>
      </w:pPr>
    </w:p>
    <w:p w14:paraId="4A33116B" w14:textId="063A8F80" w:rsidR="006133CE" w:rsidRDefault="006133CE" w:rsidP="007F1066">
      <w:pPr>
        <w:ind w:firstLine="0"/>
      </w:pPr>
      <w:r w:rsidRPr="006133CE">
        <w:rPr>
          <w:noProof/>
        </w:rPr>
        <w:drawing>
          <wp:inline distT="0" distB="0" distL="0" distR="0" wp14:anchorId="7871CC73" wp14:editId="3D39B092">
            <wp:extent cx="5976620" cy="3261360"/>
            <wp:effectExtent l="0" t="0" r="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326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FDAAC" w14:textId="5A8074DC" w:rsidR="006133CE" w:rsidRDefault="006133CE" w:rsidP="007F1066">
      <w:pPr>
        <w:ind w:firstLine="0"/>
      </w:pPr>
      <w:r w:rsidRPr="006133CE">
        <w:rPr>
          <w:noProof/>
        </w:rPr>
        <w:lastRenderedPageBreak/>
        <w:drawing>
          <wp:inline distT="0" distB="0" distL="0" distR="0" wp14:anchorId="38F15052" wp14:editId="6937ACC0">
            <wp:extent cx="5976620" cy="3261360"/>
            <wp:effectExtent l="0" t="0" r="0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326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E7E7A" w14:textId="0A3649CA" w:rsidR="007F1066" w:rsidRDefault="007F1066" w:rsidP="007F1066">
      <w:pPr>
        <w:pStyle w:val="Nadpis3"/>
      </w:pPr>
      <w:r>
        <w:t>Kombinace zatížení</w:t>
      </w:r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481"/>
        <w:gridCol w:w="3662"/>
        <w:gridCol w:w="481"/>
        <w:gridCol w:w="770"/>
        <w:gridCol w:w="770"/>
        <w:gridCol w:w="2799"/>
      </w:tblGrid>
      <w:tr w:rsidR="006133CE" w:rsidRPr="006133CE" w14:paraId="01CA96AB" w14:textId="77777777" w:rsidTr="00816278">
        <w:trPr>
          <w:tblHeader/>
        </w:trPr>
        <w:tc>
          <w:tcPr>
            <w:tcW w:w="963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C0D3582" w14:textId="65F445E8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6133CE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Kombinace zatížení</w:t>
            </w:r>
          </w:p>
        </w:tc>
      </w:tr>
      <w:tr w:rsidR="006133CE" w:rsidRPr="006133CE" w14:paraId="1E4E726E" w14:textId="77777777" w:rsidTr="006133CE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02DAD0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4143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913C5A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Kombinace zatížení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C50A8F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4334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32DCD4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6133CE" w:rsidRPr="006133CE" w14:paraId="7DC4F16F" w14:textId="77777777" w:rsidTr="006133CE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288AF64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0BD6978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NS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D83E7C6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85F8632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3AC2240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Součinitel</w:t>
            </w:r>
          </w:p>
        </w:tc>
        <w:tc>
          <w:tcPr>
            <w:tcW w:w="3564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DAAD547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Zatěžovací stav</w:t>
            </w:r>
          </w:p>
        </w:tc>
      </w:tr>
      <w:tr w:rsidR="006133CE" w:rsidRPr="006133CE" w14:paraId="087BD7EC" w14:textId="77777777" w:rsidTr="006133CE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6F3E11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KZ1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ACC6B3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C4FA787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1.35*ZS1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6DAD277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C8F2C6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168413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D5A730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. tíha</w:t>
            </w:r>
          </w:p>
        </w:tc>
      </w:tr>
      <w:tr w:rsidR="006133CE" w:rsidRPr="006133CE" w14:paraId="7F4DA3DC" w14:textId="77777777" w:rsidTr="006133CE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173967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KZ2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01CE88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5CEE08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1.35*ZS1 + 1.5*ZS2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246C58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5D31BA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4998E9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7BE002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. tíha</w:t>
            </w:r>
          </w:p>
        </w:tc>
      </w:tr>
      <w:tr w:rsidR="006133CE" w:rsidRPr="006133CE" w14:paraId="71DED5E8" w14:textId="77777777" w:rsidTr="006133CE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9427C8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C6FD0C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2E68396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52DD40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5FE85DE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62502C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AA6484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Užitné zatížení</w:t>
            </w:r>
          </w:p>
        </w:tc>
      </w:tr>
      <w:tr w:rsidR="006133CE" w:rsidRPr="006133CE" w14:paraId="6D70CE58" w14:textId="77777777" w:rsidTr="006133CE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C12573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KZ3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C667E5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E8CA219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334DC2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F3AD98E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B8DA66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9F75A3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. tíha</w:t>
            </w:r>
          </w:p>
        </w:tc>
      </w:tr>
      <w:tr w:rsidR="006133CE" w:rsidRPr="006133CE" w14:paraId="1E474C8F" w14:textId="77777777" w:rsidTr="006133CE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BA907E6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KZ4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A0B4D5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4624A6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ZS1 + 1.5*ZS2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F8C2E8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15A0683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5B8AD54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DE2BE9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. tíha</w:t>
            </w:r>
          </w:p>
        </w:tc>
      </w:tr>
      <w:tr w:rsidR="006133CE" w:rsidRPr="006133CE" w14:paraId="2FF24747" w14:textId="77777777" w:rsidTr="006133CE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050C54B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ADA2B1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472EFB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E1FC04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8E256E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3ED018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C1E81C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Užitné zatížení</w:t>
            </w:r>
          </w:p>
        </w:tc>
      </w:tr>
      <w:tr w:rsidR="006133CE" w:rsidRPr="006133CE" w14:paraId="05476DE4" w14:textId="77777777" w:rsidTr="006133CE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A535BF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KZ5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0BE11D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7C7F1C7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930369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F69BC0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5C1EEF6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BF947E1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. tíha</w:t>
            </w:r>
          </w:p>
        </w:tc>
      </w:tr>
      <w:tr w:rsidR="006133CE" w:rsidRPr="006133CE" w14:paraId="0D5038CE" w14:textId="77777777" w:rsidTr="006133CE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4F6D91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KZ6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22B0DD3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BE0954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ZS1 + ZS2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78C5C3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47B968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A0B661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817AC9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. tíha</w:t>
            </w:r>
          </w:p>
        </w:tc>
      </w:tr>
      <w:tr w:rsidR="006133CE" w:rsidRPr="006133CE" w14:paraId="36018D66" w14:textId="77777777" w:rsidTr="006133CE">
        <w:tc>
          <w:tcPr>
            <w:tcW w:w="674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99FEAC3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6FE0FF5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BB71108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9153060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CEDD63A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B403296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4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8E14ADB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Užitné zatížení</w:t>
            </w:r>
          </w:p>
        </w:tc>
      </w:tr>
    </w:tbl>
    <w:p w14:paraId="5D909731" w14:textId="672ABE2E" w:rsidR="007F1066" w:rsidRDefault="007F1066" w:rsidP="007F1066">
      <w:pPr>
        <w:ind w:firstLine="0"/>
      </w:pPr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312"/>
        <w:gridCol w:w="6651"/>
      </w:tblGrid>
      <w:tr w:rsidR="006133CE" w:rsidRPr="006133CE" w14:paraId="3B8257D0" w14:textId="77777777" w:rsidTr="00816278">
        <w:trPr>
          <w:tblHeader/>
        </w:trPr>
        <w:tc>
          <w:tcPr>
            <w:tcW w:w="96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341B9D0" w14:textId="3AA6881D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6133CE"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  <w:t>Kombinace výsledků</w:t>
            </w:r>
          </w:p>
        </w:tc>
      </w:tr>
      <w:tr w:rsidR="006133CE" w:rsidRPr="006133CE" w14:paraId="2EC5CA39" w14:textId="77777777" w:rsidTr="006133CE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6F905F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023CC4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664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E20425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6133CE" w:rsidRPr="006133CE" w14:paraId="42FD9150" w14:textId="77777777" w:rsidTr="006133CE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4EBAAD2" w14:textId="10303046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výsledk</w:t>
            </w:r>
            <w:proofErr w:type="spellEnd"/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0052A63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137C140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6"/>
                <w:szCs w:val="24"/>
              </w:rPr>
              <w:t>Zatěžování</w:t>
            </w:r>
          </w:p>
        </w:tc>
      </w:tr>
      <w:tr w:rsidR="006133CE" w:rsidRPr="006133CE" w14:paraId="68E4BD57" w14:textId="77777777" w:rsidTr="006133CE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4BC7478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KV1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CCCE13C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 xml:space="preserve">MSÚ (STR/GEO) - trvalá/dočasná - </w:t>
            </w:r>
            <w:proofErr w:type="spellStart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rovn</w:t>
            </w:r>
            <w:proofErr w:type="spellEnd"/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. 6.10</w:t>
            </w:r>
          </w:p>
        </w:tc>
        <w:tc>
          <w:tcPr>
            <w:tcW w:w="664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AE972C4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KZ1/s nebo do KZ4</w:t>
            </w:r>
          </w:p>
        </w:tc>
      </w:tr>
      <w:tr w:rsidR="006133CE" w:rsidRPr="006133CE" w14:paraId="4C96C29A" w14:textId="77777777" w:rsidTr="006133CE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A40A16D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KV2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C7D9EE1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MSP - charakteristická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A44CDC4" w14:textId="77777777" w:rsidR="006133CE" w:rsidRPr="006133CE" w:rsidRDefault="006133CE" w:rsidP="006133C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6133CE">
              <w:rPr>
                <w:rFonts w:ascii="Calibri" w:hAnsi="Calibri" w:cs="Arial"/>
                <w:spacing w:val="0"/>
                <w:sz w:val="14"/>
                <w:szCs w:val="24"/>
              </w:rPr>
              <w:t>KZ5/s nebo KZ6/s</w:t>
            </w:r>
          </w:p>
        </w:tc>
      </w:tr>
    </w:tbl>
    <w:p w14:paraId="09D936F7" w14:textId="12C49988" w:rsidR="007F1066" w:rsidRDefault="007F1066" w:rsidP="007F1066">
      <w:pPr>
        <w:pStyle w:val="Nadpis3"/>
      </w:pPr>
      <w:r>
        <w:lastRenderedPageBreak/>
        <w:t>Vnitřní síly a deformace</w:t>
      </w:r>
    </w:p>
    <w:p w14:paraId="699158EE" w14:textId="0D387B7B" w:rsidR="007F1066" w:rsidRDefault="006133CE" w:rsidP="007F1066">
      <w:pPr>
        <w:ind w:firstLine="0"/>
      </w:pPr>
      <w:r w:rsidRPr="006133CE">
        <w:rPr>
          <w:noProof/>
        </w:rPr>
        <w:drawing>
          <wp:inline distT="0" distB="0" distL="0" distR="0" wp14:anchorId="022C5944" wp14:editId="17EB282E">
            <wp:extent cx="5976620" cy="2391410"/>
            <wp:effectExtent l="0" t="0" r="0" b="0"/>
            <wp:docPr id="90" name="Obráze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39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5E218" w14:textId="77777777" w:rsidR="00FD68CF" w:rsidRDefault="00FD68CF" w:rsidP="007F1066">
      <w:pPr>
        <w:ind w:firstLine="0"/>
      </w:pPr>
    </w:p>
    <w:p w14:paraId="7F299D1E" w14:textId="701F8656" w:rsidR="006133CE" w:rsidRDefault="00FD68CF" w:rsidP="007F1066">
      <w:pPr>
        <w:ind w:firstLine="0"/>
      </w:pPr>
      <w:r w:rsidRPr="00FD68CF">
        <w:rPr>
          <w:noProof/>
        </w:rPr>
        <w:drawing>
          <wp:inline distT="0" distB="0" distL="0" distR="0" wp14:anchorId="3114F3B8" wp14:editId="33712BCD">
            <wp:extent cx="5976620" cy="2391410"/>
            <wp:effectExtent l="0" t="0" r="0" b="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39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1865C" w14:textId="77777777" w:rsidR="00FD68CF" w:rsidRDefault="00FD68CF" w:rsidP="007F1066">
      <w:pPr>
        <w:ind w:firstLine="0"/>
      </w:pPr>
    </w:p>
    <w:p w14:paraId="3F621F30" w14:textId="11AF3479" w:rsidR="00FD68CF" w:rsidRDefault="00FD68CF" w:rsidP="007F1066">
      <w:pPr>
        <w:ind w:firstLine="0"/>
      </w:pPr>
      <w:r w:rsidRPr="00FD68CF">
        <w:rPr>
          <w:noProof/>
        </w:rPr>
        <w:drawing>
          <wp:inline distT="0" distB="0" distL="0" distR="0" wp14:anchorId="2ED8281B" wp14:editId="17AA2F11">
            <wp:extent cx="5976620" cy="2391410"/>
            <wp:effectExtent l="0" t="0" r="0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39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CB2C5" w14:textId="77777777" w:rsidR="00FD68CF" w:rsidRDefault="00FD68CF" w:rsidP="007F1066">
      <w:pPr>
        <w:ind w:firstLine="0"/>
      </w:pPr>
    </w:p>
    <w:p w14:paraId="1DDB9E1F" w14:textId="7CF884E0" w:rsidR="00FD68CF" w:rsidRDefault="00FD68CF" w:rsidP="007F1066">
      <w:pPr>
        <w:ind w:firstLine="0"/>
      </w:pPr>
      <w:r w:rsidRPr="00FD68CF">
        <w:rPr>
          <w:noProof/>
        </w:rPr>
        <w:lastRenderedPageBreak/>
        <w:drawing>
          <wp:inline distT="0" distB="0" distL="0" distR="0" wp14:anchorId="5A4D7CC2" wp14:editId="76DC5F9C">
            <wp:extent cx="5976620" cy="3128645"/>
            <wp:effectExtent l="0" t="0" r="0" b="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312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59028" w14:textId="77777777" w:rsidR="00FD68CF" w:rsidRDefault="00FD68CF" w:rsidP="007F1066">
      <w:pPr>
        <w:ind w:firstLine="0"/>
      </w:pPr>
    </w:p>
    <w:p w14:paraId="2013C7BF" w14:textId="7659E94B" w:rsidR="007F1066" w:rsidRDefault="007F1066" w:rsidP="007F1066">
      <w:pPr>
        <w:pStyle w:val="Nadpis3"/>
      </w:pPr>
      <w:r>
        <w:t>Posouzení ocelových konstrukcí</w:t>
      </w:r>
    </w:p>
    <w:p w14:paraId="7A90CCF5" w14:textId="374AD974" w:rsidR="007F1066" w:rsidRDefault="00FD68CF" w:rsidP="007F1066">
      <w:pPr>
        <w:ind w:firstLine="0"/>
      </w:pPr>
      <w:r w:rsidRPr="00FD68CF">
        <w:rPr>
          <w:noProof/>
        </w:rPr>
        <w:drawing>
          <wp:inline distT="0" distB="0" distL="0" distR="0" wp14:anchorId="550C9AED" wp14:editId="7F4CEBF7">
            <wp:extent cx="5976620" cy="3128645"/>
            <wp:effectExtent l="0" t="0" r="0" b="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312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4FA80" w14:textId="77777777" w:rsidR="00FD68CF" w:rsidRDefault="00FD68CF" w:rsidP="007F1066">
      <w:pPr>
        <w:ind w:firstLine="0"/>
      </w:pPr>
    </w:p>
    <w:p w14:paraId="5E5361B1" w14:textId="347DABAD" w:rsidR="00FD68CF" w:rsidRDefault="00FD68CF" w:rsidP="007F1066">
      <w:pPr>
        <w:ind w:firstLine="0"/>
      </w:pPr>
      <w:r w:rsidRPr="00FD68CF">
        <w:rPr>
          <w:noProof/>
        </w:rPr>
        <w:lastRenderedPageBreak/>
        <w:drawing>
          <wp:inline distT="0" distB="0" distL="0" distR="0" wp14:anchorId="05C4D92D" wp14:editId="45054C28">
            <wp:extent cx="5976620" cy="3128645"/>
            <wp:effectExtent l="0" t="0" r="0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312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72" w:name="_MON_1709535933"/>
    <w:bookmarkEnd w:id="72"/>
    <w:p w14:paraId="542FD161" w14:textId="395B02F9" w:rsidR="00FD68CF" w:rsidRDefault="00FD68CF" w:rsidP="007F1066">
      <w:pPr>
        <w:ind w:firstLine="0"/>
      </w:pPr>
      <w:r>
        <w:object w:dxaOrig="12220" w:dyaOrig="7558" w14:anchorId="3F221D9D">
          <v:shape id="_x0000_i1029" type="#_x0000_t75" style="width:468pt;height:289.2pt" o:ole="">
            <v:imagedata r:id="rId111" o:title=""/>
          </v:shape>
          <o:OLEObject Type="Embed" ProgID="Excel.Sheet.12" ShapeID="_x0000_i1029" DrawAspect="Content" ObjectID="_1709629880" r:id="rId112"/>
        </w:object>
      </w:r>
    </w:p>
    <w:p w14:paraId="4911B4E2" w14:textId="42A500C0" w:rsidR="00BB057A" w:rsidRDefault="0031480E" w:rsidP="0031480E">
      <w:pPr>
        <w:pStyle w:val="Nadpis2"/>
      </w:pPr>
      <w:bookmarkStart w:id="73" w:name="_Toc85130104"/>
      <w:r>
        <w:lastRenderedPageBreak/>
        <w:t>SO</w:t>
      </w:r>
      <w:r w:rsidR="003E599C">
        <w:t xml:space="preserve"> </w:t>
      </w:r>
      <w:r>
        <w:t>02 Nová sportovní hala</w:t>
      </w:r>
      <w:bookmarkEnd w:id="73"/>
    </w:p>
    <w:p w14:paraId="532928A9" w14:textId="19832819" w:rsidR="0031480E" w:rsidRDefault="0031480E" w:rsidP="0031480E">
      <w:pPr>
        <w:pStyle w:val="Nadpis3"/>
      </w:pPr>
      <w:bookmarkStart w:id="74" w:name="_Toc85130105"/>
      <w:r>
        <w:t>Model</w:t>
      </w:r>
      <w:bookmarkEnd w:id="74"/>
    </w:p>
    <w:p w14:paraId="57A5F71C" w14:textId="3E1D8E52" w:rsidR="004D1B80" w:rsidRPr="004D1B80" w:rsidRDefault="00AA117B" w:rsidP="00205DF4">
      <w:pPr>
        <w:ind w:firstLine="0"/>
      </w:pPr>
      <w:r w:rsidRPr="00AA117B">
        <w:rPr>
          <w:noProof/>
        </w:rPr>
        <w:drawing>
          <wp:inline distT="0" distB="0" distL="0" distR="0" wp14:anchorId="7BC732DB" wp14:editId="774763E2">
            <wp:extent cx="5976620" cy="2701290"/>
            <wp:effectExtent l="0" t="0" r="0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70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8C066" w14:textId="22B238D0" w:rsidR="0031480E" w:rsidRDefault="0031480E" w:rsidP="0031480E">
      <w:pPr>
        <w:pStyle w:val="Nadpis3"/>
      </w:pPr>
      <w:bookmarkStart w:id="75" w:name="_Toc85130106"/>
      <w:r>
        <w:t>Materiály</w:t>
      </w:r>
      <w:bookmarkEnd w:id="75"/>
    </w:p>
    <w:tbl>
      <w:tblPr>
        <w:tblW w:w="9637" w:type="dxa"/>
        <w:tblInd w:w="42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1204"/>
        <w:gridCol w:w="1204"/>
        <w:gridCol w:w="1252"/>
        <w:gridCol w:w="1156"/>
        <w:gridCol w:w="1252"/>
        <w:gridCol w:w="1445"/>
        <w:gridCol w:w="1450"/>
      </w:tblGrid>
      <w:tr w:rsidR="007D6FA9" w:rsidRPr="007D6FA9" w14:paraId="4D0B8256" w14:textId="77777777" w:rsidTr="007D6FA9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552ED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Mat.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F3430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60431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FB468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Poissonův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15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CDECE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Objem. tíha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0652C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tepl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rozt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445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A2759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. spolehlivosti</w:t>
            </w:r>
          </w:p>
        </w:tc>
        <w:tc>
          <w:tcPr>
            <w:tcW w:w="14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86A8E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Materiálový</w:t>
            </w:r>
          </w:p>
        </w:tc>
      </w:tr>
      <w:tr w:rsidR="007D6FA9" w:rsidRPr="007D6FA9" w14:paraId="6CED530B" w14:textId="77777777" w:rsidTr="007D6FA9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D93E8D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E588AE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E [</w:t>
            </w: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5D4762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G [</w:t>
            </w: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2C4F07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Symbol" w:hAnsi="Symbol" w:cs="Arial"/>
                <w:spacing w:val="0"/>
                <w:sz w:val="16"/>
                <w:szCs w:val="24"/>
              </w:rPr>
              <w:t>n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84AA1B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 xml:space="preserve"> [</w:t>
            </w: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kN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/m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3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22B773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 xml:space="preserve"> [1/K]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8899BF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M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23095B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model</w:t>
            </w:r>
          </w:p>
        </w:tc>
      </w:tr>
      <w:tr w:rsidR="007D6FA9" w:rsidRPr="007D6FA9" w14:paraId="2FEAEE1B" w14:textId="77777777" w:rsidTr="007D6FA9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97AF9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963" w:type="dxa"/>
            <w:gridSpan w:val="7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138824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Beton C25/30 | EN 1992-1-1:2004/A1:2014</w:t>
            </w:r>
          </w:p>
        </w:tc>
      </w:tr>
      <w:tr w:rsidR="007D6FA9" w:rsidRPr="007D6FA9" w14:paraId="05F7DB6C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2BD558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4860B9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31000.000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577252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12916.700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6DA053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0.200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506EF1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25.00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610072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1.00E-05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FF0027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59A92A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  <w:tr w:rsidR="007D6FA9" w:rsidRPr="007D6FA9" w14:paraId="2FDFE288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A962C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8963" w:type="dxa"/>
            <w:gridSpan w:val="7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D401E8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Lepené lamelové dřevo GL24h | ČSN EN 14080:2013-08</w:t>
            </w:r>
          </w:p>
        </w:tc>
      </w:tr>
      <w:tr w:rsidR="007D6FA9" w:rsidRPr="007D6FA9" w14:paraId="55DF3442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B024BC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222F3D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11500.000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1F1E01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650.000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72FA44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7.846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9BE3FC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4.20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2A1F5D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5.00E-06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A61CBB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1.25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4D120A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  <w:tr w:rsidR="007D6FA9" w:rsidRPr="007D6FA9" w14:paraId="4334E493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E4B6A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8963" w:type="dxa"/>
            <w:gridSpan w:val="7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73FBCA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Ocel S 235 | ČSN EN 1993-1-1:2006</w:t>
            </w:r>
          </w:p>
        </w:tc>
      </w:tr>
      <w:tr w:rsidR="007D6FA9" w:rsidRPr="007D6FA9" w14:paraId="565977C2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F31C50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36161E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210000.000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9F5E77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80769.200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9BE509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0.300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526BB2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78.50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9E76CA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1.20E-05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E407BE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ADDB44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</w:tbl>
    <w:p w14:paraId="4A79B50A" w14:textId="5FB5F7DF" w:rsidR="0031480E" w:rsidRDefault="0031480E" w:rsidP="0031480E">
      <w:pPr>
        <w:pStyle w:val="Nadpis3"/>
      </w:pPr>
      <w:bookmarkStart w:id="76" w:name="_Toc85130107"/>
      <w:r>
        <w:t>Průřezy</w:t>
      </w:r>
      <w:bookmarkEnd w:id="76"/>
    </w:p>
    <w:tbl>
      <w:tblPr>
        <w:tblW w:w="9637" w:type="dxa"/>
        <w:tblInd w:w="42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674"/>
        <w:gridCol w:w="1252"/>
        <w:gridCol w:w="1252"/>
        <w:gridCol w:w="1252"/>
        <w:gridCol w:w="1132"/>
        <w:gridCol w:w="1132"/>
        <w:gridCol w:w="1132"/>
        <w:gridCol w:w="1137"/>
      </w:tblGrid>
      <w:tr w:rsidR="007D6FA9" w:rsidRPr="007D6FA9" w14:paraId="625090F4" w14:textId="77777777" w:rsidTr="007D6FA9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5A830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Průřez</w:t>
            </w:r>
          </w:p>
        </w:tc>
        <w:tc>
          <w:tcPr>
            <w:tcW w:w="67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62038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Mater.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82D42D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T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6AA0F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4AE735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13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38C506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Hlavní osy</w:t>
            </w:r>
          </w:p>
        </w:tc>
        <w:tc>
          <w:tcPr>
            <w:tcW w:w="113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8F5AAA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Natočení</w:t>
            </w:r>
          </w:p>
        </w:tc>
        <w:tc>
          <w:tcPr>
            <w:tcW w:w="2269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9FBE3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Celkové rozměry [mm]</w:t>
            </w:r>
          </w:p>
        </w:tc>
      </w:tr>
      <w:tr w:rsidR="007D6FA9" w:rsidRPr="007D6FA9" w14:paraId="20D1386D" w14:textId="77777777" w:rsidTr="007D6FA9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7D5C61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F1D5E4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4B7E38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A [mm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D9F876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C1B704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3B06F6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 xml:space="preserve"> [°]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2AD863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' [°]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602219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Šířka b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ACEF67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Výška h</w:t>
            </w:r>
          </w:p>
        </w:tc>
      </w:tr>
      <w:tr w:rsidR="007D6FA9" w:rsidRPr="007D6FA9" w14:paraId="1098D765" w14:textId="77777777" w:rsidTr="007D6FA9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6E6C5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963" w:type="dxa"/>
            <w:gridSpan w:val="8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3E142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Obdélník 300/250</w:t>
            </w:r>
          </w:p>
        </w:tc>
      </w:tr>
      <w:tr w:rsidR="007D6FA9" w:rsidRPr="007D6FA9" w14:paraId="4C672D09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8BF76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E9E658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AAFB8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774840064.0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3818A4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390624992.0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BA2538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562500032.0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D6A5EE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4C83C2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0B89BC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300.0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53C110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250.0</w:t>
            </w:r>
          </w:p>
        </w:tc>
      </w:tr>
      <w:tr w:rsidR="007D6FA9" w:rsidRPr="007D6FA9" w14:paraId="43C86E61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D37A22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A53F9D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2A3D6B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75000.0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270F3C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62500.0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2444C0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62500.0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126116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C77246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1BBE71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09D761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7D6FA9" w:rsidRPr="007D6FA9" w14:paraId="6288372B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3F5C2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8963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8BF00A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T-obdélník 300/1100</w:t>
            </w:r>
          </w:p>
        </w:tc>
      </w:tr>
      <w:tr w:rsidR="007D6FA9" w:rsidRPr="007D6FA9" w14:paraId="5DC50446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B9512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6BFC0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3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B123E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8199776768.0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BA98E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33275000832.0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889CC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2475000064.0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F437D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9101FD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A2F71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300.0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EE01B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1100.0</w:t>
            </w:r>
          </w:p>
        </w:tc>
      </w:tr>
      <w:tr w:rsidR="007D6FA9" w:rsidRPr="007D6FA9" w14:paraId="54806FFE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A41EB3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DE870A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9364C7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330000.0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320926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275000.0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39D481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275000.0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3E38FE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C1503F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D46BDA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DE77BA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7D6FA9" w:rsidRPr="007D6FA9" w14:paraId="1E0938A1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553C7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8963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FC746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Obdélník 250/400</w:t>
            </w:r>
          </w:p>
        </w:tc>
      </w:tr>
      <w:tr w:rsidR="007D6FA9" w:rsidRPr="007D6FA9" w14:paraId="6D3B6004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CE435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DFA4C0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6447AB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1273352320.0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C23CEB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1333333376.0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4BD0F7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520833312.0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07977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24B33B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A0B816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250.0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670B77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400.0</w:t>
            </w:r>
          </w:p>
        </w:tc>
      </w:tr>
      <w:tr w:rsidR="007D6FA9" w:rsidRPr="007D6FA9" w14:paraId="65110524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9DF691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ACFB07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CB06FA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100000.0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7B972D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83333.3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077ECC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83333.3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3C3C1D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7EF773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8BD88B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A31D6F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7D6FA9" w:rsidRPr="007D6FA9" w14:paraId="0165C327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FF2B7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8963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0344C7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T-obdélník 300/700</w:t>
            </w:r>
          </w:p>
        </w:tc>
      </w:tr>
      <w:tr w:rsidR="007D6FA9" w:rsidRPr="007D6FA9" w14:paraId="100FD351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FC6DC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0D725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3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E87E9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4603736576.0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4D8B4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8575000064.0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E3DDA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1575000064.0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7BB53D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8C48D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D2D22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300.0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D59DB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700.0</w:t>
            </w:r>
          </w:p>
        </w:tc>
      </w:tr>
      <w:tr w:rsidR="007D6FA9" w:rsidRPr="007D6FA9" w14:paraId="385A404E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A2A847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C29CD3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AB2589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210000.0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6FEBAF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175000.0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55711C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175000.0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85127A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C6A116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C2A3B9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B3CD8E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7D6FA9" w:rsidRPr="007D6FA9" w14:paraId="4199445D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61CC1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5</w:t>
            </w:r>
          </w:p>
        </w:tc>
        <w:tc>
          <w:tcPr>
            <w:tcW w:w="8963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7E0AEA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RRO 160x80x5 (</w:t>
            </w:r>
            <w:proofErr w:type="spellStart"/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warmgefertigt</w:t>
            </w:r>
            <w:proofErr w:type="spellEnd"/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)</w:t>
            </w:r>
          </w:p>
        </w:tc>
      </w:tr>
      <w:tr w:rsidR="007D6FA9" w:rsidRPr="007D6FA9" w14:paraId="16BE93CA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E07BC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F8580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4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F55F83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6000000.0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020DAA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7440000.0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771361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2490000.0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35397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EA890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90.00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996F87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80.0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FC6552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160.0</w:t>
            </w:r>
          </w:p>
        </w:tc>
      </w:tr>
      <w:tr w:rsidR="007D6FA9" w:rsidRPr="007D6FA9" w14:paraId="1E7FFCB5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8386A3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74EFAC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BF6518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2270.0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3A236E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502.8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1202E3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1427.7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A9A54C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DB2BA0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C9825D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3F08DE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3A230C03" w14:textId="35703D0A" w:rsidR="0031480E" w:rsidRDefault="0031480E" w:rsidP="0031480E">
      <w:pPr>
        <w:pStyle w:val="Nadpis3"/>
      </w:pPr>
      <w:bookmarkStart w:id="77" w:name="_Toc85130108"/>
      <w:r>
        <w:t>Zatížení</w:t>
      </w:r>
      <w:bookmarkEnd w:id="77"/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650"/>
        <w:gridCol w:w="2650"/>
        <w:gridCol w:w="770"/>
        <w:gridCol w:w="963"/>
        <w:gridCol w:w="963"/>
        <w:gridCol w:w="967"/>
      </w:tblGrid>
      <w:tr w:rsidR="00205DF4" w:rsidRPr="007D6FA9" w14:paraId="1AACAEC6" w14:textId="77777777" w:rsidTr="000911A0">
        <w:trPr>
          <w:tblHeader/>
        </w:trPr>
        <w:tc>
          <w:tcPr>
            <w:tcW w:w="963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0AB6775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22"/>
                <w:szCs w:val="32"/>
              </w:rPr>
            </w:pPr>
            <w:r w:rsidRPr="007D6FA9">
              <w:rPr>
                <w:rFonts w:ascii="Calibri" w:hAnsi="Calibri" w:cs="Arial"/>
                <w:spacing w:val="0"/>
                <w:sz w:val="22"/>
                <w:szCs w:val="32"/>
              </w:rPr>
              <w:t>Zatěžovací stavy</w:t>
            </w:r>
          </w:p>
        </w:tc>
      </w:tr>
      <w:tr w:rsidR="00205DF4" w:rsidRPr="007D6FA9" w14:paraId="6B3E7789" w14:textId="77777777" w:rsidTr="000911A0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B9AF67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lastRenderedPageBreak/>
              <w:t>Zatěž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8AFB95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E22BA9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EN 1990 | ČSN</w:t>
            </w:r>
          </w:p>
        </w:tc>
        <w:tc>
          <w:tcPr>
            <w:tcW w:w="3663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B1FCDC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Vlastní tíha - Součinitel ve směru</w:t>
            </w:r>
          </w:p>
        </w:tc>
      </w:tr>
      <w:tr w:rsidR="00205DF4" w:rsidRPr="007D6FA9" w14:paraId="3D29D9F0" w14:textId="77777777" w:rsidTr="000911A0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67CA719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stav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7234C51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. stavu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03377EB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Kategorie účinků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18C70EE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Aktivní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3D50600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X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E53CF92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Y</w:t>
            </w:r>
          </w:p>
        </w:tc>
        <w:tc>
          <w:tcPr>
            <w:tcW w:w="9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04EE167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Z</w:t>
            </w:r>
          </w:p>
        </w:tc>
      </w:tr>
      <w:tr w:rsidR="00205DF4" w:rsidRPr="007D6FA9" w14:paraId="66DE387B" w14:textId="77777777" w:rsidTr="000911A0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9AA026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BFE8668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770AE3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Stálé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7E98EC3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x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616C90C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32BB517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96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ECF0420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1.000</w:t>
            </w:r>
          </w:p>
        </w:tc>
      </w:tr>
      <w:tr w:rsidR="00205DF4" w:rsidRPr="007D6FA9" w14:paraId="79DF7D7C" w14:textId="77777777" w:rsidTr="000911A0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29C66F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AE84EA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Užitné zatížení kat. H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2DD0C3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Užitná zatížení - kategorie H: střechy nepřístupné s výjimkou běžné údržby a oprav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AE94D1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8FF6CF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FC37B9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F2637C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205DF4" w:rsidRPr="007D6FA9" w14:paraId="05EF3CA8" w14:textId="77777777" w:rsidTr="000911A0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DDDFE8D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7B2E7B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B2F48F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Sníh (H </w:t>
            </w:r>
            <w:r w:rsidRPr="007D6FA9">
              <w:rPr>
                <w:rFonts w:ascii="Symbol" w:hAnsi="Symbol" w:cs="Arial" w:hint="eastAsia"/>
                <w:spacing w:val="0"/>
                <w:sz w:val="14"/>
                <w:szCs w:val="24"/>
              </w:rPr>
              <w:t>Ł</w:t>
            </w: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 1000 m n.m.)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5CDD8E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9AC4EA0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251393F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10E2005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205DF4" w:rsidRPr="007D6FA9" w14:paraId="340FAEFF" w14:textId="77777777" w:rsidTr="000911A0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F6AE88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926569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Vítr čelní 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24923FE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Vítr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AF69F9E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25629CB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8E2FD5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CDC51D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205DF4" w:rsidRPr="007D6FA9" w14:paraId="22797ACB" w14:textId="77777777" w:rsidTr="000911A0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8B92EB9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ZS5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34250FD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Vítr podélný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229D553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Vítr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9E99BB6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2073E53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AEEF29C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BDE1932" w14:textId="77777777" w:rsidR="00205DF4" w:rsidRPr="007D6FA9" w:rsidRDefault="00205DF4" w:rsidP="000911A0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4716297D" w14:textId="7DC349EB" w:rsidR="00205DF4" w:rsidRDefault="00205DF4" w:rsidP="00205DF4"/>
    <w:p w14:paraId="47F7AF76" w14:textId="77777777" w:rsidR="00205DF4" w:rsidRDefault="00205DF4" w:rsidP="00205DF4"/>
    <w:p w14:paraId="27FFFB8B" w14:textId="7521E29F" w:rsidR="00205DF4" w:rsidRDefault="00A979A5" w:rsidP="00205DF4">
      <w:pPr>
        <w:ind w:firstLine="0"/>
      </w:pPr>
      <w:r w:rsidRPr="00A979A5">
        <w:rPr>
          <w:noProof/>
        </w:rPr>
        <w:drawing>
          <wp:inline distT="0" distB="0" distL="0" distR="0" wp14:anchorId="1DB7BA19" wp14:editId="08CFCEA4">
            <wp:extent cx="5976620" cy="2764155"/>
            <wp:effectExtent l="0" t="0" r="0" b="0"/>
            <wp:docPr id="485" name="Obrázek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AC06C" w14:textId="63B1F176" w:rsidR="00205DF4" w:rsidRDefault="00205DF4" w:rsidP="00205DF4">
      <w:pPr>
        <w:ind w:firstLine="0"/>
      </w:pPr>
    </w:p>
    <w:p w14:paraId="3C891D33" w14:textId="77777777" w:rsidR="00205DF4" w:rsidRDefault="00205DF4" w:rsidP="00205DF4">
      <w:pPr>
        <w:ind w:firstLine="0"/>
      </w:pPr>
    </w:p>
    <w:p w14:paraId="39D7428F" w14:textId="16670575" w:rsidR="00205DF4" w:rsidRDefault="00A979A5" w:rsidP="00205DF4">
      <w:pPr>
        <w:ind w:firstLine="0"/>
      </w:pPr>
      <w:r w:rsidRPr="00A979A5">
        <w:rPr>
          <w:noProof/>
        </w:rPr>
        <w:drawing>
          <wp:inline distT="0" distB="0" distL="0" distR="0" wp14:anchorId="3AD96175" wp14:editId="27370EAB">
            <wp:extent cx="5976620" cy="2764155"/>
            <wp:effectExtent l="0" t="0" r="0" b="0"/>
            <wp:docPr id="486" name="Obrázek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F40E8" w14:textId="727460F4" w:rsidR="00205DF4" w:rsidRDefault="00205DF4" w:rsidP="00205DF4">
      <w:pPr>
        <w:ind w:firstLine="0"/>
      </w:pPr>
    </w:p>
    <w:p w14:paraId="75B8684C" w14:textId="77777777" w:rsidR="00205DF4" w:rsidRDefault="00205DF4" w:rsidP="00205DF4">
      <w:pPr>
        <w:ind w:firstLine="0"/>
      </w:pPr>
    </w:p>
    <w:p w14:paraId="1338FDC6" w14:textId="1174F9C2" w:rsidR="00205DF4" w:rsidRDefault="00A979A5" w:rsidP="00A979A5">
      <w:pPr>
        <w:ind w:firstLine="0"/>
        <w:jc w:val="center"/>
      </w:pPr>
      <w:r w:rsidRPr="00A979A5">
        <w:rPr>
          <w:noProof/>
        </w:rPr>
        <w:lastRenderedPageBreak/>
        <w:drawing>
          <wp:inline distT="0" distB="0" distL="0" distR="0" wp14:anchorId="116F897A" wp14:editId="063A8C98">
            <wp:extent cx="5795963" cy="2680602"/>
            <wp:effectExtent l="0" t="0" r="0" b="0"/>
            <wp:docPr id="488" name="Obrázek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853" cy="2681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32DC7" w14:textId="77777777" w:rsidR="00205DF4" w:rsidRDefault="00205DF4" w:rsidP="00205DF4">
      <w:pPr>
        <w:ind w:firstLine="0"/>
      </w:pPr>
    </w:p>
    <w:p w14:paraId="49BD3681" w14:textId="2118B323" w:rsidR="00205DF4" w:rsidRDefault="00A979A5" w:rsidP="00205DF4">
      <w:pPr>
        <w:ind w:firstLine="0"/>
      </w:pPr>
      <w:r w:rsidRPr="00A979A5">
        <w:rPr>
          <w:noProof/>
        </w:rPr>
        <w:drawing>
          <wp:inline distT="0" distB="0" distL="0" distR="0" wp14:anchorId="570CBBBB" wp14:editId="0F3047DD">
            <wp:extent cx="5976620" cy="2764155"/>
            <wp:effectExtent l="0" t="0" r="0" b="0"/>
            <wp:docPr id="504" name="Obrázek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079C0" w14:textId="77777777" w:rsidR="00205DF4" w:rsidRDefault="00205DF4" w:rsidP="00205DF4">
      <w:pPr>
        <w:ind w:firstLine="0"/>
      </w:pPr>
    </w:p>
    <w:p w14:paraId="6F78579B" w14:textId="76D143EC" w:rsidR="00205DF4" w:rsidRDefault="00A979A5" w:rsidP="00205DF4">
      <w:pPr>
        <w:ind w:firstLine="0"/>
      </w:pPr>
      <w:r w:rsidRPr="00A979A5">
        <w:rPr>
          <w:noProof/>
        </w:rPr>
        <w:drawing>
          <wp:inline distT="0" distB="0" distL="0" distR="0" wp14:anchorId="59C10C3D" wp14:editId="4A4195F1">
            <wp:extent cx="5976620" cy="2764155"/>
            <wp:effectExtent l="0" t="0" r="0" b="0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95678" w14:textId="1832F527" w:rsidR="0031480E" w:rsidRDefault="0031480E" w:rsidP="0031480E">
      <w:pPr>
        <w:pStyle w:val="Nadpis3"/>
      </w:pPr>
      <w:bookmarkStart w:id="78" w:name="_Toc85130109"/>
      <w:r>
        <w:lastRenderedPageBreak/>
        <w:t>Kombinace zatížení</w:t>
      </w:r>
      <w:bookmarkEnd w:id="78"/>
    </w:p>
    <w:tbl>
      <w:tblPr>
        <w:tblW w:w="9637" w:type="dxa"/>
        <w:tblInd w:w="42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481"/>
        <w:gridCol w:w="3662"/>
        <w:gridCol w:w="481"/>
        <w:gridCol w:w="770"/>
        <w:gridCol w:w="770"/>
        <w:gridCol w:w="2799"/>
      </w:tblGrid>
      <w:tr w:rsidR="007D6FA9" w:rsidRPr="007D6FA9" w14:paraId="596424A9" w14:textId="77777777" w:rsidTr="007D6FA9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30AE6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4143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9F01E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Kombinace zatížení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18D10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4339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172E9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7D6FA9" w:rsidRPr="007D6FA9" w14:paraId="5DD7DAF4" w14:textId="77777777" w:rsidTr="007D6FA9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1DF494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E09FEA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NS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07A535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FDCC75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3D8231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Součinitel</w:t>
            </w:r>
          </w:p>
        </w:tc>
        <w:tc>
          <w:tcPr>
            <w:tcW w:w="3569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5C5BC5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Zatěžovací stav</w:t>
            </w:r>
          </w:p>
        </w:tc>
      </w:tr>
      <w:tr w:rsidR="007D6FA9" w:rsidRPr="007D6FA9" w14:paraId="13F2EC3E" w14:textId="77777777" w:rsidTr="007D6FA9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CF7B20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KZ1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576C71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8C158F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1.35*ZS1 + 1.5*ZS2 + 0.75*ZS3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C7E9C6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042D66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F276C0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6674C9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6889862E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5DCBC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5EA50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FED9EF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F81DA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968B2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06517D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15016D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Užitné zatížení kat. H</w:t>
            </w:r>
          </w:p>
        </w:tc>
      </w:tr>
      <w:tr w:rsidR="007D6FA9" w:rsidRPr="007D6FA9" w14:paraId="267B92DF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ED7C8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7CE735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62BFB5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0571D7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913242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0.75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E5F64B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CA73A7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7D6FA9" w:rsidRPr="007D6FA9" w14:paraId="41DF0D92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BE371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549BD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EC48C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1.35*ZS1 + 1.5*ZS2 + 0.75*ZS3 + 0.9*ZS4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8B0A57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C81E9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4A83B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0AAC1F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0C8FB19B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187DC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9DBF5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C23F1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BFBA1C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797D1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C0F80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F81D7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Užitné zatížení kat. H</w:t>
            </w:r>
          </w:p>
        </w:tc>
      </w:tr>
      <w:tr w:rsidR="007D6FA9" w:rsidRPr="007D6FA9" w14:paraId="034AD6E1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F9D4A7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03DC7A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218CE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27C3C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F8E69F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0.75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83AC7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77CA17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7D6FA9" w:rsidRPr="007D6FA9" w14:paraId="605C9E2B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22336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1AE31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85DC3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5D158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107C3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7A517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893923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Vítr čelní </w:t>
            </w:r>
          </w:p>
        </w:tc>
      </w:tr>
      <w:tr w:rsidR="007D6FA9" w:rsidRPr="007D6FA9" w14:paraId="17930ECA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C2CCA2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D5562D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FBE807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1.35*ZS1 + 1.5*ZS2 + 0.75*ZS3 + 0.9*ZS5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A5245D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14D49C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D15265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6DEFB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3D481F59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FAB08C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7D0A1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AF8228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C51E55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CD8394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1B6B8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F9268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Užitné zatížení kat. H</w:t>
            </w:r>
          </w:p>
        </w:tc>
      </w:tr>
      <w:tr w:rsidR="007D6FA9" w:rsidRPr="007D6FA9" w14:paraId="195FF54C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E7816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65C581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FAC0DA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69461F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57FE1B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0.75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038D0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4684C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7D6FA9" w:rsidRPr="007D6FA9" w14:paraId="15EF3A6A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5230E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92A4AD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869DF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566972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BC149C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138EB8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ZS5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FB1755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Vítr podélný</w:t>
            </w:r>
          </w:p>
        </w:tc>
      </w:tr>
      <w:tr w:rsidR="007D6FA9" w:rsidRPr="007D6FA9" w14:paraId="0C678B8B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A0A3A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B287B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20D801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1.35*ZS1 + 1.5*ZS3 + 0.9*ZS4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F737C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230C0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9160B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38A6E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16A65A99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60F9A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55A72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FA3AD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B0225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236F4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71C02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E66B1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7D6FA9" w:rsidRPr="007D6FA9" w14:paraId="47390B09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EE56E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87D18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7DEF1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498D3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FBC1A6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4CBE2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127998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Vítr čelní </w:t>
            </w:r>
          </w:p>
        </w:tc>
      </w:tr>
      <w:tr w:rsidR="007D6FA9" w:rsidRPr="007D6FA9" w14:paraId="4394F4F5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6926F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07E11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53EF3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1.35*ZS1 + 1.5*ZS3 + 0.9*ZS5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30D47C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888B7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5B482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EB8D3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55CF434C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486388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C32EDC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8D9C71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5B85DE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F753F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75C030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FED833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7D6FA9" w:rsidRPr="007D6FA9" w14:paraId="4C0F9E21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55998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DF048A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62022B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9E147B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288DA8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0.90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73506F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ZS5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5A522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Vítr podélný</w:t>
            </w:r>
          </w:p>
        </w:tc>
      </w:tr>
      <w:tr w:rsidR="007D6FA9" w:rsidRPr="007D6FA9" w14:paraId="301AF6CF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3235A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40FD1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3A48C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+ 1.5*ZS4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05CF1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E6309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E31AA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822D9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4344D35F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7B229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EAC7F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05D85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448A53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F7309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108D4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0927B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Vítr čelní </w:t>
            </w:r>
          </w:p>
        </w:tc>
      </w:tr>
      <w:tr w:rsidR="007D6FA9" w:rsidRPr="007D6FA9" w14:paraId="7C74B543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26DB91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621EB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4216C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+ 1.5*ZS5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B7062C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8B273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6C539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0D026F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32960ABC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5AC73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998ACB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127DE3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850B7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14ECF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5D4330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ZS5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B63ED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Vítr podélný</w:t>
            </w:r>
          </w:p>
        </w:tc>
      </w:tr>
      <w:tr w:rsidR="007D6FA9" w:rsidRPr="007D6FA9" w14:paraId="101C1C39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126AA7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366346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F439F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ZS2 + 0.5*ZS3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60929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E3BCB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CB829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5D809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012CE532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73682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36E524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583EC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6D68E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5E557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0261A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68CA7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Užitné zatížení kat. H</w:t>
            </w:r>
          </w:p>
        </w:tc>
      </w:tr>
      <w:tr w:rsidR="007D6FA9" w:rsidRPr="007D6FA9" w14:paraId="3CA3E21D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261631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233E7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209A7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D3663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04CCF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937946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445964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7D6FA9" w:rsidRPr="007D6FA9" w14:paraId="32CD2256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2639B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38110C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6C658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ZS2 + 0.5*ZS3 + 0.6*ZS4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8096D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628381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FFC666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0F06E8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4536898F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AB094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6906A1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D43117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10288B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943463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4EAA51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8CC6B2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Užitné zatížení kat. H</w:t>
            </w:r>
          </w:p>
        </w:tc>
      </w:tr>
      <w:tr w:rsidR="007D6FA9" w:rsidRPr="007D6FA9" w14:paraId="64276563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48121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EB89D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A1517B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63B89F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527C0C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11CB25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F3B30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7D6FA9" w:rsidRPr="007D6FA9" w14:paraId="45E283FF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669650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54894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A22CE7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589AF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63E558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0647E7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A54E50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Vítr čelní </w:t>
            </w:r>
          </w:p>
        </w:tc>
      </w:tr>
      <w:tr w:rsidR="007D6FA9" w:rsidRPr="007D6FA9" w14:paraId="3925E69F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EEBAA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KZ10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7BA3E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4B01A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ZS2 + 0.5*ZS3 + 0.6*ZS5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C8C04E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A47DC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79811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F598A9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02047A8E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0D249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941DC5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AE0E6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6C673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C1110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4B74E8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4B623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Užitné zatížení kat. H</w:t>
            </w:r>
          </w:p>
        </w:tc>
      </w:tr>
      <w:tr w:rsidR="007D6FA9" w:rsidRPr="007D6FA9" w14:paraId="5E7F1928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DE5C8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D8F55D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DD2AE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C4059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17164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BE39B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8B8396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7D6FA9" w:rsidRPr="007D6FA9" w14:paraId="164974B9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CF4ED3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B3D677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B63BA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1C762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EC836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D795E0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ZS5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419366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Vítr podélný</w:t>
            </w:r>
          </w:p>
        </w:tc>
      </w:tr>
      <w:tr w:rsidR="007D6FA9" w:rsidRPr="007D6FA9" w14:paraId="0617871B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B0FAC7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KZ11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358CB4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7ACEB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ZS2 + 0.6*ZS4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59023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BB7F47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B2A614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3E3D2B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0A870E9B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FA6DB5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F3A86B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34E944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9AA54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C2A36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9046D4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9E03CB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Užitné zatížení kat. H</w:t>
            </w:r>
          </w:p>
        </w:tc>
      </w:tr>
      <w:tr w:rsidR="007D6FA9" w:rsidRPr="007D6FA9" w14:paraId="546C452C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A48120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9E82F1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B6481E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D8DD0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FA51CE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C52BA6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C5341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Vítr čelní </w:t>
            </w:r>
          </w:p>
        </w:tc>
      </w:tr>
      <w:tr w:rsidR="007D6FA9" w:rsidRPr="007D6FA9" w14:paraId="43BC9B43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A69BA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KZ12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AAD1F8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9EF55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ZS2 + 0.6*ZS5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3754D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BE791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38886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D4B1F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6B211A61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9D323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9BDF1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C9516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4518D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BD7A98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8F98A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E10FA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Užitné zatížení kat. H</w:t>
            </w:r>
          </w:p>
        </w:tc>
      </w:tr>
      <w:tr w:rsidR="007D6FA9" w:rsidRPr="007D6FA9" w14:paraId="245C06C9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FDF05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FA82E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7E0DB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E158A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12244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079BE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ZS5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FF5D0E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Vítr podélný</w:t>
            </w:r>
          </w:p>
        </w:tc>
      </w:tr>
      <w:tr w:rsidR="007D6FA9" w:rsidRPr="007D6FA9" w14:paraId="6631AA0F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7D10D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KZ13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DFB7D9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40EDFC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ZS3 + 0.6*ZS4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9AAC24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6EC35D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ED9A82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15E65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4B1E8077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55EC3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D541A5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82D74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8921F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3E81D6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ABBCB4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171859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7D6FA9" w:rsidRPr="007D6FA9" w14:paraId="433A1542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C333F2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50B9B6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955BA9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8E3726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8A9449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0BA41C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79799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Vítr čelní </w:t>
            </w:r>
          </w:p>
        </w:tc>
      </w:tr>
      <w:tr w:rsidR="007D6FA9" w:rsidRPr="007D6FA9" w14:paraId="54976E54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4E58E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KZ14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B675C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0D152E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ZS3 + 0.6*ZS5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6601D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9618F7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C9937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2AD76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34D7F65E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0705E6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1E2D07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6340E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BE1DE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78D65F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68D2F6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160ACF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7D6FA9" w:rsidRPr="007D6FA9" w14:paraId="26344B2D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C1332F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96034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1083EF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65505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C8110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42A68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ZS5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FA7A5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Vítr podélný</w:t>
            </w:r>
          </w:p>
        </w:tc>
      </w:tr>
      <w:tr w:rsidR="007D6FA9" w:rsidRPr="007D6FA9" w14:paraId="3DC599B6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34C2A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KZ15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61C818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EA29B8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3517F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E5C9E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808FE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31D154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33BECF41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A6A40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3EF49E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DF306F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F5E5EA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2615C3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C1AC0D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965717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Vítr čelní </w:t>
            </w:r>
          </w:p>
        </w:tc>
      </w:tr>
      <w:tr w:rsidR="007D6FA9" w:rsidRPr="007D6FA9" w14:paraId="018D6E51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21AF1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KZ16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47650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FB2BD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ZS5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CE75D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8C31B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5C449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C16D5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5B607425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CDD1B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F2835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DA47DC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A78FD4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994E0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54510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ZS5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FB4EFC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Vítr podélný</w:t>
            </w:r>
          </w:p>
        </w:tc>
      </w:tr>
      <w:tr w:rsidR="007D6FA9" w:rsidRPr="007D6FA9" w14:paraId="3528AE64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54A63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KZ17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078EEE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A72283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+ 0.5*ZS3 + 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87D184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21916E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90CE9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9538BD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46FE0976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B712C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E5793E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0D2402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CF4620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661673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C12CB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ADDB88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7D6FA9" w:rsidRPr="007D6FA9" w14:paraId="0F94353C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BDC09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C92610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6A24E2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B9BD4C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43F98A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6CF68E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F7340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Vítr čelní </w:t>
            </w:r>
          </w:p>
        </w:tc>
      </w:tr>
      <w:tr w:rsidR="007D6FA9" w:rsidRPr="007D6FA9" w14:paraId="159FDE94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CAEAE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KZ18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A385C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4FEA8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+ 0.5*ZS3 + ZS5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E5F31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ABD1B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980B0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ECE1D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1C5E2D6E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2A8A7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80EC1A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274BD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95C88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3AD74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60CE5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CD82DB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7D6FA9" w:rsidRPr="007D6FA9" w14:paraId="45E7BA4C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01A30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D8747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3F833F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EF9DC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846A2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E84C7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ZS5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CAD20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Vítr podélný</w:t>
            </w:r>
          </w:p>
        </w:tc>
      </w:tr>
      <w:tr w:rsidR="007D6FA9" w:rsidRPr="007D6FA9" w14:paraId="4D1EDDAD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5E2BD2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KZ19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67FE00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Fr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2C167D9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+ 0.2*ZS3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B9AF5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E89AA8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260B14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27E94C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7CF5ED38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2B1CF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50284B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CAA7D0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38A7A7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87E3E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0.20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23E8D6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C4622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7D6FA9" w:rsidRPr="007D6FA9" w14:paraId="11400EAA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19A7E0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KZ20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E074D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Fr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EED70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+ 0.2*ZS4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BB65F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C42BA8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FBE6A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CBE5E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146E637B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17F3C4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37D27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932B2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EB48E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59195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0.20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2EF54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838ABE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Vítr čelní </w:t>
            </w:r>
          </w:p>
        </w:tc>
      </w:tr>
      <w:tr w:rsidR="007D6FA9" w:rsidRPr="007D6FA9" w14:paraId="264E4E19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9EB31F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KZ21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EE880C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S Fr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8A07CE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 + 0.2*ZS5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FE3748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F9CF4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192DE2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A61001D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  <w:tr w:rsidR="007D6FA9" w:rsidRPr="007D6FA9" w14:paraId="583213D4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16EEB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BD005CA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67B227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CE755C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1D18B1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0.20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ED1607F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ZS5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6FC70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Vítr podélný</w:t>
            </w:r>
          </w:p>
        </w:tc>
      </w:tr>
      <w:tr w:rsidR="007D6FA9" w:rsidRPr="007D6FA9" w14:paraId="6AA4828E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42F9B2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KZ22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15F4F8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S </w:t>
            </w:r>
            <w:proofErr w:type="spellStart"/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Qp</w:t>
            </w:r>
            <w:proofErr w:type="spellEnd"/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079CDC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BD7EA7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54AABC0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CABBA6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31A7FC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Vlastní tíha + ostatní stálé</w:t>
            </w:r>
          </w:p>
        </w:tc>
      </w:tr>
    </w:tbl>
    <w:p w14:paraId="3F8F1DEB" w14:textId="707BA7FF" w:rsidR="007D6FA9" w:rsidRDefault="007D6FA9" w:rsidP="004D1B80"/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312"/>
        <w:gridCol w:w="6651"/>
      </w:tblGrid>
      <w:tr w:rsidR="007D6FA9" w:rsidRPr="007D6FA9" w14:paraId="61CA89A5" w14:textId="77777777" w:rsidTr="000911A0">
        <w:trPr>
          <w:tblHeader/>
        </w:trPr>
        <w:tc>
          <w:tcPr>
            <w:tcW w:w="96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8C6E84C" w14:textId="5797A7A1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18"/>
                <w:szCs w:val="24"/>
              </w:rPr>
            </w:pPr>
            <w:r w:rsidRPr="007D6FA9">
              <w:rPr>
                <w:rFonts w:ascii="Calibri" w:hAnsi="Calibri" w:cs="Arial"/>
                <w:b/>
                <w:bCs/>
                <w:spacing w:val="0"/>
                <w:sz w:val="20"/>
                <w:szCs w:val="28"/>
              </w:rPr>
              <w:t>Kombinace výsledků</w:t>
            </w:r>
          </w:p>
        </w:tc>
      </w:tr>
      <w:tr w:rsidR="007D6FA9" w:rsidRPr="007D6FA9" w14:paraId="156BA340" w14:textId="77777777" w:rsidTr="007D6FA9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20F573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91650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664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DE3A34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7D6FA9" w:rsidRPr="007D6FA9" w14:paraId="754EFE6D" w14:textId="77777777" w:rsidTr="007D6FA9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D62973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výsledků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A50892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EA9708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6"/>
                <w:szCs w:val="24"/>
              </w:rPr>
              <w:t>Zatěžování</w:t>
            </w:r>
          </w:p>
        </w:tc>
      </w:tr>
      <w:tr w:rsidR="007D6FA9" w:rsidRPr="007D6FA9" w14:paraId="2835AE8F" w14:textId="77777777" w:rsidTr="007D6FA9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283808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KV1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9E6884B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MSÚ (STR/GEO) - trvalá/dočasná - </w:t>
            </w:r>
            <w:proofErr w:type="spellStart"/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rovn</w:t>
            </w:r>
            <w:proofErr w:type="spellEnd"/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. 6.10</w:t>
            </w:r>
          </w:p>
        </w:tc>
        <w:tc>
          <w:tcPr>
            <w:tcW w:w="664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C07899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KZ1/s nebo do KZ7</w:t>
            </w:r>
          </w:p>
        </w:tc>
      </w:tr>
      <w:tr w:rsidR="007D6FA9" w:rsidRPr="007D6FA9" w14:paraId="20815B47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E767BD7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KV2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279C36C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MSP - charakteristická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44AB151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KZ8/s nebo do KZ18</w:t>
            </w:r>
          </w:p>
        </w:tc>
      </w:tr>
      <w:tr w:rsidR="007D6FA9" w:rsidRPr="007D6FA9" w14:paraId="59E244F9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D97670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KV3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457F572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MSP - častá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D6FECF5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KZ19/s nebo do KZ21</w:t>
            </w:r>
          </w:p>
        </w:tc>
      </w:tr>
      <w:tr w:rsidR="007D6FA9" w:rsidRPr="007D6FA9" w14:paraId="1E079D4D" w14:textId="77777777" w:rsidTr="007D6FA9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87CF9B8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KV4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D84EBF3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 xml:space="preserve">MSP - </w:t>
            </w:r>
            <w:proofErr w:type="spellStart"/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kvazistálá</w:t>
            </w:r>
            <w:proofErr w:type="spellEnd"/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F5C9686" w14:textId="77777777" w:rsidR="007D6FA9" w:rsidRPr="007D6FA9" w:rsidRDefault="007D6FA9" w:rsidP="007D6FA9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7D6FA9">
              <w:rPr>
                <w:rFonts w:ascii="Calibri" w:hAnsi="Calibri" w:cs="Arial"/>
                <w:spacing w:val="0"/>
                <w:sz w:val="14"/>
                <w:szCs w:val="24"/>
              </w:rPr>
              <w:t>KZ22/s</w:t>
            </w:r>
          </w:p>
        </w:tc>
      </w:tr>
    </w:tbl>
    <w:p w14:paraId="2C370A11" w14:textId="0722A0BD" w:rsidR="0031480E" w:rsidRDefault="0031480E" w:rsidP="0031480E">
      <w:pPr>
        <w:pStyle w:val="Nadpis3"/>
      </w:pPr>
      <w:bookmarkStart w:id="79" w:name="_Toc85130110"/>
      <w:r>
        <w:t>Vnitřní síly</w:t>
      </w:r>
      <w:bookmarkEnd w:id="79"/>
    </w:p>
    <w:p w14:paraId="567D18F3" w14:textId="227F7BE2" w:rsidR="004D1B80" w:rsidRDefault="00DF5D27" w:rsidP="000911A0">
      <w:pPr>
        <w:ind w:firstLine="0"/>
      </w:pPr>
      <w:r w:rsidRPr="00DF5D27">
        <w:rPr>
          <w:noProof/>
        </w:rPr>
        <w:drawing>
          <wp:inline distT="0" distB="0" distL="0" distR="0" wp14:anchorId="69389B44" wp14:editId="51222248">
            <wp:extent cx="5976620" cy="228600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1D0C8" w14:textId="23136D23" w:rsidR="000911A0" w:rsidRDefault="000911A0" w:rsidP="000911A0">
      <w:pPr>
        <w:ind w:firstLine="0"/>
      </w:pPr>
    </w:p>
    <w:p w14:paraId="3B4EA172" w14:textId="52946210" w:rsidR="000911A0" w:rsidRDefault="000911A0" w:rsidP="000911A0">
      <w:pPr>
        <w:ind w:firstLine="0"/>
      </w:pPr>
    </w:p>
    <w:p w14:paraId="760CD321" w14:textId="7299C8AD" w:rsidR="000911A0" w:rsidRDefault="00DF5D27" w:rsidP="000911A0">
      <w:pPr>
        <w:ind w:firstLine="0"/>
      </w:pPr>
      <w:r w:rsidRPr="00DF5D27">
        <w:rPr>
          <w:noProof/>
        </w:rPr>
        <w:drawing>
          <wp:inline distT="0" distB="0" distL="0" distR="0" wp14:anchorId="35291172" wp14:editId="2589F4EE">
            <wp:extent cx="5976620" cy="22860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EB64A" w14:textId="305D02CD" w:rsidR="000911A0" w:rsidRDefault="00DF5D27" w:rsidP="000911A0">
      <w:pPr>
        <w:ind w:firstLine="0"/>
      </w:pPr>
      <w:r w:rsidRPr="00DF5D27">
        <w:rPr>
          <w:noProof/>
        </w:rPr>
        <w:lastRenderedPageBreak/>
        <w:drawing>
          <wp:inline distT="0" distB="0" distL="0" distR="0" wp14:anchorId="5356A2BF" wp14:editId="388620F5">
            <wp:extent cx="5976620" cy="2286000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04D4E" w14:textId="704D20BE" w:rsidR="000911A0" w:rsidRDefault="000911A0" w:rsidP="000911A0">
      <w:pPr>
        <w:ind w:firstLine="0"/>
      </w:pPr>
    </w:p>
    <w:p w14:paraId="59EE16D4" w14:textId="77777777" w:rsidR="000911A0" w:rsidRDefault="000911A0" w:rsidP="000911A0">
      <w:pPr>
        <w:ind w:firstLine="0"/>
      </w:pPr>
    </w:p>
    <w:p w14:paraId="1CC04D0A" w14:textId="51955582" w:rsidR="000911A0" w:rsidRDefault="00DF5D27" w:rsidP="000911A0">
      <w:pPr>
        <w:ind w:firstLine="0"/>
      </w:pPr>
      <w:r w:rsidRPr="00DF5D27">
        <w:rPr>
          <w:noProof/>
        </w:rPr>
        <w:drawing>
          <wp:inline distT="0" distB="0" distL="0" distR="0" wp14:anchorId="4D50634F" wp14:editId="0CAB3052">
            <wp:extent cx="5976620" cy="2286000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8152E" w14:textId="40CA7036" w:rsidR="000911A0" w:rsidRDefault="000911A0" w:rsidP="000911A0">
      <w:pPr>
        <w:ind w:firstLine="0"/>
      </w:pPr>
    </w:p>
    <w:p w14:paraId="313F9BEA" w14:textId="77777777" w:rsidR="000911A0" w:rsidRDefault="000911A0" w:rsidP="000911A0">
      <w:pPr>
        <w:ind w:firstLine="0"/>
      </w:pPr>
    </w:p>
    <w:p w14:paraId="0D3BB655" w14:textId="70F75AAC" w:rsidR="000911A0" w:rsidRDefault="00DF5D27" w:rsidP="00DF5D27">
      <w:pPr>
        <w:ind w:firstLine="0"/>
        <w:jc w:val="center"/>
      </w:pPr>
      <w:r w:rsidRPr="00DF5D27">
        <w:rPr>
          <w:noProof/>
        </w:rPr>
        <w:drawing>
          <wp:inline distT="0" distB="0" distL="0" distR="0" wp14:anchorId="236661F1" wp14:editId="1E69810C">
            <wp:extent cx="5976620" cy="228600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E854B" w14:textId="63706A7C" w:rsidR="00DF5D27" w:rsidRDefault="00DF5D27">
      <w:pPr>
        <w:spacing w:line="240" w:lineRule="auto"/>
        <w:ind w:firstLine="0"/>
        <w:jc w:val="left"/>
      </w:pPr>
      <w:r>
        <w:br w:type="page"/>
      </w:r>
    </w:p>
    <w:p w14:paraId="568A0B29" w14:textId="1EFCD599" w:rsidR="0031480E" w:rsidRDefault="0031480E" w:rsidP="0031480E">
      <w:pPr>
        <w:pStyle w:val="Nadpis3"/>
      </w:pPr>
      <w:bookmarkStart w:id="80" w:name="_Toc85130111"/>
      <w:r>
        <w:lastRenderedPageBreak/>
        <w:t>Posouzení dřevěných konstrukcí</w:t>
      </w:r>
      <w:bookmarkEnd w:id="80"/>
    </w:p>
    <w:p w14:paraId="649B09A0" w14:textId="0B9B4420" w:rsidR="00657772" w:rsidRDefault="00657772" w:rsidP="00D9492F">
      <w:pPr>
        <w:ind w:firstLine="284"/>
      </w:pPr>
      <w:r>
        <w:t>Posouzení vazníků:</w:t>
      </w:r>
    </w:p>
    <w:p w14:paraId="5E9141C9" w14:textId="7BCAF2D9" w:rsidR="00D9492F" w:rsidRPr="00D9492F" w:rsidRDefault="00D9492F" w:rsidP="00657772">
      <w:pPr>
        <w:rPr>
          <w:b/>
          <w:bCs/>
        </w:rPr>
      </w:pPr>
      <w:r w:rsidRPr="00D9492F">
        <w:rPr>
          <w:b/>
          <w:bCs/>
        </w:rPr>
        <w:t>MSÚ</w:t>
      </w:r>
    </w:p>
    <w:p w14:paraId="72AF55BC" w14:textId="4366015F" w:rsidR="00FF2151" w:rsidRDefault="00A26C8A" w:rsidP="00AA117B">
      <w:pPr>
        <w:ind w:firstLine="0"/>
        <w:jc w:val="center"/>
      </w:pPr>
      <w:r w:rsidRPr="00A26C8A">
        <w:rPr>
          <w:noProof/>
        </w:rPr>
        <w:drawing>
          <wp:inline distT="0" distB="0" distL="0" distR="0" wp14:anchorId="2E83C169" wp14:editId="5088793B">
            <wp:extent cx="5581403" cy="2202436"/>
            <wp:effectExtent l="0" t="0" r="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653" cy="220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695D0" w14:textId="2AAE0B3E" w:rsidR="00D9492F" w:rsidRPr="00D9492F" w:rsidRDefault="00D9492F" w:rsidP="00BB0B3F">
      <w:pPr>
        <w:rPr>
          <w:b/>
          <w:bCs/>
        </w:rPr>
      </w:pPr>
      <w:r w:rsidRPr="00D9492F">
        <w:rPr>
          <w:b/>
          <w:bCs/>
        </w:rPr>
        <w:t>MSP</w:t>
      </w:r>
    </w:p>
    <w:p w14:paraId="15BDBBC4" w14:textId="78D0F6A2" w:rsidR="00BD0D22" w:rsidRDefault="00A26C8A" w:rsidP="00AA117B">
      <w:pPr>
        <w:ind w:firstLine="0"/>
        <w:jc w:val="center"/>
      </w:pPr>
      <w:r w:rsidRPr="00A26C8A">
        <w:rPr>
          <w:noProof/>
        </w:rPr>
        <w:drawing>
          <wp:inline distT="0" distB="0" distL="0" distR="0" wp14:anchorId="16FE8E45" wp14:editId="1E9FBE67">
            <wp:extent cx="5581015" cy="2202284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204" cy="2208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81" w:name="_MON_1695626938"/>
    <w:bookmarkEnd w:id="81"/>
    <w:p w14:paraId="4BDA153C" w14:textId="61F25735" w:rsidR="00AA117B" w:rsidRDefault="00AA117B" w:rsidP="00AA117B">
      <w:pPr>
        <w:ind w:firstLine="0"/>
        <w:jc w:val="center"/>
      </w:pPr>
      <w:r>
        <w:object w:dxaOrig="11352" w:dyaOrig="6636" w14:anchorId="541C4736">
          <v:shape id="_x0000_i1030" type="#_x0000_t75" style="width:441pt;height:258pt" o:ole="">
            <v:imagedata r:id="rId126" o:title=""/>
          </v:shape>
          <o:OLEObject Type="Embed" ProgID="Excel.Sheet.12" ShapeID="_x0000_i1030" DrawAspect="Content" ObjectID="_1709629881" r:id="rId127"/>
        </w:object>
      </w:r>
    </w:p>
    <w:p w14:paraId="59F86DE3" w14:textId="27441BD1" w:rsidR="0031480E" w:rsidRDefault="0031480E" w:rsidP="0031480E">
      <w:pPr>
        <w:pStyle w:val="Nadpis3"/>
      </w:pPr>
      <w:bookmarkStart w:id="82" w:name="_Toc85130112"/>
      <w:r>
        <w:lastRenderedPageBreak/>
        <w:t>Posouzení betonových konstrukcí</w:t>
      </w:r>
      <w:bookmarkEnd w:id="82"/>
    </w:p>
    <w:p w14:paraId="7AEBD9DE" w14:textId="706711BD" w:rsidR="004D1B80" w:rsidRDefault="00BD0D22" w:rsidP="00657772">
      <w:pPr>
        <w:ind w:firstLine="0"/>
      </w:pPr>
      <w:r w:rsidRPr="00BD0D22">
        <w:rPr>
          <w:noProof/>
        </w:rPr>
        <w:drawing>
          <wp:inline distT="0" distB="0" distL="0" distR="0" wp14:anchorId="6C282140" wp14:editId="71583375">
            <wp:extent cx="5976620" cy="2721610"/>
            <wp:effectExtent l="0" t="0" r="5080" b="254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72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7B42B" w14:textId="5B0793F6" w:rsidR="00CE5E94" w:rsidRDefault="00CE5E94" w:rsidP="004D1B80"/>
    <w:p w14:paraId="4CC42300" w14:textId="201ECE90" w:rsidR="00CE5E94" w:rsidRDefault="00657772" w:rsidP="00657772">
      <w:pPr>
        <w:ind w:firstLine="0"/>
      </w:pPr>
      <w:r>
        <w:object w:dxaOrig="10210" w:dyaOrig="4079" w14:anchorId="6340C13C">
          <v:shape id="_x0000_i1031" type="#_x0000_t75" style="width:424.8pt;height:172.8pt" o:ole="">
            <v:imagedata r:id="rId129" o:title=""/>
          </v:shape>
          <o:OLEObject Type="Embed" ProgID="Excel.Sheet.12" ShapeID="_x0000_i1031" DrawAspect="Content" ObjectID="_1709629882" r:id="rId130"/>
        </w:object>
      </w:r>
    </w:p>
    <w:p w14:paraId="58E729A0" w14:textId="3734CB9F" w:rsidR="00D9492F" w:rsidRDefault="00D9492F" w:rsidP="00657772">
      <w:pPr>
        <w:ind w:firstLine="0"/>
      </w:pPr>
    </w:p>
    <w:p w14:paraId="308E2095" w14:textId="2A28327F" w:rsidR="00D9492F" w:rsidRDefault="00D9492F" w:rsidP="00D9492F">
      <w:pPr>
        <w:pStyle w:val="Nadpis3"/>
        <w:numPr>
          <w:ilvl w:val="2"/>
          <w:numId w:val="30"/>
        </w:numPr>
      </w:pPr>
      <w:bookmarkStart w:id="83" w:name="_Toc85130113"/>
      <w:r>
        <w:t>Posouzení ocelových konstrukcí</w:t>
      </w:r>
      <w:bookmarkEnd w:id="83"/>
    </w:p>
    <w:p w14:paraId="6325EC0E" w14:textId="415D2319" w:rsidR="00D9492F" w:rsidRPr="00D9492F" w:rsidRDefault="00C949B5" w:rsidP="00D9492F">
      <w:pPr>
        <w:ind w:firstLine="0"/>
      </w:pPr>
      <w:r w:rsidRPr="00C949B5">
        <w:rPr>
          <w:noProof/>
        </w:rPr>
        <w:drawing>
          <wp:inline distT="0" distB="0" distL="0" distR="0" wp14:anchorId="1115880F" wp14:editId="5FBAF8A0">
            <wp:extent cx="5976620" cy="2462530"/>
            <wp:effectExtent l="0" t="0" r="0" b="0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46D32" w14:textId="01F92409" w:rsidR="00D9492F" w:rsidRDefault="00D9492F" w:rsidP="00657772">
      <w:pPr>
        <w:ind w:firstLine="0"/>
      </w:pPr>
    </w:p>
    <w:p w14:paraId="4DE81714" w14:textId="7D953193" w:rsidR="00D9492F" w:rsidRDefault="00C949B5" w:rsidP="00657772">
      <w:pPr>
        <w:ind w:firstLine="0"/>
      </w:pPr>
      <w:r w:rsidRPr="00C949B5">
        <w:rPr>
          <w:noProof/>
        </w:rPr>
        <w:drawing>
          <wp:inline distT="0" distB="0" distL="0" distR="0" wp14:anchorId="7FE15A38" wp14:editId="22E10C56">
            <wp:extent cx="5976620" cy="2462530"/>
            <wp:effectExtent l="0" t="0" r="0" b="0"/>
            <wp:docPr id="78" name="Obráze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CD45A" w14:textId="254027E4" w:rsidR="00D9492F" w:rsidRDefault="00D9492F" w:rsidP="00657772">
      <w:pPr>
        <w:ind w:firstLine="0"/>
      </w:pPr>
    </w:p>
    <w:bookmarkStart w:id="84" w:name="_MON_1695638346"/>
    <w:bookmarkEnd w:id="84"/>
    <w:p w14:paraId="0ACC985B" w14:textId="09245C46" w:rsidR="004E2509" w:rsidRDefault="004E2509" w:rsidP="004E2509">
      <w:pPr>
        <w:ind w:firstLine="0"/>
        <w:jc w:val="center"/>
      </w:pPr>
      <w:r>
        <w:object w:dxaOrig="11341" w:dyaOrig="5238" w14:anchorId="68808F06">
          <v:shape id="_x0000_i1032" type="#_x0000_t75" style="width:423.6pt;height:195.6pt" o:ole="">
            <v:imagedata r:id="rId133" o:title=""/>
          </v:shape>
          <o:OLEObject Type="Embed" ProgID="Excel.Sheet.12" ShapeID="_x0000_i1032" DrawAspect="Content" ObjectID="_1709629883" r:id="rId134"/>
        </w:object>
      </w:r>
    </w:p>
    <w:p w14:paraId="63599C88" w14:textId="77777777" w:rsidR="004E2509" w:rsidRPr="004D1B80" w:rsidRDefault="004E2509" w:rsidP="00657772">
      <w:pPr>
        <w:ind w:firstLine="0"/>
      </w:pPr>
    </w:p>
    <w:p w14:paraId="17EFBBAE" w14:textId="36F112BE" w:rsidR="0031480E" w:rsidRDefault="0031480E" w:rsidP="0031480E">
      <w:pPr>
        <w:pStyle w:val="Nadpis3"/>
      </w:pPr>
      <w:bookmarkStart w:id="85" w:name="_Toc85130114"/>
      <w:r>
        <w:t>Založení „Y“ sloupů</w:t>
      </w:r>
      <w:bookmarkEnd w:id="85"/>
    </w:p>
    <w:p w14:paraId="486AEA20" w14:textId="1CA1BD0C" w:rsidR="00362F98" w:rsidRDefault="00362F98" w:rsidP="00362F98">
      <w:pPr>
        <w:ind w:firstLine="0"/>
      </w:pPr>
      <w:r w:rsidRPr="00362F98">
        <w:rPr>
          <w:rFonts w:ascii="Arial" w:hAnsi="Arial"/>
          <w:noProof/>
          <w:spacing w:val="0"/>
          <w:sz w:val="16"/>
          <w:szCs w:val="16"/>
        </w:rPr>
        <w:drawing>
          <wp:inline distT="0" distB="0" distL="0" distR="0" wp14:anchorId="6878EF24" wp14:editId="2EA2FC89">
            <wp:extent cx="5895975" cy="2563108"/>
            <wp:effectExtent l="0" t="0" r="0" b="0"/>
            <wp:docPr id="173" name="Obrázek 1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13"/>
                    <a:stretch/>
                  </pic:blipFill>
                  <pic:spPr bwMode="auto">
                    <a:xfrm>
                      <a:off x="0" y="0"/>
                      <a:ext cx="5895975" cy="2563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DE3AE6" w14:textId="77777777" w:rsidR="004E2509" w:rsidRDefault="004E2509" w:rsidP="00362F98">
      <w:pPr>
        <w:ind w:firstLine="0"/>
      </w:pPr>
    </w:p>
    <w:p w14:paraId="514F2059" w14:textId="77777777" w:rsidR="00362F98" w:rsidRPr="00362F98" w:rsidRDefault="00362F98" w:rsidP="00362F98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54BEBC98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 xml:space="preserve">Základní parametry zemin </w:t>
      </w:r>
    </w:p>
    <w:p w14:paraId="3455FB4C" w14:textId="77777777" w:rsidR="00362F98" w:rsidRPr="00362F98" w:rsidRDefault="00362F98" w:rsidP="00362F98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Style w:val="FineTableGrid2"/>
        <w:tblW w:w="5000" w:type="pct"/>
        <w:tblInd w:w="0" w:type="dxa"/>
        <w:tblLook w:val="04A0" w:firstRow="1" w:lastRow="0" w:firstColumn="1" w:lastColumn="0" w:noHBand="0" w:noVBand="1"/>
      </w:tblPr>
      <w:tblGrid>
        <w:gridCol w:w="733"/>
        <w:gridCol w:w="3072"/>
        <w:gridCol w:w="1775"/>
        <w:gridCol w:w="748"/>
        <w:gridCol w:w="748"/>
        <w:gridCol w:w="1013"/>
        <w:gridCol w:w="1013"/>
        <w:gridCol w:w="390"/>
      </w:tblGrid>
      <w:tr w:rsidR="00362F98" w:rsidRPr="00362F98" w14:paraId="2FDABF54" w14:textId="77777777" w:rsidTr="00C81CE3">
        <w:trPr>
          <w:tblHeader/>
        </w:trPr>
        <w:tc>
          <w:tcPr>
            <w:tcW w:w="0" w:type="auto"/>
            <w:vMerge w:val="restart"/>
            <w:tcBorders>
              <w:top w:val="single" w:sz="11" w:space="0" w:color="007AC3"/>
              <w:left w:val="single" w:sz="11" w:space="0" w:color="007AC3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6196518C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5EC357E0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070F1B6C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Vzorek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699BB90D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φ</w:t>
            </w: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  <w:t>ef</w:t>
            </w:r>
            <w:proofErr w:type="spellEnd"/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1617181E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c</w:t>
            </w: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  <w:t>ef</w:t>
            </w:r>
            <w:proofErr w:type="spellEnd"/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0F04FC10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γ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4D469807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γ</w:t>
            </w: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  <w:t>su</w:t>
            </w:r>
            <w:proofErr w:type="spellEnd"/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11" w:space="0" w:color="007AC3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28431072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δ</w:t>
            </w:r>
          </w:p>
        </w:tc>
      </w:tr>
      <w:tr w:rsidR="00362F98" w:rsidRPr="00362F98" w14:paraId="290C9C33" w14:textId="77777777" w:rsidTr="00C81CE3">
        <w:trPr>
          <w:tblHeader/>
        </w:trPr>
        <w:tc>
          <w:tcPr>
            <w:tcW w:w="0" w:type="auto"/>
            <w:vMerge/>
            <w:tcBorders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EAD227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8D1DCD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BD103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5C2430E0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[°]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7373D6DE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</w:t>
            </w: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</w:rPr>
              <w:t>kPa</w:t>
            </w:r>
            <w:proofErr w:type="spellEnd"/>
            <w:r w:rsidRPr="00362F98">
              <w:rPr>
                <w:rFonts w:ascii="Arial" w:hAnsi="Arial"/>
                <w:b/>
                <w:color w:val="007AC3"/>
                <w:spacing w:val="0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3E06E627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</w:t>
            </w: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</w:rPr>
              <w:t>kN</w:t>
            </w:r>
            <w:proofErr w:type="spellEnd"/>
            <w:r w:rsidRPr="00362F98">
              <w:rPr>
                <w:rFonts w:ascii="Arial" w:hAnsi="Arial"/>
                <w:b/>
                <w:color w:val="007AC3"/>
                <w:spacing w:val="0"/>
              </w:rPr>
              <w:t>/m</w:t>
            </w:r>
            <w:r w:rsidRPr="00362F98">
              <w:rPr>
                <w:rFonts w:ascii="Arial" w:hAnsi="Arial"/>
                <w:b/>
                <w:color w:val="007AC3"/>
                <w:spacing w:val="0"/>
                <w:position w:val="3"/>
                <w:sz w:val="13"/>
                <w:szCs w:val="13"/>
              </w:rPr>
              <w:t>3</w:t>
            </w:r>
            <w:r w:rsidRPr="00362F98">
              <w:rPr>
                <w:rFonts w:ascii="Arial" w:hAnsi="Arial"/>
                <w:b/>
                <w:color w:val="007AC3"/>
                <w:spacing w:val="0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29B84867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</w:t>
            </w: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</w:rPr>
              <w:t>kN</w:t>
            </w:r>
            <w:proofErr w:type="spellEnd"/>
            <w:r w:rsidRPr="00362F98">
              <w:rPr>
                <w:rFonts w:ascii="Arial" w:hAnsi="Arial"/>
                <w:b/>
                <w:color w:val="007AC3"/>
                <w:spacing w:val="0"/>
              </w:rPr>
              <w:t>/m</w:t>
            </w:r>
            <w:r w:rsidRPr="00362F98">
              <w:rPr>
                <w:rFonts w:ascii="Arial" w:hAnsi="Arial"/>
                <w:b/>
                <w:color w:val="007AC3"/>
                <w:spacing w:val="0"/>
                <w:position w:val="3"/>
                <w:sz w:val="13"/>
                <w:szCs w:val="13"/>
              </w:rPr>
              <w:t>3</w:t>
            </w:r>
            <w:r w:rsidRPr="00362F98">
              <w:rPr>
                <w:rFonts w:ascii="Arial" w:hAnsi="Arial"/>
                <w:b/>
                <w:color w:val="007AC3"/>
                <w:spacing w:val="0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1DBE4FEB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[°]</w:t>
            </w:r>
          </w:p>
        </w:tc>
      </w:tr>
      <w:tr w:rsidR="00362F98" w:rsidRPr="00362F98" w14:paraId="24D0848B" w14:textId="77777777" w:rsidTr="00C81CE3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shd w:val="clear" w:color="auto" w:fill="DFEEF7"/>
            <w:tcMar>
              <w:top w:w="6" w:type="dxa"/>
              <w:left w:w="40" w:type="dxa"/>
              <w:bottom w:w="6" w:type="dxa"/>
              <w:right w:w="40" w:type="dxa"/>
            </w:tcMar>
            <w:vAlign w:val="center"/>
          </w:tcPr>
          <w:p w14:paraId="63D12259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center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6" w:type="dxa"/>
              <w:left w:w="40" w:type="dxa"/>
              <w:bottom w:w="6" w:type="dxa"/>
              <w:right w:w="40" w:type="dxa"/>
            </w:tcMar>
            <w:vAlign w:val="center"/>
          </w:tcPr>
          <w:p w14:paraId="691F97A8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Třída F4, konzistence tuhá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09F460" w14:textId="4C85819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  <w:r w:rsidRPr="00362F98">
              <w:rPr>
                <w:rFonts w:ascii="Arial" w:hAnsi="Arial"/>
                <w:noProof/>
                <w:spacing w:val="0"/>
              </w:rPr>
              <w:drawing>
                <wp:inline distT="0" distB="0" distL="0" distR="0" wp14:anchorId="203C5AE7" wp14:editId="3DBEDD93">
                  <wp:extent cx="718185" cy="361950"/>
                  <wp:effectExtent l="0" t="0" r="0" b="0"/>
                  <wp:docPr id="140" name="Obrázek 1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18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6" w:type="dxa"/>
              <w:left w:w="40" w:type="dxa"/>
              <w:bottom w:w="6" w:type="dxa"/>
              <w:right w:w="40" w:type="dxa"/>
            </w:tcMar>
            <w:vAlign w:val="center"/>
          </w:tcPr>
          <w:p w14:paraId="24F0F9BE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24,50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6" w:type="dxa"/>
              <w:left w:w="40" w:type="dxa"/>
              <w:bottom w:w="6" w:type="dxa"/>
              <w:right w:w="40" w:type="dxa"/>
            </w:tcMar>
            <w:vAlign w:val="center"/>
          </w:tcPr>
          <w:p w14:paraId="4BA9B308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14,00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6" w:type="dxa"/>
              <w:left w:w="40" w:type="dxa"/>
              <w:bottom w:w="6" w:type="dxa"/>
              <w:right w:w="40" w:type="dxa"/>
            </w:tcMar>
            <w:vAlign w:val="center"/>
          </w:tcPr>
          <w:p w14:paraId="48461EE9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18,50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6" w:type="dxa"/>
              <w:left w:w="40" w:type="dxa"/>
              <w:bottom w:w="6" w:type="dxa"/>
              <w:right w:w="40" w:type="dxa"/>
            </w:tcMar>
            <w:vAlign w:val="center"/>
          </w:tcPr>
          <w:p w14:paraId="451CA4CA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8,50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6" w:type="dxa"/>
              <w:left w:w="40" w:type="dxa"/>
              <w:bottom w:w="6" w:type="dxa"/>
              <w:right w:w="40" w:type="dxa"/>
            </w:tcMar>
            <w:vAlign w:val="center"/>
          </w:tcPr>
          <w:p w14:paraId="76EAB28B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spacing w:val="0"/>
              </w:rPr>
            </w:pPr>
          </w:p>
        </w:tc>
      </w:tr>
    </w:tbl>
    <w:p w14:paraId="6E79A0AF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Pro výpočet tlaku v klidu jsou všechny zeminy zadány jako nesoudržné.</w:t>
      </w:r>
    </w:p>
    <w:p w14:paraId="4B1651C2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Založení</w:t>
      </w:r>
    </w:p>
    <w:p w14:paraId="324B66CE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0000"/>
          <w:spacing w:val="0"/>
          <w:sz w:val="16"/>
          <w:szCs w:val="16"/>
        </w:rPr>
        <w:t>Typ základu: centrická patka</w:t>
      </w: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2180"/>
        <w:gridCol w:w="234"/>
        <w:gridCol w:w="174"/>
        <w:gridCol w:w="392"/>
        <w:gridCol w:w="214"/>
      </w:tblGrid>
      <w:tr w:rsidR="00362F98" w:rsidRPr="00362F98" w14:paraId="4B6F8CD4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1B3B2D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Hloubka od původního terénu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5DFEECB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h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z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AD8A6A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47F3F40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1,25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0AA2C3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  <w:tr w:rsidR="00362F98" w:rsidRPr="00362F98" w14:paraId="76955703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17A8041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Hloubka základové spáry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396EBEC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d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FE579F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184487A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1,25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ADD4B0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  <w:tr w:rsidR="00362F98" w:rsidRPr="00362F98" w14:paraId="48D6DC37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A3802C0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Tloušťka základu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1CE78E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t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9015178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29F45BB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0,50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342E84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  <w:tr w:rsidR="00362F98" w:rsidRPr="00362F98" w14:paraId="511C038A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5CB08B0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Sklon upraveného terénu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919388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1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79B79B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2999BC1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9F9040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°</w:t>
            </w:r>
          </w:p>
        </w:tc>
      </w:tr>
      <w:tr w:rsidR="00362F98" w:rsidRPr="00362F98" w14:paraId="72FF88DF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AC0A92A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Sklon základové spáry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C26768B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2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A9E748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BE87A0A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09EB12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°</w:t>
            </w:r>
          </w:p>
        </w:tc>
      </w:tr>
    </w:tbl>
    <w:p w14:paraId="5032D370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0000"/>
          <w:spacing w:val="0"/>
          <w:sz w:val="16"/>
          <w:szCs w:val="16"/>
        </w:rPr>
        <w:t>Nadloží</w:t>
      </w:r>
    </w:p>
    <w:p w14:paraId="48E6566A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Typ: zadat objemovou tíhu</w:t>
      </w:r>
    </w:p>
    <w:p w14:paraId="478DFB78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position w:val="3"/>
          <w:sz w:val="13"/>
          <w:szCs w:val="13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 xml:space="preserve">Objemová tíha zeminy nad základem = 18,00 </w:t>
      </w:r>
      <w:proofErr w:type="spellStart"/>
      <w:r w:rsidRPr="00362F98">
        <w:rPr>
          <w:rFonts w:ascii="Arial" w:hAnsi="Arial" w:cs="Arial"/>
          <w:color w:val="000000"/>
          <w:spacing w:val="0"/>
          <w:sz w:val="16"/>
          <w:szCs w:val="16"/>
        </w:rPr>
        <w:t>kN</w:t>
      </w:r>
      <w:proofErr w:type="spellEnd"/>
      <w:r w:rsidRPr="00362F98">
        <w:rPr>
          <w:rFonts w:ascii="Arial" w:hAnsi="Arial" w:cs="Arial"/>
          <w:color w:val="000000"/>
          <w:spacing w:val="0"/>
          <w:sz w:val="16"/>
          <w:szCs w:val="16"/>
        </w:rPr>
        <w:t>/m</w:t>
      </w:r>
      <w:r w:rsidRPr="00362F98">
        <w:rPr>
          <w:rFonts w:ascii="Arial" w:hAnsi="Arial" w:cs="Arial"/>
          <w:color w:val="000000"/>
          <w:spacing w:val="0"/>
          <w:position w:val="3"/>
          <w:sz w:val="13"/>
          <w:szCs w:val="13"/>
        </w:rPr>
        <w:t>3</w:t>
      </w:r>
    </w:p>
    <w:p w14:paraId="2CF51811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Geometrie konstrukce</w:t>
      </w:r>
    </w:p>
    <w:p w14:paraId="51A9061D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0000"/>
          <w:spacing w:val="0"/>
          <w:sz w:val="16"/>
          <w:szCs w:val="16"/>
        </w:rPr>
        <w:t>Typ základu: centrická patka</w:t>
      </w: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1797"/>
        <w:gridCol w:w="225"/>
        <w:gridCol w:w="174"/>
        <w:gridCol w:w="392"/>
        <w:gridCol w:w="214"/>
      </w:tblGrid>
      <w:tr w:rsidR="00362F98" w:rsidRPr="00362F98" w14:paraId="76F2C55D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C5C5A61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Délka patky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E041EE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x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F2200F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68D0D41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0,70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C424F8D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  <w:tr w:rsidR="00362F98" w:rsidRPr="00362F98" w14:paraId="321C2F16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A8A654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Šířka patky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A5BAB8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9CF70D7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628E769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2,20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A427200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  <w:tr w:rsidR="00362F98" w:rsidRPr="00362F98" w14:paraId="6CF36D74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E47249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Šířka sloupu ve směru x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A53F7F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c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25CBEA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B0A2903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0,20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FD441F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  <w:tr w:rsidR="00362F98" w:rsidRPr="00362F98" w14:paraId="0C7C1CD9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1BAFB58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Šířka sloupu ve směru 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D4930B8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c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BDEBCD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AFF4E36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0,50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F6839B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</w:tbl>
    <w:p w14:paraId="106B56D3" w14:textId="77777777" w:rsidR="00362F98" w:rsidRPr="00362F98" w:rsidRDefault="00362F98" w:rsidP="00362F98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00EE93A7" w14:textId="77777777" w:rsidR="00362F98" w:rsidRPr="00362F98" w:rsidRDefault="00362F98" w:rsidP="00362F98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1103"/>
        <w:gridCol w:w="86"/>
        <w:gridCol w:w="174"/>
        <w:gridCol w:w="392"/>
        <w:gridCol w:w="286"/>
      </w:tblGrid>
      <w:tr w:rsidR="00362F98" w:rsidRPr="00362F98" w14:paraId="56CA21C0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BA32D9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Objem patky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E1884A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DA5993D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4F49732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0,77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659316D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  <w:r w:rsidRPr="00362F98">
              <w:rPr>
                <w:rFonts w:ascii="Arial" w:hAnsi="Arial"/>
                <w:color w:val="000000"/>
                <w:spacing w:val="0"/>
                <w:position w:val="3"/>
                <w:sz w:val="13"/>
                <w:szCs w:val="13"/>
              </w:rPr>
              <w:t>3</w:t>
            </w:r>
          </w:p>
        </w:tc>
      </w:tr>
      <w:tr w:rsidR="00362F98" w:rsidRPr="00362F98" w14:paraId="5FA17ED3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37DA608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Objem výkopu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6574E3C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E6118A7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DFBBC18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1,92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D6BE79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  <w:r w:rsidRPr="00362F98">
              <w:rPr>
                <w:rFonts w:ascii="Arial" w:hAnsi="Arial"/>
                <w:color w:val="000000"/>
                <w:spacing w:val="0"/>
                <w:position w:val="3"/>
                <w:sz w:val="13"/>
                <w:szCs w:val="13"/>
              </w:rPr>
              <w:t>3</w:t>
            </w:r>
          </w:p>
        </w:tc>
      </w:tr>
      <w:tr w:rsidR="00362F98" w:rsidRPr="00362F98" w14:paraId="331E1D0F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18B4A2E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Objem zásypu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7A9A54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2362AB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312C3B2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1,08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1EA4321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  <w:r w:rsidRPr="00362F98">
              <w:rPr>
                <w:rFonts w:ascii="Arial" w:hAnsi="Arial"/>
                <w:color w:val="000000"/>
                <w:spacing w:val="0"/>
                <w:position w:val="3"/>
                <w:sz w:val="13"/>
                <w:szCs w:val="13"/>
              </w:rPr>
              <w:t>3</w:t>
            </w:r>
          </w:p>
        </w:tc>
      </w:tr>
    </w:tbl>
    <w:p w14:paraId="254D9AA6" w14:textId="77777777" w:rsidR="00362F98" w:rsidRPr="00362F98" w:rsidRDefault="00362F98" w:rsidP="00362F98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69990379" w14:textId="2E2715CB" w:rsid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/>
          <w:noProof/>
          <w:spacing w:val="0"/>
          <w:sz w:val="16"/>
          <w:szCs w:val="16"/>
        </w:rPr>
        <w:drawing>
          <wp:inline distT="0" distB="0" distL="0" distR="0" wp14:anchorId="2C7BE89C" wp14:editId="5E472705">
            <wp:extent cx="5895975" cy="3212465"/>
            <wp:effectExtent l="0" t="0" r="0" b="0"/>
            <wp:docPr id="172" name="Obrázek 1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 preferRelativeResize="0">
                      <a:picLocks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21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2B597" w14:textId="40DFED22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Materiál konstrukce</w:t>
      </w:r>
    </w:p>
    <w:p w14:paraId="5E7D0A64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position w:val="3"/>
          <w:sz w:val="13"/>
          <w:szCs w:val="13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 xml:space="preserve">Objemová tíha γ = 23,00 </w:t>
      </w:r>
      <w:proofErr w:type="spellStart"/>
      <w:r w:rsidRPr="00362F98">
        <w:rPr>
          <w:rFonts w:ascii="Arial" w:hAnsi="Arial" w:cs="Arial"/>
          <w:color w:val="000000"/>
          <w:spacing w:val="0"/>
          <w:sz w:val="16"/>
          <w:szCs w:val="16"/>
        </w:rPr>
        <w:t>kN</w:t>
      </w:r>
      <w:proofErr w:type="spellEnd"/>
      <w:r w:rsidRPr="00362F98">
        <w:rPr>
          <w:rFonts w:ascii="Arial" w:hAnsi="Arial" w:cs="Arial"/>
          <w:color w:val="000000"/>
          <w:spacing w:val="0"/>
          <w:sz w:val="16"/>
          <w:szCs w:val="16"/>
        </w:rPr>
        <w:t>/m</w:t>
      </w:r>
      <w:r w:rsidRPr="00362F98">
        <w:rPr>
          <w:rFonts w:ascii="Arial" w:hAnsi="Arial" w:cs="Arial"/>
          <w:color w:val="000000"/>
          <w:spacing w:val="0"/>
          <w:position w:val="3"/>
          <w:sz w:val="13"/>
          <w:szCs w:val="13"/>
        </w:rPr>
        <w:t>3</w:t>
      </w:r>
    </w:p>
    <w:p w14:paraId="7E04826E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Výpočet betonových konstrukcí proveden podle normy EN 1992-1-1 (EC2).</w:t>
      </w:r>
    </w:p>
    <w:p w14:paraId="0E0CA994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</w:p>
    <w:p w14:paraId="16D250BC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0000"/>
          <w:spacing w:val="0"/>
          <w:sz w:val="16"/>
          <w:szCs w:val="16"/>
        </w:rPr>
        <w:t>Beton: C 16/20</w:t>
      </w: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1761"/>
        <w:gridCol w:w="361"/>
        <w:gridCol w:w="174"/>
        <w:gridCol w:w="748"/>
        <w:gridCol w:w="409"/>
      </w:tblGrid>
      <w:tr w:rsidR="00362F98" w:rsidRPr="00362F98" w14:paraId="74FD59EC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D6FF818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Válcová pevnost v tlaku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B8D623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f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ck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9FEE73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2F860FA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16,00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DAD1B4D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MPa</w:t>
            </w:r>
            <w:proofErr w:type="spellEnd"/>
          </w:p>
        </w:tc>
      </w:tr>
      <w:tr w:rsidR="00362F98" w:rsidRPr="00362F98" w14:paraId="3F3CE976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66FA3CD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Pevnost v tahu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3EBCD0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f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ctm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8268D4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A065B38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1,90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0E6544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MPa</w:t>
            </w:r>
            <w:proofErr w:type="spellEnd"/>
          </w:p>
        </w:tc>
      </w:tr>
      <w:tr w:rsidR="00362F98" w:rsidRPr="00362F98" w14:paraId="748402BC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ED52564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Modul pružnosti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20838C7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E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cm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0772720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624C1C7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29000,00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B2AD040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MPa</w:t>
            </w:r>
            <w:proofErr w:type="spellEnd"/>
          </w:p>
        </w:tc>
      </w:tr>
    </w:tbl>
    <w:p w14:paraId="0769DE30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0000"/>
          <w:spacing w:val="0"/>
          <w:sz w:val="16"/>
          <w:szCs w:val="16"/>
        </w:rPr>
        <w:t>Ocel podélná: B500B</w:t>
      </w: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801"/>
        <w:gridCol w:w="255"/>
        <w:gridCol w:w="174"/>
        <w:gridCol w:w="570"/>
        <w:gridCol w:w="409"/>
      </w:tblGrid>
      <w:tr w:rsidR="00362F98" w:rsidRPr="00362F98" w14:paraId="551B20D8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37D7C88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Mez kluzu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01F1D8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f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yk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4BBF598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9C99B3D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500,00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6556547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MPa</w:t>
            </w:r>
            <w:proofErr w:type="spellEnd"/>
          </w:p>
        </w:tc>
      </w:tr>
    </w:tbl>
    <w:p w14:paraId="0CC7E653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0000"/>
          <w:spacing w:val="0"/>
          <w:sz w:val="16"/>
          <w:szCs w:val="16"/>
        </w:rPr>
        <w:t>Ocel příčná: B500B</w:t>
      </w: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801"/>
        <w:gridCol w:w="255"/>
        <w:gridCol w:w="174"/>
        <w:gridCol w:w="570"/>
        <w:gridCol w:w="409"/>
      </w:tblGrid>
      <w:tr w:rsidR="00362F98" w:rsidRPr="00362F98" w14:paraId="084AB4D9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BDBA82F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lastRenderedPageBreak/>
              <w:t>Mez kluzu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4D00F7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f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yk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CEDC310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8610232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500,00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C9E19A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MPa</w:t>
            </w:r>
            <w:proofErr w:type="spellEnd"/>
          </w:p>
        </w:tc>
      </w:tr>
    </w:tbl>
    <w:p w14:paraId="35089D82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Zatížení</w:t>
      </w:r>
    </w:p>
    <w:p w14:paraId="268F524E" w14:textId="77777777" w:rsidR="00362F98" w:rsidRPr="00362F98" w:rsidRDefault="00362F98" w:rsidP="00362F98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Style w:val="FineTableGrid2"/>
        <w:tblW w:w="5000" w:type="pct"/>
        <w:tblInd w:w="0" w:type="dxa"/>
        <w:tblLook w:val="04A0" w:firstRow="1" w:lastRow="0" w:firstColumn="1" w:lastColumn="0" w:noHBand="0" w:noVBand="1"/>
      </w:tblPr>
      <w:tblGrid>
        <w:gridCol w:w="780"/>
        <w:gridCol w:w="751"/>
        <w:gridCol w:w="956"/>
        <w:gridCol w:w="1589"/>
        <w:gridCol w:w="1265"/>
        <w:gridCol w:w="942"/>
        <w:gridCol w:w="883"/>
        <w:gridCol w:w="883"/>
        <w:gridCol w:w="795"/>
        <w:gridCol w:w="648"/>
      </w:tblGrid>
      <w:tr w:rsidR="00362F98" w:rsidRPr="00362F98" w14:paraId="3A5B2CA9" w14:textId="77777777" w:rsidTr="00C81CE3">
        <w:trPr>
          <w:tblHeader/>
        </w:trPr>
        <w:tc>
          <w:tcPr>
            <w:tcW w:w="0" w:type="auto"/>
            <w:vMerge w:val="restart"/>
            <w:tcBorders>
              <w:top w:val="single" w:sz="11" w:space="0" w:color="007AC3"/>
              <w:left w:val="single" w:sz="11" w:space="0" w:color="007AC3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63553826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57580463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66AD2A19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1C34DCA6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Typ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33017E6F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N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5B5C2FA8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M</w:t>
            </w:r>
            <w:r w:rsidRPr="00362F98"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7A9D16DF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M</w:t>
            </w:r>
            <w:r w:rsidRPr="00362F98"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778356DB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H</w:t>
            </w:r>
            <w:r w:rsidRPr="00362F98"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11" w:space="0" w:color="007AC3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04A7F47E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H</w:t>
            </w:r>
            <w:r w:rsidRPr="00362F98"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  <w:t>y</w:t>
            </w:r>
          </w:p>
        </w:tc>
      </w:tr>
      <w:tr w:rsidR="00362F98" w:rsidRPr="00362F98" w14:paraId="5D6E7C60" w14:textId="77777777" w:rsidTr="00C81CE3">
        <w:trPr>
          <w:tblHeader/>
        </w:trPr>
        <w:tc>
          <w:tcPr>
            <w:tcW w:w="0" w:type="auto"/>
            <w:vMerge/>
            <w:tcBorders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CD33A6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1943427F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nové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445AB7C9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změna</w:t>
            </w: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4975F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3F0CF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75E1858B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</w:t>
            </w: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</w:rPr>
              <w:t>kN</w:t>
            </w:r>
            <w:proofErr w:type="spellEnd"/>
            <w:r w:rsidRPr="00362F98">
              <w:rPr>
                <w:rFonts w:ascii="Arial" w:hAnsi="Arial"/>
                <w:b/>
                <w:color w:val="007AC3"/>
                <w:spacing w:val="0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67CD2493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</w:t>
            </w: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</w:rPr>
              <w:t>kNm</w:t>
            </w:r>
            <w:proofErr w:type="spellEnd"/>
            <w:r w:rsidRPr="00362F98">
              <w:rPr>
                <w:rFonts w:ascii="Arial" w:hAnsi="Arial"/>
                <w:b/>
                <w:color w:val="007AC3"/>
                <w:spacing w:val="0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4400F7A4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</w:t>
            </w: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</w:rPr>
              <w:t>kNm</w:t>
            </w:r>
            <w:proofErr w:type="spellEnd"/>
            <w:r w:rsidRPr="00362F98">
              <w:rPr>
                <w:rFonts w:ascii="Arial" w:hAnsi="Arial"/>
                <w:b/>
                <w:color w:val="007AC3"/>
                <w:spacing w:val="0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7429190E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</w:t>
            </w: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</w:rPr>
              <w:t>kN</w:t>
            </w:r>
            <w:proofErr w:type="spellEnd"/>
            <w:r w:rsidRPr="00362F98">
              <w:rPr>
                <w:rFonts w:ascii="Arial" w:hAnsi="Arial"/>
                <w:b/>
                <w:color w:val="007AC3"/>
                <w:spacing w:val="0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67B31D0D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</w:t>
            </w: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</w:rPr>
              <w:t>kN</w:t>
            </w:r>
            <w:proofErr w:type="spellEnd"/>
            <w:r w:rsidRPr="00362F98">
              <w:rPr>
                <w:rFonts w:ascii="Arial" w:hAnsi="Arial"/>
                <w:b/>
                <w:color w:val="007AC3"/>
                <w:spacing w:val="0"/>
              </w:rPr>
              <w:t>]</w:t>
            </w:r>
          </w:p>
        </w:tc>
      </w:tr>
      <w:tr w:rsidR="00362F98" w:rsidRPr="00362F98" w14:paraId="754E7E3A" w14:textId="77777777" w:rsidTr="00C81CE3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72A643FE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6F8B4E4C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Ano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4E47B085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2F4BC25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MSÚ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086B969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Návrhové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227DED6A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148,00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5409AFF5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12B0298A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-30,00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0B365D51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19,00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3FA69929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0,00</w:t>
            </w:r>
          </w:p>
        </w:tc>
      </w:tr>
      <w:tr w:rsidR="00362F98" w:rsidRPr="00362F98" w14:paraId="07BF43F2" w14:textId="77777777" w:rsidTr="00C81CE3">
        <w:tc>
          <w:tcPr>
            <w:tcW w:w="0" w:type="auto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shd w:val="clear" w:color="auto" w:fill="DFEEF7"/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5F4D6A15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center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37EBA0F0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6589F3F2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7860862B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Zatížení č. 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2A08181C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1391A0A6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145,00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54CCB5CD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4C676DD6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36ED87F4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14,00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518573FB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0,00</w:t>
            </w:r>
          </w:p>
        </w:tc>
      </w:tr>
    </w:tbl>
    <w:p w14:paraId="4F9E53A2" w14:textId="77777777" w:rsidR="00362F98" w:rsidRPr="00362F98" w:rsidRDefault="00362F98" w:rsidP="00362F98">
      <w:pPr>
        <w:spacing w:before="96"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9"/>
          <w:szCs w:val="19"/>
        </w:rPr>
      </w:pPr>
      <w:r w:rsidRPr="00362F98">
        <w:rPr>
          <w:rFonts w:ascii="Arial" w:hAnsi="Arial" w:cs="Arial"/>
          <w:b/>
          <w:color w:val="007AC3"/>
          <w:spacing w:val="0"/>
          <w:sz w:val="19"/>
          <w:szCs w:val="19"/>
        </w:rPr>
        <w:t xml:space="preserve">Posouzení čís. 1 </w:t>
      </w:r>
    </w:p>
    <w:p w14:paraId="07FB5AF3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Posouzení zatěžovacích stavů</w:t>
      </w:r>
    </w:p>
    <w:p w14:paraId="50DCE1BC" w14:textId="77777777" w:rsidR="00362F98" w:rsidRPr="00362F98" w:rsidRDefault="00362F98" w:rsidP="00362F98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Style w:val="FineTableGrid2"/>
        <w:tblW w:w="5000" w:type="pct"/>
        <w:tblInd w:w="0" w:type="dxa"/>
        <w:tblLook w:val="04A0" w:firstRow="1" w:lastRow="0" w:firstColumn="1" w:lastColumn="0" w:noHBand="0" w:noVBand="1"/>
      </w:tblPr>
      <w:tblGrid>
        <w:gridCol w:w="1134"/>
        <w:gridCol w:w="1432"/>
        <w:gridCol w:w="820"/>
        <w:gridCol w:w="820"/>
        <w:gridCol w:w="1192"/>
        <w:gridCol w:w="1192"/>
        <w:gridCol w:w="1246"/>
        <w:gridCol w:w="1656"/>
      </w:tblGrid>
      <w:tr w:rsidR="00362F98" w:rsidRPr="00362F98" w14:paraId="6D129B3F" w14:textId="77777777" w:rsidTr="00C81CE3">
        <w:trPr>
          <w:tblHeader/>
        </w:trPr>
        <w:tc>
          <w:tcPr>
            <w:tcW w:w="0" w:type="auto"/>
            <w:vMerge w:val="restart"/>
            <w:tcBorders>
              <w:top w:val="single" w:sz="11" w:space="0" w:color="007AC3"/>
              <w:left w:val="single" w:sz="11" w:space="0" w:color="007AC3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44CCD1BF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Název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00976E2C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</w:rPr>
              <w:t>Vl</w:t>
            </w:r>
            <w:proofErr w:type="spellEnd"/>
            <w:r w:rsidRPr="00362F98">
              <w:rPr>
                <w:rFonts w:ascii="Arial" w:hAnsi="Arial"/>
                <w:b/>
                <w:color w:val="007AC3"/>
                <w:spacing w:val="0"/>
              </w:rPr>
              <w:t>. tíha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4C6A4308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e</w:t>
            </w:r>
            <w:r w:rsidRPr="00362F98"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239A7AD4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e</w:t>
            </w:r>
            <w:r w:rsidRPr="00362F98"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7866CBB0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σ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1AA11361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R</w:t>
            </w:r>
            <w:r w:rsidRPr="00362F98">
              <w:rPr>
                <w:rFonts w:ascii="Arial" w:hAnsi="Arial"/>
                <w:b/>
                <w:color w:val="007AC3"/>
                <w:spacing w:val="0"/>
                <w:position w:val="-3"/>
                <w:sz w:val="13"/>
                <w:szCs w:val="13"/>
              </w:rPr>
              <w:t>d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30712E35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Využití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11" w:space="0" w:color="007AC3"/>
            </w:tcBorders>
            <w:shd w:val="clear" w:color="auto" w:fill="BFDEF0"/>
            <w:tcMar>
              <w:top w:w="6" w:type="dxa"/>
              <w:left w:w="40" w:type="dxa"/>
              <w:bottom w:w="20" w:type="dxa"/>
              <w:right w:w="40" w:type="dxa"/>
            </w:tcMar>
            <w:vAlign w:val="center"/>
          </w:tcPr>
          <w:p w14:paraId="0106630D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Vyhovuje</w:t>
            </w:r>
          </w:p>
        </w:tc>
      </w:tr>
      <w:tr w:rsidR="00362F98" w:rsidRPr="00362F98" w14:paraId="7E2C6087" w14:textId="77777777" w:rsidTr="00C81CE3">
        <w:trPr>
          <w:tblHeader/>
        </w:trPr>
        <w:tc>
          <w:tcPr>
            <w:tcW w:w="0" w:type="auto"/>
            <w:vMerge/>
            <w:tcBorders>
              <w:left w:val="single" w:sz="11" w:space="0" w:color="007AC3"/>
              <w:bottom w:val="single" w:sz="11" w:space="0" w:color="007AC3"/>
              <w:right w:val="single" w:sz="4" w:space="0" w:color="7FBDE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DAC28F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4C66EB4C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příznivě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235DAC7C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[m]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5BAEDDC6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[m]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5E7ECEC4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</w:t>
            </w: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</w:rPr>
              <w:t>kPa</w:t>
            </w:r>
            <w:proofErr w:type="spellEnd"/>
            <w:r w:rsidRPr="00362F98">
              <w:rPr>
                <w:rFonts w:ascii="Arial" w:hAnsi="Arial"/>
                <w:b/>
                <w:color w:val="007AC3"/>
                <w:spacing w:val="0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41CF2D3D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</w:t>
            </w:r>
            <w:proofErr w:type="spellStart"/>
            <w:r w:rsidRPr="00362F98">
              <w:rPr>
                <w:rFonts w:ascii="Arial" w:hAnsi="Arial"/>
                <w:b/>
                <w:color w:val="007AC3"/>
                <w:spacing w:val="0"/>
              </w:rPr>
              <w:t>kPa</w:t>
            </w:r>
            <w:proofErr w:type="spellEnd"/>
            <w:r w:rsidRPr="00362F98">
              <w:rPr>
                <w:rFonts w:ascii="Arial" w:hAnsi="Arial"/>
                <w:b/>
                <w:color w:val="007AC3"/>
                <w:spacing w:val="0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6" w:type="dxa"/>
              <w:right w:w="40" w:type="dxa"/>
            </w:tcMar>
            <w:vAlign w:val="center"/>
          </w:tcPr>
          <w:p w14:paraId="4407568D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b/>
                <w:color w:val="007AC3"/>
                <w:spacing w:val="0"/>
              </w:rPr>
            </w:pPr>
            <w:r w:rsidRPr="00362F98">
              <w:rPr>
                <w:rFonts w:ascii="Arial" w:hAnsi="Arial"/>
                <w:b/>
                <w:color w:val="007AC3"/>
                <w:spacing w:val="0"/>
              </w:rPr>
              <w:t>[%]</w:t>
            </w: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902D7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</w:tr>
      <w:tr w:rsidR="00362F98" w:rsidRPr="00362F98" w14:paraId="3FC3C256" w14:textId="77777777" w:rsidTr="00C81CE3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07800D6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MSÚ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568E49A2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Ano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2BABAE4F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0,21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744ADA19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769DE345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307,92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2224C761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328,76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78018AB5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93,66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6" w:type="dxa"/>
              <w:left w:w="40" w:type="dxa"/>
              <w:bottom w:w="15" w:type="dxa"/>
              <w:right w:w="40" w:type="dxa"/>
            </w:tcMar>
            <w:vAlign w:val="center"/>
          </w:tcPr>
          <w:p w14:paraId="6E3343FA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Ano</w:t>
            </w:r>
          </w:p>
        </w:tc>
      </w:tr>
      <w:tr w:rsidR="00362F98" w:rsidRPr="00362F98" w14:paraId="063BC93E" w14:textId="77777777" w:rsidTr="00C81CE3">
        <w:tc>
          <w:tcPr>
            <w:tcW w:w="0" w:type="auto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5403221A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MSÚ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17401684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Ne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10AC7BFB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0,20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441CFE3C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27522A87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298,92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163631A5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336,64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381B4E0D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88,79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15" w:type="dxa"/>
              <w:left w:w="40" w:type="dxa"/>
              <w:bottom w:w="6" w:type="dxa"/>
              <w:right w:w="40" w:type="dxa"/>
            </w:tcMar>
            <w:vAlign w:val="center"/>
          </w:tcPr>
          <w:p w14:paraId="0A8E0AAA" w14:textId="77777777" w:rsidR="00362F98" w:rsidRPr="00362F98" w:rsidRDefault="00362F98" w:rsidP="00362F98">
            <w:pPr>
              <w:spacing w:line="240" w:lineRule="auto"/>
              <w:ind w:firstLine="0"/>
              <w:jc w:val="center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Ano</w:t>
            </w:r>
          </w:p>
        </w:tc>
      </w:tr>
    </w:tbl>
    <w:p w14:paraId="3EA40CD1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Výpočet proveden s automatickým výběrem nejnepříznivějších zatěžovacích stavů.</w:t>
      </w: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2002"/>
        <w:gridCol w:w="205"/>
        <w:gridCol w:w="174"/>
        <w:gridCol w:w="481"/>
        <w:gridCol w:w="276"/>
      </w:tblGrid>
      <w:tr w:rsidR="00362F98" w:rsidRPr="00362F98" w14:paraId="16E5A77B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68C77BB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Spočtená vlastní tíha patky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5DA178D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G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AC6552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5BDF70A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17,71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3BAF8B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kN</w:t>
            </w:r>
            <w:proofErr w:type="spellEnd"/>
          </w:p>
        </w:tc>
      </w:tr>
      <w:tr w:rsidR="00362F98" w:rsidRPr="00362F98" w14:paraId="647244C8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356E956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Spočtená tíha nadloží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8423EF1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Z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0756DF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40811A5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19,44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4999EE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kN</w:t>
            </w:r>
            <w:proofErr w:type="spellEnd"/>
          </w:p>
        </w:tc>
      </w:tr>
    </w:tbl>
    <w:p w14:paraId="0EC59B54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Posouzení svislé únosnosti</w:t>
      </w:r>
    </w:p>
    <w:p w14:paraId="4DE4A3DB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Tvar kontaktního napětí : obecný</w:t>
      </w:r>
    </w:p>
    <w:p w14:paraId="576EE731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Nejnepříznivější zatěžovací stav číslo 1. (MSÚ)</w:t>
      </w:r>
    </w:p>
    <w:p w14:paraId="54A82C73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</w:p>
    <w:p w14:paraId="52BE15F6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Parametry smykové plochy pod základem:</w:t>
      </w: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1850"/>
        <w:gridCol w:w="298"/>
        <w:gridCol w:w="174"/>
        <w:gridCol w:w="392"/>
        <w:gridCol w:w="214"/>
      </w:tblGrid>
      <w:tr w:rsidR="00362F98" w:rsidRPr="00362F98" w14:paraId="207CA9A3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15D6491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Hloubka smykové plochy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6E8059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z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sp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E2B2F7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9C80E17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0,93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AD174DB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  <w:tr w:rsidR="00362F98" w:rsidRPr="00362F98" w14:paraId="77A9DB5C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9848EE8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Dosah smykové plochy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D6B3911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l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sp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579126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0C3A900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2,58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D37259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</w:tbl>
    <w:p w14:paraId="4A514524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 xml:space="preserve">  </w:t>
      </w: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2286"/>
        <w:gridCol w:w="268"/>
        <w:gridCol w:w="174"/>
        <w:gridCol w:w="570"/>
        <w:gridCol w:w="356"/>
      </w:tblGrid>
      <w:tr w:rsidR="00362F98" w:rsidRPr="00362F98" w14:paraId="46831461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AD66580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Výpočtová únosnost zákl. půdy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E0096CB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R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d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7A5EBE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3579DAA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328,76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34844C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kPa</w:t>
            </w:r>
            <w:proofErr w:type="spellEnd"/>
          </w:p>
        </w:tc>
      </w:tr>
      <w:tr w:rsidR="00362F98" w:rsidRPr="00362F98" w14:paraId="437A2F69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DB1ACC6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Extrémní kontaktní napětí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43DF21D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σ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77DEF4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550EE67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307,92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CD6B21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kPa</w:t>
            </w:r>
            <w:proofErr w:type="spellEnd"/>
          </w:p>
        </w:tc>
      </w:tr>
    </w:tbl>
    <w:p w14:paraId="4179A4F0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A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A000"/>
          <w:spacing w:val="0"/>
          <w:sz w:val="16"/>
          <w:szCs w:val="16"/>
        </w:rPr>
        <w:t>Svislá únosnost VYHOVUJE</w:t>
      </w:r>
    </w:p>
    <w:p w14:paraId="72B96433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Posouzení excentricity zatížení</w:t>
      </w:r>
    </w:p>
    <w:p w14:paraId="4D45F0A3" w14:textId="77777777" w:rsidR="00362F98" w:rsidRPr="00362F98" w:rsidRDefault="00362F98" w:rsidP="00362F98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2828"/>
        <w:gridCol w:w="234"/>
        <w:gridCol w:w="174"/>
        <w:gridCol w:w="975"/>
      </w:tblGrid>
      <w:tr w:rsidR="00362F98" w:rsidRPr="00362F98" w14:paraId="4F632B99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F2D7DA7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Max. excentricita ve směru délky patky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F3A1A60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e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312C33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1D910B8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0,305&lt;0,333</w:t>
            </w:r>
          </w:p>
        </w:tc>
      </w:tr>
      <w:tr w:rsidR="00362F98" w:rsidRPr="00362F98" w14:paraId="6FAA1058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A8C74BC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Max. excentricita ve směru šířky patky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9671634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e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2CBB4C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BE37270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0,000&lt;0,333</w:t>
            </w:r>
          </w:p>
        </w:tc>
      </w:tr>
      <w:tr w:rsidR="00362F98" w:rsidRPr="00362F98" w14:paraId="596A61EB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A42021E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Max. prostorová excentricita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158265F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e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t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DC4CC7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1E42B9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0,305&lt;0,333</w:t>
            </w:r>
          </w:p>
        </w:tc>
      </w:tr>
    </w:tbl>
    <w:p w14:paraId="613B4CDC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A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A000"/>
          <w:spacing w:val="0"/>
          <w:sz w:val="16"/>
          <w:szCs w:val="16"/>
        </w:rPr>
        <w:t>Excentricita zatížení základu VYHOVUJE</w:t>
      </w:r>
    </w:p>
    <w:p w14:paraId="3B00819E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Posouzení vodorovné únosnosti</w:t>
      </w:r>
    </w:p>
    <w:p w14:paraId="1D79613E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</w:p>
    <w:p w14:paraId="54944F01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Nejnepříznivější zatěžovací stav číslo 1. (MSÚ)</w:t>
      </w:r>
    </w:p>
    <w:p w14:paraId="58A7BE24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Zemní odpor: pasivní</w:t>
      </w: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2606"/>
        <w:gridCol w:w="332"/>
        <w:gridCol w:w="174"/>
        <w:gridCol w:w="481"/>
        <w:gridCol w:w="276"/>
      </w:tblGrid>
      <w:tr w:rsidR="00362F98" w:rsidRPr="00362F98" w14:paraId="51A75EE0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63650AF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Výpočtová velikost zemního odporu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CC208BD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pd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AD6193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2925C07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30,89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3E1347C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kN</w:t>
            </w:r>
            <w:proofErr w:type="spellEnd"/>
          </w:p>
        </w:tc>
      </w:tr>
    </w:tbl>
    <w:p w14:paraId="1CEF8B72" w14:textId="77777777" w:rsidR="00362F98" w:rsidRPr="00362F98" w:rsidRDefault="00362F98" w:rsidP="00362F98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2CC5669D" w14:textId="77777777" w:rsidR="00362F98" w:rsidRPr="00362F98" w:rsidRDefault="00362F98" w:rsidP="00362F98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2224"/>
        <w:gridCol w:w="341"/>
        <w:gridCol w:w="174"/>
        <w:gridCol w:w="570"/>
        <w:gridCol w:w="276"/>
      </w:tblGrid>
      <w:tr w:rsidR="00362F98" w:rsidRPr="00362F98" w14:paraId="7E300CD6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BFE527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Horizontální únosnost základu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6AEEA0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R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dh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F563631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969A920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112,44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58A1AB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kN</w:t>
            </w:r>
            <w:proofErr w:type="spellEnd"/>
          </w:p>
        </w:tc>
      </w:tr>
      <w:tr w:rsidR="00362F98" w:rsidRPr="00362F98" w14:paraId="3F890538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4696196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Extrémní horizontální síla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9D1641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H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0F909A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CF493A7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19,00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DD13FC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kN</w:t>
            </w:r>
            <w:proofErr w:type="spellEnd"/>
          </w:p>
        </w:tc>
      </w:tr>
    </w:tbl>
    <w:p w14:paraId="069A1136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A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A000"/>
          <w:spacing w:val="0"/>
          <w:sz w:val="16"/>
          <w:szCs w:val="16"/>
        </w:rPr>
        <w:t>Vodorovná únosnost VYHOVUJE</w:t>
      </w:r>
    </w:p>
    <w:p w14:paraId="5F92EC41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</w:p>
    <w:p w14:paraId="227E56D4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A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A000"/>
          <w:spacing w:val="0"/>
          <w:sz w:val="16"/>
          <w:szCs w:val="16"/>
        </w:rPr>
        <w:t>Únosnost základu VYHOVUJE</w:t>
      </w:r>
    </w:p>
    <w:p w14:paraId="26CBD32D" w14:textId="1B5D029C" w:rsid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/>
          <w:noProof/>
          <w:spacing w:val="0"/>
          <w:sz w:val="16"/>
          <w:szCs w:val="16"/>
        </w:rPr>
        <w:drawing>
          <wp:inline distT="0" distB="0" distL="0" distR="0" wp14:anchorId="3CF53B8F" wp14:editId="6AB0C3C1">
            <wp:extent cx="2743200" cy="1934901"/>
            <wp:effectExtent l="0" t="0" r="0" b="0"/>
            <wp:docPr id="155" name="Obrázek 1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24" r="53458" b="36809"/>
                    <a:stretch/>
                  </pic:blipFill>
                  <pic:spPr bwMode="auto">
                    <a:xfrm>
                      <a:off x="0" y="0"/>
                      <a:ext cx="2744116" cy="1935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62F98">
        <w:rPr>
          <w:rFonts w:ascii="Arial" w:hAnsi="Arial"/>
          <w:noProof/>
          <w:spacing w:val="0"/>
          <w:sz w:val="16"/>
          <w:szCs w:val="16"/>
        </w:rPr>
        <w:drawing>
          <wp:inline distT="0" distB="0" distL="0" distR="0" wp14:anchorId="5A39EAEB" wp14:editId="1A52B442">
            <wp:extent cx="1802296" cy="1944756"/>
            <wp:effectExtent l="0" t="0" r="0" b="0"/>
            <wp:docPr id="157" name="Obrázek 1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086" t="27450" r="15304"/>
                    <a:stretch/>
                  </pic:blipFill>
                  <pic:spPr bwMode="auto">
                    <a:xfrm>
                      <a:off x="0" y="0"/>
                      <a:ext cx="1810104" cy="1953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A3FEE2" w14:textId="6F6852C6" w:rsid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</w:p>
    <w:p w14:paraId="3CDB3EA0" w14:textId="74711E4A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Sednutí a natočení základu - vstupní data</w:t>
      </w:r>
    </w:p>
    <w:p w14:paraId="41FE4E6D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Výpočet proveden s automatickým výběrem nejnepříznivějších zatěžovacích stavů.</w:t>
      </w:r>
    </w:p>
    <w:p w14:paraId="54137E51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Výpočet proveden s uvažováním koeficientu κ</w:t>
      </w:r>
      <w:r w:rsidRPr="00362F98">
        <w:rPr>
          <w:rFonts w:ascii="Arial" w:hAnsi="Arial" w:cs="Arial"/>
          <w:color w:val="000000"/>
          <w:spacing w:val="0"/>
          <w:position w:val="-3"/>
          <w:sz w:val="13"/>
          <w:szCs w:val="13"/>
        </w:rPr>
        <w:t>1</w:t>
      </w:r>
      <w:r w:rsidRPr="00362F98">
        <w:rPr>
          <w:rFonts w:ascii="Arial" w:hAnsi="Arial" w:cs="Arial"/>
          <w:color w:val="000000"/>
          <w:spacing w:val="0"/>
          <w:sz w:val="16"/>
          <w:szCs w:val="16"/>
        </w:rPr>
        <w:t xml:space="preserve"> (vliv hloubky založení).</w:t>
      </w:r>
    </w:p>
    <w:p w14:paraId="0AE1D7A6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lastRenderedPageBreak/>
        <w:t>Napětí v základové spáře uvažováno od upraveného terénu.</w:t>
      </w: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2002"/>
        <w:gridCol w:w="205"/>
        <w:gridCol w:w="174"/>
        <w:gridCol w:w="481"/>
        <w:gridCol w:w="276"/>
      </w:tblGrid>
      <w:tr w:rsidR="00362F98" w:rsidRPr="00362F98" w14:paraId="12E683E7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51AB63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Spočtená vlastní tíha patky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CCC938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G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F44631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D99E994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17,71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4A2C18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kN</w:t>
            </w:r>
            <w:proofErr w:type="spellEnd"/>
          </w:p>
        </w:tc>
      </w:tr>
      <w:tr w:rsidR="00362F98" w:rsidRPr="00362F98" w14:paraId="7D21A0AA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05EE912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Spočtená tíha nadloží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4201B3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Z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EC04E31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2847F66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19,44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0183E7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kN</w:t>
            </w:r>
            <w:proofErr w:type="spellEnd"/>
          </w:p>
        </w:tc>
      </w:tr>
    </w:tbl>
    <w:p w14:paraId="0E1D8B81" w14:textId="77777777" w:rsidR="00362F98" w:rsidRPr="00362F98" w:rsidRDefault="00362F98" w:rsidP="00362F98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1E7D7D27" w14:textId="77777777" w:rsidR="00362F98" w:rsidRPr="00362F98" w:rsidRDefault="00362F98" w:rsidP="00362F98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1948"/>
        <w:gridCol w:w="174"/>
        <w:gridCol w:w="303"/>
        <w:gridCol w:w="347"/>
        <w:gridCol w:w="86"/>
        <w:gridCol w:w="86"/>
      </w:tblGrid>
      <w:tr w:rsidR="00362F98" w:rsidRPr="00362F98" w14:paraId="512C4300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F36F7DD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Sednutí středu hrany x - 1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ACFCA0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0873CB9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4,9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F31638B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mm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4C4994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538DABC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</w:p>
        </w:tc>
      </w:tr>
      <w:tr w:rsidR="00362F98" w:rsidRPr="00362F98" w14:paraId="58448720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A1335A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Sednutí středu hrany x - 2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DFD7180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EF819AF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4,9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EFE34C7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mm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93B86D8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BB0CA0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</w:p>
        </w:tc>
      </w:tr>
      <w:tr w:rsidR="00362F98" w:rsidRPr="00362F98" w14:paraId="0C46DA54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800C31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Sednutí středu hrany y - 1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04A56B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EECF415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7,3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35CA86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mm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4B5BBBB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AEFCAE0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</w:p>
        </w:tc>
      </w:tr>
      <w:tr w:rsidR="00362F98" w:rsidRPr="00362F98" w14:paraId="6573B1C5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532922C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Sednutí středu hrany y - 2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01E6AA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9EEDCF1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5,9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B9ED39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mm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727C04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B08A377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</w:p>
        </w:tc>
      </w:tr>
      <w:tr w:rsidR="00362F98" w:rsidRPr="00362F98" w14:paraId="32B41EA2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277AC7C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Sednutí středu základu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420C35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7F21C6B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9,1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E3929D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mm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206BEF8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7D9343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</w:p>
        </w:tc>
      </w:tr>
      <w:tr w:rsidR="00362F98" w:rsidRPr="00362F98" w14:paraId="5AC25E5F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307F6BB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 xml:space="preserve">Sednutí 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charakterist</w:t>
            </w:r>
            <w:proofErr w:type="spellEnd"/>
            <w:r w:rsidRPr="00362F98">
              <w:rPr>
                <w:rFonts w:ascii="Arial" w:hAnsi="Arial"/>
                <w:color w:val="000000"/>
                <w:spacing w:val="0"/>
              </w:rPr>
              <w:t>. bodu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391418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68B6023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6,6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BF3E9DD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mm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75FCA9B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0EC77F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</w:p>
        </w:tc>
      </w:tr>
    </w:tbl>
    <w:p w14:paraId="6DAB4C15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 xml:space="preserve">(1-hrana </w:t>
      </w:r>
      <w:proofErr w:type="spellStart"/>
      <w:r w:rsidRPr="00362F98">
        <w:rPr>
          <w:rFonts w:ascii="Arial" w:hAnsi="Arial" w:cs="Arial"/>
          <w:color w:val="000000"/>
          <w:spacing w:val="0"/>
          <w:sz w:val="16"/>
          <w:szCs w:val="16"/>
        </w:rPr>
        <w:t>max.tlačená</w:t>
      </w:r>
      <w:proofErr w:type="spellEnd"/>
      <w:r w:rsidRPr="00362F98">
        <w:rPr>
          <w:rFonts w:ascii="Arial" w:hAnsi="Arial" w:cs="Arial"/>
          <w:color w:val="000000"/>
          <w:spacing w:val="0"/>
          <w:sz w:val="16"/>
          <w:szCs w:val="16"/>
        </w:rPr>
        <w:t xml:space="preserve">; 2-hrana </w:t>
      </w:r>
      <w:proofErr w:type="spellStart"/>
      <w:r w:rsidRPr="00362F98">
        <w:rPr>
          <w:rFonts w:ascii="Arial" w:hAnsi="Arial" w:cs="Arial"/>
          <w:color w:val="000000"/>
          <w:spacing w:val="0"/>
          <w:sz w:val="16"/>
          <w:szCs w:val="16"/>
        </w:rPr>
        <w:t>min.tlačená</w:t>
      </w:r>
      <w:proofErr w:type="spellEnd"/>
      <w:r w:rsidRPr="00362F98">
        <w:rPr>
          <w:rFonts w:ascii="Arial" w:hAnsi="Arial" w:cs="Arial"/>
          <w:color w:val="000000"/>
          <w:spacing w:val="0"/>
          <w:sz w:val="16"/>
          <w:szCs w:val="16"/>
        </w:rPr>
        <w:t>)</w:t>
      </w:r>
    </w:p>
    <w:p w14:paraId="5F92BF35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Sednutí a natočení základu - výsledky</w:t>
      </w:r>
    </w:p>
    <w:p w14:paraId="1BBE3E94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</w:p>
    <w:p w14:paraId="6C7383F0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0000"/>
          <w:spacing w:val="0"/>
          <w:sz w:val="16"/>
          <w:szCs w:val="16"/>
        </w:rPr>
        <w:t>Tuhost základu:</w:t>
      </w:r>
    </w:p>
    <w:p w14:paraId="269975AA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Spočtený vážený průměrný modul přetvárnosti E</w:t>
      </w:r>
      <w:proofErr w:type="spellStart"/>
      <w:r w:rsidRPr="00362F98">
        <w:rPr>
          <w:rFonts w:ascii="Arial" w:hAnsi="Arial" w:cs="Arial"/>
          <w:color w:val="000000"/>
          <w:spacing w:val="0"/>
          <w:position w:val="-3"/>
          <w:sz w:val="13"/>
          <w:szCs w:val="13"/>
        </w:rPr>
        <w:t>def</w:t>
      </w:r>
      <w:proofErr w:type="spellEnd"/>
      <w:r w:rsidRPr="00362F98">
        <w:rPr>
          <w:rFonts w:ascii="Arial" w:hAnsi="Arial" w:cs="Arial"/>
          <w:color w:val="000000"/>
          <w:spacing w:val="0"/>
          <w:sz w:val="16"/>
          <w:szCs w:val="16"/>
        </w:rPr>
        <w:t xml:space="preserve"> = 5,00 </w:t>
      </w:r>
      <w:proofErr w:type="spellStart"/>
      <w:r w:rsidRPr="00362F98">
        <w:rPr>
          <w:rFonts w:ascii="Arial" w:hAnsi="Arial" w:cs="Arial"/>
          <w:color w:val="000000"/>
          <w:spacing w:val="0"/>
          <w:sz w:val="16"/>
          <w:szCs w:val="16"/>
        </w:rPr>
        <w:t>MPa</w:t>
      </w:r>
      <w:proofErr w:type="spellEnd"/>
    </w:p>
    <w:p w14:paraId="6843CEC0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Základ je ve směru délky tuhý (k=2113,70)</w:t>
      </w:r>
    </w:p>
    <w:p w14:paraId="0C5F8D58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Základ je ve směru šířky tuhý (k=68,09)</w:t>
      </w:r>
    </w:p>
    <w:p w14:paraId="48BE2A88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Posouzení excentricity zatížení</w:t>
      </w:r>
    </w:p>
    <w:p w14:paraId="42727AC6" w14:textId="77777777" w:rsidR="00362F98" w:rsidRPr="00362F98" w:rsidRDefault="00362F98" w:rsidP="00362F98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2828"/>
        <w:gridCol w:w="234"/>
        <w:gridCol w:w="174"/>
        <w:gridCol w:w="975"/>
      </w:tblGrid>
      <w:tr w:rsidR="00362F98" w:rsidRPr="00362F98" w14:paraId="3FFA6C4A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CDCCFD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Max. excentricita ve směru délky patky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E1DBFF1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e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6598F2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4D52508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0,055&lt;0,333</w:t>
            </w:r>
          </w:p>
        </w:tc>
      </w:tr>
      <w:tr w:rsidR="00362F98" w:rsidRPr="00362F98" w14:paraId="1E59BDA1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519183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Max. excentricita ve směru šířky patky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EC1EA51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e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046E91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B68CBA8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0,000&lt;0,333</w:t>
            </w:r>
          </w:p>
        </w:tc>
      </w:tr>
      <w:tr w:rsidR="00362F98" w:rsidRPr="00362F98" w14:paraId="52AF92A3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3CC9BE8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Max. prostorová excentricita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B860BFF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e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t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086DAB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081E80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0,055&lt;0,333</w:t>
            </w:r>
          </w:p>
        </w:tc>
      </w:tr>
    </w:tbl>
    <w:p w14:paraId="34994A3D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A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A000"/>
          <w:spacing w:val="0"/>
          <w:sz w:val="16"/>
          <w:szCs w:val="16"/>
        </w:rPr>
        <w:t>Excentricita zatížení základu VYHOVUJE</w:t>
      </w:r>
    </w:p>
    <w:p w14:paraId="77C1C386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</w:p>
    <w:p w14:paraId="5F76E2D0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0000"/>
          <w:spacing w:val="0"/>
          <w:sz w:val="16"/>
          <w:szCs w:val="16"/>
        </w:rPr>
        <w:t>Celkové sednutí a natočení základu:</w:t>
      </w: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1895"/>
        <w:gridCol w:w="174"/>
        <w:gridCol w:w="392"/>
        <w:gridCol w:w="347"/>
      </w:tblGrid>
      <w:tr w:rsidR="00362F98" w:rsidRPr="00362F98" w14:paraId="7AC33038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EE83E9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Sednutí základu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EB54E4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C895269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6,6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B2B64B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mm</w:t>
            </w:r>
          </w:p>
        </w:tc>
      </w:tr>
      <w:tr w:rsidR="00362F98" w:rsidRPr="00362F98" w14:paraId="73CD1EF8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D1DC4AA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Hloubka deformační zóny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A0E6C0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652F9D9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2,28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847C13C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</w:tbl>
    <w:p w14:paraId="1F29F9D2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Natočení ve směru x = 2,072 (</w:t>
      </w:r>
      <w:proofErr w:type="spellStart"/>
      <w:r w:rsidRPr="00362F98">
        <w:rPr>
          <w:rFonts w:ascii="Arial" w:hAnsi="Arial" w:cs="Arial"/>
          <w:color w:val="000000"/>
          <w:spacing w:val="0"/>
          <w:sz w:val="16"/>
          <w:szCs w:val="16"/>
        </w:rPr>
        <w:t>tan</w:t>
      </w:r>
      <w:proofErr w:type="spellEnd"/>
      <w:r w:rsidRPr="00362F98">
        <w:rPr>
          <w:rFonts w:ascii="Arial" w:hAnsi="Arial" w:cs="Arial"/>
          <w:color w:val="000000"/>
          <w:spacing w:val="0"/>
          <w:sz w:val="16"/>
          <w:szCs w:val="16"/>
        </w:rPr>
        <w:t>*1000); (1,2E-01 °)</w:t>
      </w:r>
    </w:p>
    <w:p w14:paraId="2861AC28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Natočení ve směru y = 0,000 (</w:t>
      </w:r>
      <w:proofErr w:type="spellStart"/>
      <w:r w:rsidRPr="00362F98">
        <w:rPr>
          <w:rFonts w:ascii="Arial" w:hAnsi="Arial" w:cs="Arial"/>
          <w:color w:val="000000"/>
          <w:spacing w:val="0"/>
          <w:sz w:val="16"/>
          <w:szCs w:val="16"/>
        </w:rPr>
        <w:t>tan</w:t>
      </w:r>
      <w:proofErr w:type="spellEnd"/>
      <w:r w:rsidRPr="00362F98">
        <w:rPr>
          <w:rFonts w:ascii="Arial" w:hAnsi="Arial" w:cs="Arial"/>
          <w:color w:val="000000"/>
          <w:spacing w:val="0"/>
          <w:sz w:val="16"/>
          <w:szCs w:val="16"/>
        </w:rPr>
        <w:t>*1000); (0,0E+00 °)</w:t>
      </w:r>
    </w:p>
    <w:p w14:paraId="46163D38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</w:p>
    <w:p w14:paraId="32C918FA" w14:textId="36E7B613" w:rsid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/>
          <w:noProof/>
          <w:spacing w:val="0"/>
          <w:sz w:val="16"/>
          <w:szCs w:val="16"/>
        </w:rPr>
        <w:drawing>
          <wp:inline distT="0" distB="0" distL="0" distR="0" wp14:anchorId="7240CD11" wp14:editId="71DA0617">
            <wp:extent cx="5895975" cy="3907155"/>
            <wp:effectExtent l="0" t="0" r="0" b="0"/>
            <wp:docPr id="147" name="Obrázek 1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 preferRelativeResize="0">
                      <a:picLocks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90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1705C" w14:textId="4E6FD19B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Výpočet proveden pro zatěžovací stav číslo 1.(MSÚ)</w:t>
      </w:r>
    </w:p>
    <w:p w14:paraId="04F07B47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Posouzení podélné výztuže základu ve směru x</w:t>
      </w:r>
    </w:p>
    <w:p w14:paraId="18B5FE08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 xml:space="preserve">0,25 m </w:t>
      </w:r>
      <w:r w:rsidRPr="00362F98">
        <w:rPr>
          <w:rFonts w:ascii="Symbol" w:hAnsi="Symbol" w:cs="Symbol"/>
          <w:color w:val="000000"/>
          <w:spacing w:val="0"/>
          <w:sz w:val="16"/>
          <w:szCs w:val="16"/>
        </w:rPr>
        <w:t></w:t>
      </w:r>
      <w:r w:rsidRPr="00362F98">
        <w:rPr>
          <w:rFonts w:ascii="Arial" w:hAnsi="Arial" w:cs="Arial"/>
          <w:color w:val="000000"/>
          <w:spacing w:val="0"/>
          <w:sz w:val="16"/>
          <w:szCs w:val="16"/>
        </w:rPr>
        <w:t xml:space="preserve"> 0,25 m</w:t>
      </w:r>
    </w:p>
    <w:p w14:paraId="18DF24F8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Maximální vyložení patky je menší než 0,50 * tloušťka patky, výztuž není nutná.</w:t>
      </w:r>
    </w:p>
    <w:p w14:paraId="4399EA14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Posouzení podélné výztuže základu ve směru y</w:t>
      </w:r>
    </w:p>
    <w:p w14:paraId="02B5CCA6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5 ks profil 12,0 mm, krytí 35,0 mm</w:t>
      </w: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1103"/>
        <w:gridCol w:w="174"/>
        <w:gridCol w:w="392"/>
        <w:gridCol w:w="214"/>
      </w:tblGrid>
      <w:tr w:rsidR="00362F98" w:rsidRPr="00362F98" w14:paraId="5D522C7D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378A57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Šířka průřezu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66FAF2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5A03AFF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0,70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F0426D1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  <w:tr w:rsidR="00362F98" w:rsidRPr="00362F98" w14:paraId="7355EF10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481AE53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lastRenderedPageBreak/>
              <w:t>Výška průřezu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E0963B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94455B3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0,50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D98A09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</w:tbl>
    <w:p w14:paraId="42C11EB7" w14:textId="77777777" w:rsidR="00362F98" w:rsidRPr="00362F98" w:rsidRDefault="00362F98" w:rsidP="00362F98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05C42D86" w14:textId="77777777" w:rsidR="00362F98" w:rsidRPr="00362F98" w:rsidRDefault="00362F98" w:rsidP="00362F98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1993"/>
        <w:gridCol w:w="380"/>
        <w:gridCol w:w="174"/>
        <w:gridCol w:w="570"/>
        <w:gridCol w:w="409"/>
        <w:gridCol w:w="174"/>
        <w:gridCol w:w="481"/>
        <w:gridCol w:w="409"/>
        <w:gridCol w:w="174"/>
        <w:gridCol w:w="406"/>
      </w:tblGrid>
      <w:tr w:rsidR="00362F98" w:rsidRPr="00362F98" w14:paraId="6C3D0604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213156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Stupeň vyztužení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128818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ρ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9FD2C7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09EF18D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0,18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CA5636C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%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FE3FEB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&gt;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8AFECE7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0,13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02030C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%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DFB705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210DEB7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ρ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min</w:t>
            </w:r>
          </w:p>
        </w:tc>
      </w:tr>
      <w:tr w:rsidR="00362F98" w:rsidRPr="00362F98" w14:paraId="4C38044C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C1CCB1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 xml:space="preserve">Poloha 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neutrálné</w:t>
            </w:r>
            <w:proofErr w:type="spellEnd"/>
            <w:r w:rsidRPr="00362F98">
              <w:rPr>
                <w:rFonts w:ascii="Arial" w:hAnsi="Arial"/>
                <w:color w:val="000000"/>
                <w:spacing w:val="0"/>
              </w:rPr>
              <w:t xml:space="preserve"> osy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7A883D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x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6D63EB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430150C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0,04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3A433CB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D63C2B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&lt;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730F93C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0,28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CD6531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53E0FC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8EFA27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x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max</w:t>
            </w:r>
          </w:p>
        </w:tc>
      </w:tr>
      <w:tr w:rsidR="00362F98" w:rsidRPr="00362F98" w14:paraId="5530BB0E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C09AE61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Moment na mezi únosnosti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A737FC1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Rd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BF8D1A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38FB289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108,80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AC0F48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kNm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771D92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&gt;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5A57008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27,49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6C7D73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kNm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B976F67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B99C53D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Ed</w:t>
            </w:r>
          </w:p>
        </w:tc>
      </w:tr>
    </w:tbl>
    <w:p w14:paraId="4984F8B4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A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A000"/>
          <w:spacing w:val="0"/>
          <w:sz w:val="16"/>
          <w:szCs w:val="16"/>
        </w:rPr>
        <w:t>Průřez VYHOVUJE.</w:t>
      </w:r>
    </w:p>
    <w:p w14:paraId="0D45EB75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Posouzení základu na protlačení</w:t>
      </w:r>
    </w:p>
    <w:p w14:paraId="4E66A7B8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 xml:space="preserve">Normálová síla v sloupu = 148,00 </w:t>
      </w:r>
      <w:proofErr w:type="spellStart"/>
      <w:r w:rsidRPr="00362F98">
        <w:rPr>
          <w:rFonts w:ascii="Arial" w:hAnsi="Arial" w:cs="Arial"/>
          <w:color w:val="000000"/>
          <w:spacing w:val="0"/>
          <w:sz w:val="16"/>
          <w:szCs w:val="16"/>
        </w:rPr>
        <w:t>kN</w:t>
      </w:r>
      <w:proofErr w:type="spellEnd"/>
    </w:p>
    <w:p w14:paraId="533D0ADF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Maximální únosnost na obvodu sloupu</w:t>
      </w:r>
    </w:p>
    <w:p w14:paraId="67D6DC5C" w14:textId="77777777" w:rsidR="00362F98" w:rsidRPr="00362F98" w:rsidRDefault="00362F98" w:rsidP="00362F98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3024"/>
        <w:gridCol w:w="608"/>
        <w:gridCol w:w="174"/>
        <w:gridCol w:w="570"/>
        <w:gridCol w:w="409"/>
      </w:tblGrid>
      <w:tr w:rsidR="00362F98" w:rsidRPr="00362F98" w14:paraId="434C7DDB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8D09CF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Síla přenesená roznášením do zákl. půdy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622D75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1AC3178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5F2B503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9,61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B172DF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kN</w:t>
            </w:r>
            <w:proofErr w:type="spellEnd"/>
          </w:p>
        </w:tc>
      </w:tr>
      <w:tr w:rsidR="00362F98" w:rsidRPr="00362F98" w14:paraId="66D0E214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8851BE3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 xml:space="preserve">Síla přenášená smykovou pevností patky 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58BD1CB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FFC3C0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A97A5DF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138,39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6C320D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kN</w:t>
            </w:r>
            <w:proofErr w:type="spellEnd"/>
          </w:p>
        </w:tc>
      </w:tr>
      <w:tr w:rsidR="00362F98" w:rsidRPr="00362F98" w14:paraId="436CBBD2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67DF5A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Uvažovaný obvod sloupu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945E01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u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8B26C5A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FF3BA06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1,40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4343F4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  <w:tr w:rsidR="00362F98" w:rsidRPr="00362F98" w14:paraId="39BB940A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D6E3B2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Smykové napětí na obvodu sloupu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8DF6B0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v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Ed,max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E18F588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E903906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0,46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DE8741E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MPa</w:t>
            </w:r>
            <w:proofErr w:type="spellEnd"/>
          </w:p>
        </w:tc>
      </w:tr>
      <w:tr w:rsidR="00362F98" w:rsidRPr="00362F98" w14:paraId="14E236D1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C2B281C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Únosnost na obvodu sloupu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EAEAA4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v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Rd,max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DC6C25B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D1AD3C1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2,40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93A83E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MPa</w:t>
            </w:r>
            <w:proofErr w:type="spellEnd"/>
          </w:p>
        </w:tc>
      </w:tr>
    </w:tbl>
    <w:p w14:paraId="455DAEDE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7AC3"/>
          <w:spacing w:val="0"/>
          <w:sz w:val="16"/>
          <w:szCs w:val="16"/>
        </w:rPr>
        <w:t>Kritický průřez bez smykové výztuže</w:t>
      </w:r>
    </w:p>
    <w:p w14:paraId="360A444E" w14:textId="77777777" w:rsidR="00362F98" w:rsidRPr="00362F98" w:rsidRDefault="00362F98" w:rsidP="00362F98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Style w:val="Fine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3024"/>
        <w:gridCol w:w="428"/>
        <w:gridCol w:w="174"/>
        <w:gridCol w:w="570"/>
        <w:gridCol w:w="409"/>
      </w:tblGrid>
      <w:tr w:rsidR="00362F98" w:rsidRPr="00362F98" w14:paraId="7EE9B716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2EB2D0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Síla přenesená roznášením do zákl. půdy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32AD3A2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D05DE3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52BDC0B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126,98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EA584F0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kN</w:t>
            </w:r>
            <w:proofErr w:type="spellEnd"/>
          </w:p>
        </w:tc>
      </w:tr>
      <w:tr w:rsidR="00362F98" w:rsidRPr="00362F98" w14:paraId="044C5934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721C74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 xml:space="preserve">Síla přenášená smykovou pevností patky 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5E67AB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5FE470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6F77FC8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21,02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FEDE3E4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kN</w:t>
            </w:r>
            <w:proofErr w:type="spellEnd"/>
          </w:p>
        </w:tc>
      </w:tr>
      <w:tr w:rsidR="00362F98" w:rsidRPr="00362F98" w14:paraId="7C630CFE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006DC49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Vzdálenost průřezu od sloupu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223D9F6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11A20AC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2642234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0,69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680F5D0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  <w:tr w:rsidR="00362F98" w:rsidRPr="00362F98" w14:paraId="0DE564D7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7EF663B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Délka průřezu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D5C054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E43254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0F9B5E9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1,40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6C4906D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m</w:t>
            </w:r>
          </w:p>
        </w:tc>
      </w:tr>
      <w:tr w:rsidR="00362F98" w:rsidRPr="00362F98" w14:paraId="4631035A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45A4B45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Smykové napětí na průřezu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070674A1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v</w:t>
            </w:r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Ed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1DB500C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3ECC124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0,15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CBA67E7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MPa</w:t>
            </w:r>
            <w:proofErr w:type="spellEnd"/>
          </w:p>
        </w:tc>
      </w:tr>
      <w:tr w:rsidR="00362F98" w:rsidRPr="00362F98" w14:paraId="5AAFD631" w14:textId="77777777" w:rsidTr="00C81CE3"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15A660A" w14:textId="77777777" w:rsidR="00362F98" w:rsidRPr="00362F98" w:rsidRDefault="00362F98" w:rsidP="00362F98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Únosnost nevyztuženého průřezu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64097F5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v</w:t>
            </w:r>
            <w:proofErr w:type="spellStart"/>
            <w:r w:rsidRPr="00362F98">
              <w:rPr>
                <w:rFonts w:ascii="Arial" w:hAnsi="Arial"/>
                <w:color w:val="000000"/>
                <w:spacing w:val="0"/>
                <w:position w:val="-3"/>
                <w:sz w:val="13"/>
                <w:szCs w:val="13"/>
              </w:rPr>
              <w:t>Rd,c</w:t>
            </w:r>
            <w:proofErr w:type="spellEnd"/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5B68555F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=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4CA01300" w14:textId="77777777" w:rsidR="00362F98" w:rsidRPr="00362F98" w:rsidRDefault="00362F98" w:rsidP="00362F98">
            <w:pPr>
              <w:spacing w:line="240" w:lineRule="auto"/>
              <w:ind w:firstLine="0"/>
              <w:jc w:val="right"/>
              <w:rPr>
                <w:rFonts w:ascii="Arial" w:hAnsi="Arial"/>
                <w:color w:val="000000"/>
                <w:spacing w:val="0"/>
              </w:rPr>
            </w:pPr>
            <w:r w:rsidRPr="00362F98">
              <w:rPr>
                <w:rFonts w:ascii="Arial" w:hAnsi="Arial"/>
                <w:color w:val="000000"/>
                <w:spacing w:val="0"/>
              </w:rPr>
              <w:t>0,40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80" w:type="dxa"/>
            </w:tcMar>
          </w:tcPr>
          <w:p w14:paraId="3405B9A6" w14:textId="77777777" w:rsidR="00362F98" w:rsidRPr="00362F98" w:rsidRDefault="00362F98" w:rsidP="00362F98">
            <w:pPr>
              <w:spacing w:line="240" w:lineRule="auto"/>
              <w:ind w:firstLine="0"/>
              <w:jc w:val="left"/>
              <w:rPr>
                <w:rFonts w:ascii="Arial" w:hAnsi="Arial"/>
                <w:color w:val="000000"/>
                <w:spacing w:val="0"/>
              </w:rPr>
            </w:pPr>
            <w:proofErr w:type="spellStart"/>
            <w:r w:rsidRPr="00362F98">
              <w:rPr>
                <w:rFonts w:ascii="Arial" w:hAnsi="Arial"/>
                <w:color w:val="000000"/>
                <w:spacing w:val="0"/>
              </w:rPr>
              <w:t>MPa</w:t>
            </w:r>
            <w:proofErr w:type="spellEnd"/>
          </w:p>
        </w:tc>
      </w:tr>
    </w:tbl>
    <w:p w14:paraId="26B8FB2E" w14:textId="77777777" w:rsidR="00362F98" w:rsidRPr="00362F98" w:rsidRDefault="00362F98" w:rsidP="00362F98">
      <w:pPr>
        <w:spacing w:before="80"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  <w:r w:rsidRPr="00362F98">
        <w:rPr>
          <w:rFonts w:ascii="Arial" w:hAnsi="Arial" w:cs="Arial"/>
          <w:color w:val="000000"/>
          <w:spacing w:val="0"/>
          <w:sz w:val="16"/>
          <w:szCs w:val="16"/>
        </w:rPr>
        <w:t>v</w:t>
      </w:r>
      <w:r w:rsidRPr="00362F98">
        <w:rPr>
          <w:rFonts w:ascii="Arial" w:hAnsi="Arial" w:cs="Arial"/>
          <w:color w:val="000000"/>
          <w:spacing w:val="0"/>
          <w:position w:val="-3"/>
          <w:sz w:val="13"/>
          <w:szCs w:val="13"/>
        </w:rPr>
        <w:t>Ed</w:t>
      </w:r>
      <w:r w:rsidRPr="00362F98">
        <w:rPr>
          <w:rFonts w:ascii="Arial" w:hAnsi="Arial" w:cs="Arial"/>
          <w:color w:val="000000"/>
          <w:spacing w:val="0"/>
          <w:sz w:val="16"/>
          <w:szCs w:val="16"/>
        </w:rPr>
        <w:t xml:space="preserve"> &lt; v</w:t>
      </w:r>
      <w:proofErr w:type="spellStart"/>
      <w:r w:rsidRPr="00362F98">
        <w:rPr>
          <w:rFonts w:ascii="Arial" w:hAnsi="Arial" w:cs="Arial"/>
          <w:color w:val="000000"/>
          <w:spacing w:val="0"/>
          <w:position w:val="-3"/>
          <w:sz w:val="13"/>
          <w:szCs w:val="13"/>
        </w:rPr>
        <w:t>Rd,c</w:t>
      </w:r>
      <w:proofErr w:type="spellEnd"/>
      <w:r w:rsidRPr="00362F98">
        <w:rPr>
          <w:rFonts w:ascii="Arial" w:hAnsi="Arial" w:cs="Arial"/>
          <w:color w:val="000000"/>
          <w:spacing w:val="0"/>
          <w:sz w:val="16"/>
          <w:szCs w:val="16"/>
        </w:rPr>
        <w:t xml:space="preserve"> =&gt;  Výztuž není nutná</w:t>
      </w:r>
    </w:p>
    <w:p w14:paraId="2188E456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color w:val="000000"/>
          <w:spacing w:val="0"/>
          <w:sz w:val="16"/>
          <w:szCs w:val="16"/>
        </w:rPr>
      </w:pPr>
    </w:p>
    <w:p w14:paraId="1BAC7BCE" w14:textId="77777777" w:rsidR="00362F98" w:rsidRPr="00362F98" w:rsidRDefault="00362F98" w:rsidP="00362F98">
      <w:pPr>
        <w:spacing w:line="259" w:lineRule="auto"/>
        <w:ind w:firstLine="0"/>
        <w:jc w:val="left"/>
        <w:rPr>
          <w:rFonts w:ascii="Arial" w:hAnsi="Arial" w:cs="Arial"/>
          <w:b/>
          <w:color w:val="00A000"/>
          <w:spacing w:val="0"/>
          <w:sz w:val="16"/>
          <w:szCs w:val="16"/>
        </w:rPr>
      </w:pPr>
      <w:r w:rsidRPr="00362F98">
        <w:rPr>
          <w:rFonts w:ascii="Arial" w:hAnsi="Arial" w:cs="Arial"/>
          <w:b/>
          <w:color w:val="00A000"/>
          <w:spacing w:val="0"/>
          <w:sz w:val="16"/>
          <w:szCs w:val="16"/>
        </w:rPr>
        <w:t>Základ na protlačení VYHOVUJE</w:t>
      </w:r>
    </w:p>
    <w:p w14:paraId="4854264F" w14:textId="733CD543" w:rsidR="00362F98" w:rsidRDefault="00362F98" w:rsidP="00362F98">
      <w:pPr>
        <w:ind w:firstLine="0"/>
      </w:pPr>
      <w:r w:rsidRPr="00362F98">
        <w:rPr>
          <w:rFonts w:ascii="Arial" w:hAnsi="Arial"/>
          <w:noProof/>
          <w:spacing w:val="0"/>
          <w:sz w:val="16"/>
          <w:szCs w:val="16"/>
        </w:rPr>
        <w:drawing>
          <wp:inline distT="0" distB="0" distL="0" distR="0" wp14:anchorId="7FCE71FB" wp14:editId="54289073">
            <wp:extent cx="5895975" cy="4441190"/>
            <wp:effectExtent l="0" t="0" r="0" b="0"/>
            <wp:docPr id="146" name="Obrázek 1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 preferRelativeResize="0">
                      <a:picLocks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444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5D900" w14:textId="77777777" w:rsidR="00362F98" w:rsidRPr="00362F98" w:rsidRDefault="00362F98" w:rsidP="00362F98"/>
    <w:p w14:paraId="562FE953" w14:textId="77777777" w:rsidR="00AA4872" w:rsidRDefault="00AA4872" w:rsidP="00AA4872">
      <w:pPr>
        <w:pStyle w:val="Nadpis2"/>
      </w:pPr>
      <w:bookmarkStart w:id="86" w:name="_Toc85130115"/>
      <w:r>
        <w:lastRenderedPageBreak/>
        <w:t>SO 02 rekonstrukce šaten – deska nad 1.NP</w:t>
      </w:r>
      <w:bookmarkEnd w:id="86"/>
    </w:p>
    <w:p w14:paraId="071700C1" w14:textId="3BDA0FAC" w:rsidR="00AA4872" w:rsidRDefault="00AA4872" w:rsidP="00AA4872">
      <w:pPr>
        <w:pStyle w:val="Nadpis3"/>
      </w:pPr>
      <w:bookmarkStart w:id="87" w:name="_Toc85130116"/>
      <w:r>
        <w:t>Model</w:t>
      </w:r>
      <w:bookmarkEnd w:id="87"/>
    </w:p>
    <w:p w14:paraId="379814C0" w14:textId="2413F095" w:rsidR="0084578D" w:rsidRPr="0084578D" w:rsidRDefault="00FC3A32" w:rsidP="0084578D">
      <w:pPr>
        <w:ind w:firstLine="0"/>
      </w:pPr>
      <w:r w:rsidRPr="00FC3A32">
        <w:rPr>
          <w:noProof/>
        </w:rPr>
        <w:drawing>
          <wp:inline distT="0" distB="0" distL="0" distR="0" wp14:anchorId="76F07DA5" wp14:editId="333A5B6D">
            <wp:extent cx="5976620" cy="2901315"/>
            <wp:effectExtent l="0" t="0" r="5080" b="0"/>
            <wp:docPr id="450" name="Obrázek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90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4994C" w14:textId="4B1CA0B4" w:rsidR="00AA4872" w:rsidRPr="004D1B80" w:rsidRDefault="00AA4872" w:rsidP="00AA4872">
      <w:pPr>
        <w:ind w:firstLine="0"/>
      </w:pPr>
    </w:p>
    <w:p w14:paraId="31F9C064" w14:textId="77777777" w:rsidR="00AA4872" w:rsidRDefault="00AA4872" w:rsidP="00AA4872">
      <w:pPr>
        <w:pStyle w:val="Nadpis3"/>
      </w:pPr>
      <w:bookmarkStart w:id="88" w:name="_Toc85130117"/>
      <w:r>
        <w:t>Materiály</w:t>
      </w:r>
      <w:bookmarkEnd w:id="88"/>
    </w:p>
    <w:tbl>
      <w:tblPr>
        <w:tblW w:w="9306" w:type="dxa"/>
        <w:tblInd w:w="4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V w:val="single" w:sz="6" w:space="0" w:color="auto"/>
        </w:tblBorders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1204"/>
        <w:gridCol w:w="1191"/>
        <w:gridCol w:w="1252"/>
        <w:gridCol w:w="1156"/>
        <w:gridCol w:w="1252"/>
        <w:gridCol w:w="1445"/>
        <w:gridCol w:w="1132"/>
      </w:tblGrid>
      <w:tr w:rsidR="00AA4872" w:rsidRPr="00DB76CA" w14:paraId="6CBA2329" w14:textId="77777777" w:rsidTr="00CC5528">
        <w:trPr>
          <w:tblHeader/>
        </w:trPr>
        <w:tc>
          <w:tcPr>
            <w:tcW w:w="674" w:type="dxa"/>
            <w:shd w:val="clear" w:color="auto" w:fill="D9D9D9" w:themeFill="background1" w:themeFillShade="D9"/>
          </w:tcPr>
          <w:p w14:paraId="5556969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Mat.</w:t>
            </w:r>
          </w:p>
        </w:tc>
        <w:tc>
          <w:tcPr>
            <w:tcW w:w="1204" w:type="dxa"/>
            <w:shd w:val="clear" w:color="auto" w:fill="D9D9D9" w:themeFill="background1" w:themeFillShade="D9"/>
          </w:tcPr>
          <w:p w14:paraId="75DD008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191" w:type="dxa"/>
            <w:shd w:val="clear" w:color="auto" w:fill="D9D9D9" w:themeFill="background1" w:themeFillShade="D9"/>
          </w:tcPr>
          <w:p w14:paraId="3A69AEFB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52" w:type="dxa"/>
            <w:shd w:val="clear" w:color="auto" w:fill="D9D9D9" w:themeFill="background1" w:themeFillShade="D9"/>
          </w:tcPr>
          <w:p w14:paraId="036AA3BC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Poissonův</w:t>
            </w:r>
            <w:proofErr w:type="spellEnd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156" w:type="dxa"/>
            <w:shd w:val="clear" w:color="auto" w:fill="D9D9D9" w:themeFill="background1" w:themeFillShade="D9"/>
          </w:tcPr>
          <w:p w14:paraId="2D1820E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Objem. tíha</w:t>
            </w:r>
          </w:p>
        </w:tc>
        <w:tc>
          <w:tcPr>
            <w:tcW w:w="1252" w:type="dxa"/>
            <w:shd w:val="clear" w:color="auto" w:fill="D9D9D9" w:themeFill="background1" w:themeFillShade="D9"/>
          </w:tcPr>
          <w:p w14:paraId="11B28A2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tepl</w:t>
            </w:r>
            <w:proofErr w:type="spellEnd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rozt</w:t>
            </w:r>
            <w:proofErr w:type="spellEnd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445" w:type="dxa"/>
            <w:shd w:val="clear" w:color="auto" w:fill="D9D9D9" w:themeFill="background1" w:themeFillShade="D9"/>
          </w:tcPr>
          <w:p w14:paraId="096A739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. spolehlivosti</w:t>
            </w:r>
          </w:p>
        </w:tc>
        <w:tc>
          <w:tcPr>
            <w:tcW w:w="1132" w:type="dxa"/>
            <w:shd w:val="clear" w:color="auto" w:fill="D9D9D9" w:themeFill="background1" w:themeFillShade="D9"/>
          </w:tcPr>
          <w:p w14:paraId="53E0A8D7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Materiálový</w:t>
            </w:r>
          </w:p>
        </w:tc>
      </w:tr>
      <w:tr w:rsidR="00AA4872" w:rsidRPr="00DB76CA" w14:paraId="3EF59B3D" w14:textId="77777777" w:rsidTr="00CC5528">
        <w:trPr>
          <w:tblHeader/>
        </w:trPr>
        <w:tc>
          <w:tcPr>
            <w:tcW w:w="674" w:type="dxa"/>
            <w:shd w:val="clear" w:color="auto" w:fill="D9D9D9" w:themeFill="background1" w:themeFillShade="D9"/>
          </w:tcPr>
          <w:p w14:paraId="3BE3BAA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04" w:type="dxa"/>
            <w:shd w:val="clear" w:color="auto" w:fill="D9D9D9" w:themeFill="background1" w:themeFillShade="D9"/>
          </w:tcPr>
          <w:p w14:paraId="2A7D7683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E [</w:t>
            </w: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191" w:type="dxa"/>
            <w:shd w:val="clear" w:color="auto" w:fill="D9D9D9" w:themeFill="background1" w:themeFillShade="D9"/>
          </w:tcPr>
          <w:p w14:paraId="2A38362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G [</w:t>
            </w: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shd w:val="clear" w:color="auto" w:fill="D9D9D9" w:themeFill="background1" w:themeFillShade="D9"/>
          </w:tcPr>
          <w:p w14:paraId="4981BF8C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Symbol" w:hAnsi="Symbol" w:cs="Arial"/>
                <w:spacing w:val="0"/>
                <w:sz w:val="16"/>
                <w:szCs w:val="24"/>
              </w:rPr>
              <w:t>n</w:t>
            </w: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156" w:type="dxa"/>
            <w:shd w:val="clear" w:color="auto" w:fill="D9D9D9" w:themeFill="background1" w:themeFillShade="D9"/>
          </w:tcPr>
          <w:p w14:paraId="119E27B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 xml:space="preserve"> [</w:t>
            </w: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kN</w:t>
            </w:r>
            <w:proofErr w:type="spellEnd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/m</w:t>
            </w:r>
            <w:r w:rsidRPr="00DB76CA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3</w:t>
            </w: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shd w:val="clear" w:color="auto" w:fill="D9D9D9" w:themeFill="background1" w:themeFillShade="D9"/>
          </w:tcPr>
          <w:p w14:paraId="7B675B3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 xml:space="preserve"> [1/K]</w:t>
            </w:r>
          </w:p>
        </w:tc>
        <w:tc>
          <w:tcPr>
            <w:tcW w:w="1445" w:type="dxa"/>
            <w:shd w:val="clear" w:color="auto" w:fill="D9D9D9" w:themeFill="background1" w:themeFillShade="D9"/>
          </w:tcPr>
          <w:p w14:paraId="472454B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DB76CA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M</w:t>
            </w: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132" w:type="dxa"/>
            <w:shd w:val="clear" w:color="auto" w:fill="D9D9D9" w:themeFill="background1" w:themeFillShade="D9"/>
          </w:tcPr>
          <w:p w14:paraId="57D26EE8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model</w:t>
            </w:r>
          </w:p>
        </w:tc>
      </w:tr>
      <w:tr w:rsidR="00AA4872" w:rsidRPr="00DB76CA" w14:paraId="2F901B78" w14:textId="77777777" w:rsidTr="00CC5528">
        <w:tc>
          <w:tcPr>
            <w:tcW w:w="674" w:type="dxa"/>
            <w:shd w:val="clear" w:color="auto" w:fill="D9D9D9" w:themeFill="background1" w:themeFillShade="D9"/>
          </w:tcPr>
          <w:p w14:paraId="6F514EA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632" w:type="dxa"/>
            <w:gridSpan w:val="7"/>
            <w:shd w:val="clear" w:color="auto" w:fill="auto"/>
          </w:tcPr>
          <w:p w14:paraId="1D4307D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Beton C25/30 | EN 1992-1-1:2004/A1:2014</w:t>
            </w:r>
          </w:p>
        </w:tc>
      </w:tr>
      <w:tr w:rsidR="00AA4872" w:rsidRPr="00DB76CA" w14:paraId="0F2C7169" w14:textId="77777777" w:rsidTr="00CC5528">
        <w:tc>
          <w:tcPr>
            <w:tcW w:w="674" w:type="dxa"/>
            <w:shd w:val="clear" w:color="auto" w:fill="D9D9D9" w:themeFill="background1" w:themeFillShade="D9"/>
          </w:tcPr>
          <w:p w14:paraId="467AA110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shd w:val="clear" w:color="auto" w:fill="auto"/>
          </w:tcPr>
          <w:p w14:paraId="6981ADD0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31000.000</w:t>
            </w:r>
          </w:p>
        </w:tc>
        <w:tc>
          <w:tcPr>
            <w:tcW w:w="1191" w:type="dxa"/>
            <w:shd w:val="clear" w:color="auto" w:fill="auto"/>
          </w:tcPr>
          <w:p w14:paraId="2EF5FDF3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12916.700</w:t>
            </w:r>
          </w:p>
        </w:tc>
        <w:tc>
          <w:tcPr>
            <w:tcW w:w="1252" w:type="dxa"/>
            <w:shd w:val="clear" w:color="auto" w:fill="auto"/>
          </w:tcPr>
          <w:p w14:paraId="2E1C10A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0.200</w:t>
            </w:r>
          </w:p>
        </w:tc>
        <w:tc>
          <w:tcPr>
            <w:tcW w:w="1156" w:type="dxa"/>
            <w:shd w:val="clear" w:color="auto" w:fill="auto"/>
          </w:tcPr>
          <w:p w14:paraId="05B75AB8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25.00</w:t>
            </w:r>
          </w:p>
        </w:tc>
        <w:tc>
          <w:tcPr>
            <w:tcW w:w="1252" w:type="dxa"/>
            <w:shd w:val="clear" w:color="auto" w:fill="auto"/>
          </w:tcPr>
          <w:p w14:paraId="661FF0F9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1.00E-05</w:t>
            </w:r>
          </w:p>
        </w:tc>
        <w:tc>
          <w:tcPr>
            <w:tcW w:w="1445" w:type="dxa"/>
            <w:shd w:val="clear" w:color="auto" w:fill="auto"/>
          </w:tcPr>
          <w:p w14:paraId="726C8022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132" w:type="dxa"/>
            <w:shd w:val="clear" w:color="auto" w:fill="auto"/>
          </w:tcPr>
          <w:p w14:paraId="477C85F9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</w:tbl>
    <w:p w14:paraId="3707755A" w14:textId="77777777" w:rsidR="00AA4872" w:rsidRDefault="00AA4872" w:rsidP="00AA4872">
      <w:pPr>
        <w:pStyle w:val="Nadpis3"/>
      </w:pPr>
      <w:bookmarkStart w:id="89" w:name="_Toc85130118"/>
      <w:r>
        <w:t>Zatížení</w:t>
      </w:r>
      <w:bookmarkEnd w:id="89"/>
    </w:p>
    <w:tbl>
      <w:tblPr>
        <w:tblW w:w="9296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395"/>
        <w:gridCol w:w="2551"/>
        <w:gridCol w:w="770"/>
        <w:gridCol w:w="963"/>
        <w:gridCol w:w="963"/>
        <w:gridCol w:w="967"/>
        <w:gridCol w:w="13"/>
      </w:tblGrid>
      <w:tr w:rsidR="00AA4872" w:rsidRPr="00DB76CA" w14:paraId="5EA9A951" w14:textId="77777777" w:rsidTr="00CC5528">
        <w:trPr>
          <w:tblHeader/>
        </w:trPr>
        <w:tc>
          <w:tcPr>
            <w:tcW w:w="929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42DDDFB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28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22"/>
              </w:rPr>
              <w:t>Zatěžovací stavy</w:t>
            </w:r>
          </w:p>
        </w:tc>
      </w:tr>
      <w:tr w:rsidR="00AA4872" w:rsidRPr="00DB76CA" w14:paraId="0291F1E9" w14:textId="77777777" w:rsidTr="00CC5528">
        <w:trPr>
          <w:gridAfter w:val="1"/>
          <w:wAfter w:w="13" w:type="dxa"/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D17F0A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395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9036AB6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255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21BE47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EN 1990 | ČSN</w:t>
            </w:r>
          </w:p>
        </w:tc>
        <w:tc>
          <w:tcPr>
            <w:tcW w:w="3663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8D94CA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Vlastní tíha - Součinitel ve směru</w:t>
            </w:r>
          </w:p>
        </w:tc>
      </w:tr>
      <w:tr w:rsidR="00AA4872" w:rsidRPr="00DB76CA" w14:paraId="4E287CB8" w14:textId="77777777" w:rsidTr="00CC5528">
        <w:trPr>
          <w:gridAfter w:val="1"/>
          <w:wAfter w:w="13" w:type="dxa"/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3FA3A1B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stav</w:t>
            </w:r>
          </w:p>
        </w:tc>
        <w:tc>
          <w:tcPr>
            <w:tcW w:w="239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193FC13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. stavu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53A1C59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Kategorie účinků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15E6C0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Aktivní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E643A3C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X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61B183D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Y</w:t>
            </w:r>
          </w:p>
        </w:tc>
        <w:tc>
          <w:tcPr>
            <w:tcW w:w="9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87DD386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Z</w:t>
            </w:r>
          </w:p>
        </w:tc>
      </w:tr>
      <w:tr w:rsidR="00AA4872" w:rsidRPr="00DB76CA" w14:paraId="5CBB2C45" w14:textId="77777777" w:rsidTr="00CC5528">
        <w:trPr>
          <w:gridAfter w:val="1"/>
          <w:wAfter w:w="13" w:type="dxa"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456BCD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395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45397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  <w:tc>
          <w:tcPr>
            <w:tcW w:w="255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6BB5C16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Stálé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C88326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x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5C0366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BFB3B8C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96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28150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1.000</w:t>
            </w:r>
          </w:p>
        </w:tc>
      </w:tr>
      <w:tr w:rsidR="00AA4872" w:rsidRPr="00DB76CA" w14:paraId="3006EEC5" w14:textId="77777777" w:rsidTr="00CC5528">
        <w:trPr>
          <w:gridAfter w:val="1"/>
          <w:wAfter w:w="13" w:type="dxa"/>
        </w:trPr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39E2989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395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AC37C6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E479F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Stálé/užitné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274302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42747F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37C24FF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A42407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AA4872" w:rsidRPr="00DB76CA" w14:paraId="2F83C965" w14:textId="77777777" w:rsidTr="00CC5528">
        <w:trPr>
          <w:gridAfter w:val="1"/>
          <w:wAfter w:w="13" w:type="dxa"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502C752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39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6A560C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 xml:space="preserve">Užitné zatížení </w:t>
            </w:r>
            <w:proofErr w:type="spellStart"/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kat.C</w:t>
            </w:r>
            <w:proofErr w:type="spellEnd"/>
          </w:p>
        </w:tc>
        <w:tc>
          <w:tcPr>
            <w:tcW w:w="25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17E2016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Užitná zatížení - kategorie C: shromažďovací plochy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EA1C083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E63373C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F4AC3E0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249425D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6DD1F8D6" w14:textId="77777777" w:rsidR="00AA4872" w:rsidRDefault="00AA4872" w:rsidP="00AA4872">
      <w:pPr>
        <w:ind w:firstLine="0"/>
        <w:jc w:val="center"/>
      </w:pPr>
    </w:p>
    <w:p w14:paraId="2B441F15" w14:textId="6956731B" w:rsidR="00AA4872" w:rsidRDefault="00FC3A32" w:rsidP="00AA4872">
      <w:pPr>
        <w:ind w:firstLine="0"/>
        <w:jc w:val="left"/>
      </w:pPr>
      <w:r w:rsidRPr="00FC3A32">
        <w:rPr>
          <w:noProof/>
        </w:rPr>
        <w:lastRenderedPageBreak/>
        <w:drawing>
          <wp:inline distT="0" distB="0" distL="0" distR="0" wp14:anchorId="45A330F8" wp14:editId="60D241A8">
            <wp:extent cx="5976620" cy="2901315"/>
            <wp:effectExtent l="0" t="0" r="5080" b="0"/>
            <wp:docPr id="451" name="Obrázek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90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92D7C" w14:textId="44F8DB98" w:rsidR="00AA4872" w:rsidRDefault="00A82B1B" w:rsidP="00AA4872">
      <w:pPr>
        <w:ind w:firstLine="0"/>
      </w:pPr>
      <w:r>
        <w:t>*průvlak P1 200/500, je zatížen mobilní stěnou vážící 670 kg</w:t>
      </w:r>
    </w:p>
    <w:p w14:paraId="3102EB7A" w14:textId="007640B8" w:rsidR="00AA4872" w:rsidRDefault="00FC3A32" w:rsidP="00AA4872">
      <w:pPr>
        <w:ind w:firstLine="0"/>
      </w:pPr>
      <w:r w:rsidRPr="00FC3A32">
        <w:rPr>
          <w:noProof/>
        </w:rPr>
        <w:drawing>
          <wp:inline distT="0" distB="0" distL="0" distR="0" wp14:anchorId="13EBECBA" wp14:editId="7D2DBACB">
            <wp:extent cx="5976620" cy="2901315"/>
            <wp:effectExtent l="0" t="0" r="5080" b="0"/>
            <wp:docPr id="452" name="Obrázek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90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F4EEA" w14:textId="07E8B1CA" w:rsidR="00AA4872" w:rsidRDefault="00FC3A32" w:rsidP="00AA4872">
      <w:pPr>
        <w:ind w:firstLine="0"/>
      </w:pPr>
      <w:r w:rsidRPr="00FC3A32">
        <w:rPr>
          <w:noProof/>
        </w:rPr>
        <w:lastRenderedPageBreak/>
        <w:drawing>
          <wp:inline distT="0" distB="0" distL="0" distR="0" wp14:anchorId="478661DD" wp14:editId="5E640C1C">
            <wp:extent cx="5976620" cy="2901315"/>
            <wp:effectExtent l="0" t="0" r="5080" b="0"/>
            <wp:docPr id="453" name="Obrázek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90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31F21" w14:textId="77777777" w:rsidR="00AA4872" w:rsidRPr="004D1B80" w:rsidRDefault="00AA4872" w:rsidP="00AA4872">
      <w:pPr>
        <w:ind w:firstLine="0"/>
      </w:pPr>
    </w:p>
    <w:p w14:paraId="4AEE10B3" w14:textId="77777777" w:rsidR="00AA4872" w:rsidRDefault="00AA4872" w:rsidP="00AA4872">
      <w:pPr>
        <w:pStyle w:val="Nadpis3"/>
      </w:pPr>
      <w:bookmarkStart w:id="90" w:name="_Toc85130119"/>
      <w:r>
        <w:t>Kombinace zatížení</w:t>
      </w:r>
      <w:bookmarkEnd w:id="90"/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481"/>
        <w:gridCol w:w="3662"/>
        <w:gridCol w:w="481"/>
        <w:gridCol w:w="770"/>
        <w:gridCol w:w="770"/>
        <w:gridCol w:w="2799"/>
      </w:tblGrid>
      <w:tr w:rsidR="00AA4872" w:rsidRPr="00DB76CA" w14:paraId="64BD0C97" w14:textId="77777777" w:rsidTr="00CC5528">
        <w:trPr>
          <w:tblHeader/>
        </w:trPr>
        <w:tc>
          <w:tcPr>
            <w:tcW w:w="963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A03897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22"/>
              </w:rPr>
            </w:pPr>
            <w:r w:rsidRPr="00DB76CA">
              <w:rPr>
                <w:rFonts w:ascii="Calibri" w:hAnsi="Calibri" w:cs="Arial"/>
                <w:spacing w:val="0"/>
                <w:sz w:val="22"/>
              </w:rPr>
              <w:t>Kombinace zatížení</w:t>
            </w:r>
          </w:p>
        </w:tc>
      </w:tr>
      <w:tr w:rsidR="00AA4872" w:rsidRPr="00DB76CA" w14:paraId="2892B3E0" w14:textId="77777777" w:rsidTr="00CC5528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98FACF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4143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DABE00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Kombinace zatížení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B7E7EF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4339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497ED0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AA4872" w:rsidRPr="00DB76CA" w14:paraId="1C058C01" w14:textId="77777777" w:rsidTr="00CC5528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F0B68B3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3BC6A1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NS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E3E4CF2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71AA4EC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435D6BD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Součinitel</w:t>
            </w:r>
          </w:p>
        </w:tc>
        <w:tc>
          <w:tcPr>
            <w:tcW w:w="3569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07BE4C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Zatěžovací stav</w:t>
            </w:r>
          </w:p>
        </w:tc>
      </w:tr>
      <w:tr w:rsidR="00AA4872" w:rsidRPr="00DB76CA" w14:paraId="3C1B210C" w14:textId="77777777" w:rsidTr="00CC5528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BD8BBB0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KZ1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4A500B0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9185128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1.35*ZS1 + 1.35*ZS2 + 1.5*ZS3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EE309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0CBE301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8D093C1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4C1064A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AA4872" w:rsidRPr="00DB76CA" w14:paraId="08C3ADA9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7CF8CD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05C13BC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76E1381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4EEE73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2A3C3F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B56072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5CCA2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</w:tr>
      <w:tr w:rsidR="00AA4872" w:rsidRPr="00DB76CA" w14:paraId="153CD9DA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E9D30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52B5CD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E153AA9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F784047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346F0A9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38B497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18DBA9C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 xml:space="preserve">Užitné zatížení </w:t>
            </w:r>
            <w:proofErr w:type="spellStart"/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kat.C</w:t>
            </w:r>
            <w:proofErr w:type="spellEnd"/>
          </w:p>
        </w:tc>
      </w:tr>
      <w:tr w:rsidR="00AA4872" w:rsidRPr="00DB76CA" w14:paraId="7CF8B2D2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7E383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KZ2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40774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2C5640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ZS1 + ZS2 + ZS3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2F5BA5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7FA03A1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6A0C88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86F9D77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AA4872" w:rsidRPr="00DB76CA" w14:paraId="2D0724CE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BF12543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2F68AA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CEF5D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B9CF70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57B41D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A5676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7C63A2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</w:tr>
      <w:tr w:rsidR="00AA4872" w:rsidRPr="00DB76CA" w14:paraId="1528F0BC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1BBC58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1536B6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E0CD8A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3A16DA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8B7C5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12EED7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05843AC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 xml:space="preserve">Užitné zatížení </w:t>
            </w:r>
            <w:proofErr w:type="spellStart"/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kat.C</w:t>
            </w:r>
            <w:proofErr w:type="spellEnd"/>
          </w:p>
        </w:tc>
      </w:tr>
      <w:tr w:rsidR="00AA4872" w:rsidRPr="00DB76CA" w14:paraId="52F52D32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A8083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KZ3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4F9DA9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S Fr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C605660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ZS1 + ZS2 + 0.7*ZS3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6DE95FC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42CE11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8C391E8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1C162B9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AA4872" w:rsidRPr="00DB76CA" w14:paraId="4626E470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2D3B6C6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F179B1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7A51D3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45F983B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25FFEED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7C3AEB9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912ED4F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</w:tr>
      <w:tr w:rsidR="00AA4872" w:rsidRPr="00DB76CA" w14:paraId="37BC35A2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167660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1C82AF9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7257417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2E363D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879B52C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0.70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0284E2C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54BCB1F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 xml:space="preserve">Užitné zatížení </w:t>
            </w:r>
            <w:proofErr w:type="spellStart"/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kat.C</w:t>
            </w:r>
            <w:proofErr w:type="spellEnd"/>
          </w:p>
        </w:tc>
      </w:tr>
      <w:tr w:rsidR="00AA4872" w:rsidRPr="00DB76CA" w14:paraId="5274F407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626BBB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KZ4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CCBC3A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 xml:space="preserve">S </w:t>
            </w:r>
            <w:proofErr w:type="spellStart"/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Qp</w:t>
            </w:r>
            <w:proofErr w:type="spellEnd"/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1D5B31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ZS1 + ZS2 + 0.6*ZS3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40673B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C502CD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092713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2CCB02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AA4872" w:rsidRPr="00DB76CA" w14:paraId="38804169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BC28463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5DAD9F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4DA76B7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092F0A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5E3CF7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55C19F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F1CE32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</w:tr>
      <w:tr w:rsidR="00AA4872" w:rsidRPr="00DB76CA" w14:paraId="60CE08B0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B5A2C8B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D6B8A57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1A70E22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0D6291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2F2F8B4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0.60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E3BBE5A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5023593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 xml:space="preserve">Užitné zatížení </w:t>
            </w:r>
            <w:proofErr w:type="spellStart"/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kat.C</w:t>
            </w:r>
            <w:proofErr w:type="spellEnd"/>
          </w:p>
        </w:tc>
      </w:tr>
    </w:tbl>
    <w:p w14:paraId="5B30424B" w14:textId="77777777" w:rsidR="00AA4872" w:rsidRDefault="00AA4872" w:rsidP="00AA4872">
      <w:pPr>
        <w:tabs>
          <w:tab w:val="left" w:pos="1120"/>
        </w:tabs>
      </w:pPr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312"/>
        <w:gridCol w:w="6651"/>
      </w:tblGrid>
      <w:tr w:rsidR="00AA4872" w:rsidRPr="00DB76CA" w14:paraId="016781AC" w14:textId="77777777" w:rsidTr="00CC5528">
        <w:trPr>
          <w:tblHeader/>
        </w:trPr>
        <w:tc>
          <w:tcPr>
            <w:tcW w:w="96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56C28D6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22"/>
              </w:rPr>
            </w:pPr>
            <w:r w:rsidRPr="00DB76CA">
              <w:rPr>
                <w:rFonts w:ascii="Calibri" w:hAnsi="Calibri" w:cs="Arial"/>
                <w:spacing w:val="0"/>
                <w:sz w:val="22"/>
              </w:rPr>
              <w:t>Kombinace výsledků</w:t>
            </w:r>
          </w:p>
        </w:tc>
      </w:tr>
      <w:tr w:rsidR="00AA4872" w:rsidRPr="00DB76CA" w14:paraId="7A4653BD" w14:textId="77777777" w:rsidTr="00CC5528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AE6547C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44114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664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B58D73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AA4872" w:rsidRPr="00DB76CA" w14:paraId="70C0FCB7" w14:textId="77777777" w:rsidTr="00CC5528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7078147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výsledkù</w:t>
            </w:r>
            <w:proofErr w:type="spellEnd"/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5F7784D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1CF1763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6"/>
                <w:szCs w:val="24"/>
              </w:rPr>
              <w:t>Zatěžování</w:t>
            </w:r>
          </w:p>
        </w:tc>
      </w:tr>
      <w:tr w:rsidR="00AA4872" w:rsidRPr="00DB76CA" w14:paraId="6875AD6F" w14:textId="77777777" w:rsidTr="00CC5528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6ABEAD2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KV1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C5C5B51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 xml:space="preserve">MSÚ (STR/GEO) - trvalá/dočasná - </w:t>
            </w:r>
            <w:proofErr w:type="spellStart"/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rovn</w:t>
            </w:r>
            <w:proofErr w:type="spellEnd"/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. 6.10</w:t>
            </w:r>
          </w:p>
        </w:tc>
        <w:tc>
          <w:tcPr>
            <w:tcW w:w="664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E283B3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KZ1/s</w:t>
            </w:r>
          </w:p>
        </w:tc>
      </w:tr>
      <w:tr w:rsidR="00AA4872" w:rsidRPr="00DB76CA" w14:paraId="0EAD1D3D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58B7B88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KV2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30EBBB7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MSP - charakteristická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74434D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KZ2/s</w:t>
            </w:r>
          </w:p>
        </w:tc>
      </w:tr>
      <w:tr w:rsidR="00AA4872" w:rsidRPr="00DB76CA" w14:paraId="3BFFF87B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24778EA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KV3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AF674FD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MSP - častá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BF2C86E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KZ3/s</w:t>
            </w:r>
          </w:p>
        </w:tc>
      </w:tr>
      <w:tr w:rsidR="00AA4872" w:rsidRPr="00DB76CA" w14:paraId="1CF442DD" w14:textId="77777777" w:rsidTr="00CC5528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5EC5C53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KV4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79ECD98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 xml:space="preserve">MSP - </w:t>
            </w:r>
            <w:proofErr w:type="spellStart"/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kvazistálá</w:t>
            </w:r>
            <w:proofErr w:type="spellEnd"/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2421A35" w14:textId="77777777" w:rsidR="00AA4872" w:rsidRPr="00DB76CA" w:rsidRDefault="00AA4872" w:rsidP="00CC5528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DB76CA">
              <w:rPr>
                <w:rFonts w:ascii="Calibri" w:hAnsi="Calibri" w:cs="Arial"/>
                <w:spacing w:val="0"/>
                <w:sz w:val="14"/>
                <w:szCs w:val="24"/>
              </w:rPr>
              <w:t>KZ4/s</w:t>
            </w:r>
          </w:p>
        </w:tc>
      </w:tr>
    </w:tbl>
    <w:p w14:paraId="61B5E96E" w14:textId="77777777" w:rsidR="00AA4872" w:rsidRDefault="00AA4872" w:rsidP="00AA4872">
      <w:pPr>
        <w:pStyle w:val="Nadpis3"/>
      </w:pPr>
      <w:bookmarkStart w:id="91" w:name="_Toc85130120"/>
      <w:r>
        <w:lastRenderedPageBreak/>
        <w:t>Vnitřní síly</w:t>
      </w:r>
      <w:bookmarkEnd w:id="91"/>
    </w:p>
    <w:p w14:paraId="2F694CAF" w14:textId="4F81A28F" w:rsidR="00AA4872" w:rsidRDefault="00EA43F7" w:rsidP="00AA4872">
      <w:pPr>
        <w:ind w:firstLine="0"/>
      </w:pPr>
      <w:r w:rsidRPr="00EA43F7">
        <w:rPr>
          <w:noProof/>
        </w:rPr>
        <w:drawing>
          <wp:inline distT="0" distB="0" distL="0" distR="0" wp14:anchorId="4B22FEDC" wp14:editId="3F316C82">
            <wp:extent cx="5976620" cy="2597785"/>
            <wp:effectExtent l="0" t="0" r="5080" b="0"/>
            <wp:docPr id="498" name="Obrázek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5DB02" w14:textId="77777777" w:rsidR="00EA43F7" w:rsidRDefault="00EA43F7" w:rsidP="00AA4872">
      <w:pPr>
        <w:ind w:firstLine="0"/>
      </w:pPr>
    </w:p>
    <w:p w14:paraId="75AF9EB4" w14:textId="6E198D10" w:rsidR="00AA4872" w:rsidRDefault="00EA43F7" w:rsidP="00AA4872">
      <w:pPr>
        <w:ind w:firstLine="0"/>
      </w:pPr>
      <w:r w:rsidRPr="00EA43F7">
        <w:rPr>
          <w:noProof/>
        </w:rPr>
        <w:drawing>
          <wp:inline distT="0" distB="0" distL="0" distR="0" wp14:anchorId="697F619C" wp14:editId="661C8500">
            <wp:extent cx="5976620" cy="2597785"/>
            <wp:effectExtent l="0" t="0" r="5080" b="0"/>
            <wp:docPr id="503" name="Obrázek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A19DE" w14:textId="77777777" w:rsidR="00EA43F7" w:rsidRDefault="00EA43F7" w:rsidP="00AA4872">
      <w:pPr>
        <w:ind w:firstLine="0"/>
      </w:pPr>
    </w:p>
    <w:p w14:paraId="6D684404" w14:textId="185EB946" w:rsidR="00AA4872" w:rsidRDefault="00EA43F7" w:rsidP="00AA4872">
      <w:pPr>
        <w:ind w:firstLine="0"/>
      </w:pPr>
      <w:r w:rsidRPr="00EA43F7">
        <w:rPr>
          <w:noProof/>
        </w:rPr>
        <w:drawing>
          <wp:inline distT="0" distB="0" distL="0" distR="0" wp14:anchorId="3E22FB0F" wp14:editId="6F273FAB">
            <wp:extent cx="5976620" cy="2597785"/>
            <wp:effectExtent l="0" t="0" r="5080" b="0"/>
            <wp:docPr id="497" name="Obrázek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064B8E" w14:textId="59DF0F3F" w:rsidR="00AA4872" w:rsidRDefault="00EA43F7" w:rsidP="00AA4872">
      <w:pPr>
        <w:ind w:firstLine="0"/>
      </w:pPr>
      <w:r w:rsidRPr="00EA43F7">
        <w:rPr>
          <w:noProof/>
        </w:rPr>
        <w:lastRenderedPageBreak/>
        <w:drawing>
          <wp:inline distT="0" distB="0" distL="0" distR="0" wp14:anchorId="0BE2B964" wp14:editId="4FC267D3">
            <wp:extent cx="5976620" cy="2597785"/>
            <wp:effectExtent l="0" t="0" r="5080" b="0"/>
            <wp:docPr id="496" name="Obrázek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3D8B7" w14:textId="6C4E02AC" w:rsidR="00AA4872" w:rsidRDefault="00AA4872" w:rsidP="00AA4872">
      <w:pPr>
        <w:ind w:firstLine="0"/>
      </w:pPr>
    </w:p>
    <w:p w14:paraId="41ED6E96" w14:textId="2593B2F5" w:rsidR="002649C1" w:rsidRDefault="00EA43F7" w:rsidP="00AA4872">
      <w:pPr>
        <w:ind w:firstLine="0"/>
      </w:pPr>
      <w:r w:rsidRPr="00EA43F7">
        <w:rPr>
          <w:noProof/>
        </w:rPr>
        <w:drawing>
          <wp:inline distT="0" distB="0" distL="0" distR="0" wp14:anchorId="1A01B7AF" wp14:editId="7015E849">
            <wp:extent cx="5976620" cy="2597785"/>
            <wp:effectExtent l="0" t="0" r="5080" b="0"/>
            <wp:docPr id="507" name="Obrázek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A6211" w14:textId="37D22B4E" w:rsidR="002649C1" w:rsidRDefault="002649C1" w:rsidP="00AA4872">
      <w:pPr>
        <w:ind w:firstLine="0"/>
      </w:pPr>
    </w:p>
    <w:p w14:paraId="014B2DF9" w14:textId="37AAAF09" w:rsidR="002649C1" w:rsidRDefault="00EA43F7" w:rsidP="00AA4872">
      <w:pPr>
        <w:ind w:firstLine="0"/>
      </w:pPr>
      <w:r w:rsidRPr="00EA43F7">
        <w:rPr>
          <w:noProof/>
        </w:rPr>
        <w:drawing>
          <wp:inline distT="0" distB="0" distL="0" distR="0" wp14:anchorId="7653260A" wp14:editId="137D222C">
            <wp:extent cx="5976620" cy="2597785"/>
            <wp:effectExtent l="0" t="0" r="5080" b="0"/>
            <wp:docPr id="508" name="Obrázek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27739" w14:textId="4792D808" w:rsidR="002649C1" w:rsidRDefault="002649C1" w:rsidP="00AA4872">
      <w:pPr>
        <w:ind w:firstLine="0"/>
      </w:pPr>
    </w:p>
    <w:p w14:paraId="177DC4B3" w14:textId="77777777" w:rsidR="002649C1" w:rsidRDefault="002649C1" w:rsidP="00AA4872">
      <w:pPr>
        <w:ind w:firstLine="0"/>
      </w:pPr>
    </w:p>
    <w:p w14:paraId="556D0EB9" w14:textId="77777777" w:rsidR="00AA4872" w:rsidRDefault="00AA4872" w:rsidP="00AA4872">
      <w:pPr>
        <w:pStyle w:val="Nadpis3"/>
      </w:pPr>
      <w:bookmarkStart w:id="92" w:name="_Toc85130121"/>
      <w:r>
        <w:lastRenderedPageBreak/>
        <w:t>Posouzení betonových konstrukcí</w:t>
      </w:r>
      <w:bookmarkEnd w:id="92"/>
    </w:p>
    <w:bookmarkStart w:id="93" w:name="_MON_1679220464"/>
    <w:bookmarkEnd w:id="93"/>
    <w:p w14:paraId="09F25C3D" w14:textId="5A37CC55" w:rsidR="00AA4872" w:rsidRDefault="00674910" w:rsidP="00AA4872">
      <w:pPr>
        <w:ind w:firstLine="0"/>
      </w:pPr>
      <w:r>
        <w:object w:dxaOrig="10903" w:dyaOrig="1765" w14:anchorId="306197C6">
          <v:shape id="_x0000_i1033" type="#_x0000_t75" style="width:473.4pt;height:79.8pt" o:ole="">
            <v:imagedata r:id="rId151" o:title=""/>
          </v:shape>
          <o:OLEObject Type="Embed" ProgID="Excel.Sheet.12" ShapeID="_x0000_i1033" DrawAspect="Content" ObjectID="_1709629884" r:id="rId152"/>
        </w:object>
      </w:r>
    </w:p>
    <w:p w14:paraId="6C41DBE0" w14:textId="4C019731" w:rsidR="002649C1" w:rsidRDefault="002649C1" w:rsidP="00AA4872">
      <w:pPr>
        <w:ind w:firstLine="0"/>
      </w:pPr>
    </w:p>
    <w:p w14:paraId="74120991" w14:textId="48B3F580" w:rsidR="00D61579" w:rsidRDefault="004F3E5A" w:rsidP="004F3E5A">
      <w:pPr>
        <w:ind w:firstLine="0"/>
        <w:jc w:val="center"/>
      </w:pPr>
      <w:r w:rsidRPr="004F3E5A">
        <w:rPr>
          <w:noProof/>
        </w:rPr>
        <w:drawing>
          <wp:inline distT="0" distB="0" distL="0" distR="0" wp14:anchorId="1ADDEEEE" wp14:editId="4294A9F5">
            <wp:extent cx="5688280" cy="6996189"/>
            <wp:effectExtent l="0" t="0" r="0" b="0"/>
            <wp:docPr id="487" name="Obrázek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72"/>
                    <a:stretch/>
                  </pic:blipFill>
                  <pic:spPr bwMode="auto">
                    <a:xfrm>
                      <a:off x="0" y="0"/>
                      <a:ext cx="5703104" cy="7014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6A9832" w14:textId="77777777" w:rsidR="00D61579" w:rsidRDefault="00D61579" w:rsidP="00AA4872">
      <w:pPr>
        <w:ind w:firstLine="0"/>
      </w:pPr>
    </w:p>
    <w:p w14:paraId="65FDB646" w14:textId="177365E1" w:rsidR="002649C1" w:rsidRDefault="00674910" w:rsidP="00AA4872">
      <w:pPr>
        <w:ind w:firstLine="0"/>
      </w:pPr>
      <w:r w:rsidRPr="00674910">
        <w:rPr>
          <w:noProof/>
        </w:rPr>
        <w:drawing>
          <wp:inline distT="0" distB="0" distL="0" distR="0" wp14:anchorId="3F8E4E4B" wp14:editId="5C48E9C7">
            <wp:extent cx="5976620" cy="2597785"/>
            <wp:effectExtent l="0" t="0" r="5080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8311F" w14:textId="77777777" w:rsidR="00674910" w:rsidRDefault="00674910" w:rsidP="00AA4872">
      <w:pPr>
        <w:ind w:firstLine="0"/>
      </w:pPr>
    </w:p>
    <w:p w14:paraId="71C7FCF9" w14:textId="03C8DE4E" w:rsidR="00AA4872" w:rsidRDefault="00EA43F7" w:rsidP="00AA4872">
      <w:pPr>
        <w:ind w:firstLine="0"/>
      </w:pPr>
      <w:r w:rsidRPr="00EA43F7">
        <w:rPr>
          <w:noProof/>
        </w:rPr>
        <w:drawing>
          <wp:inline distT="0" distB="0" distL="0" distR="0" wp14:anchorId="2AC72B29" wp14:editId="743D65F6">
            <wp:extent cx="5976620" cy="2597785"/>
            <wp:effectExtent l="0" t="0" r="5080" b="0"/>
            <wp:docPr id="511" name="Obrázek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E74FB" w14:textId="5E91C693" w:rsidR="00AA4872" w:rsidRDefault="00AA4872" w:rsidP="00AA4872">
      <w:pPr>
        <w:ind w:firstLine="0"/>
      </w:pPr>
    </w:p>
    <w:p w14:paraId="38581FBD" w14:textId="0ED44B25" w:rsidR="00AA4872" w:rsidRDefault="00EA43F7" w:rsidP="00AA4872">
      <w:pPr>
        <w:ind w:firstLine="0"/>
      </w:pPr>
      <w:r w:rsidRPr="00EA43F7">
        <w:rPr>
          <w:noProof/>
        </w:rPr>
        <w:drawing>
          <wp:inline distT="0" distB="0" distL="0" distR="0" wp14:anchorId="3417FC16" wp14:editId="727D7311">
            <wp:extent cx="5976620" cy="2597785"/>
            <wp:effectExtent l="0" t="0" r="5080" b="0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5E5AB" w14:textId="197BDC0F" w:rsidR="00AA4872" w:rsidRDefault="00AA4872" w:rsidP="00AA4872">
      <w:pPr>
        <w:ind w:firstLine="0"/>
      </w:pPr>
    </w:p>
    <w:p w14:paraId="1DF93729" w14:textId="3EDA01CB" w:rsidR="00AA4872" w:rsidRDefault="00EA43F7" w:rsidP="004346ED">
      <w:pPr>
        <w:tabs>
          <w:tab w:val="left" w:pos="1560"/>
        </w:tabs>
        <w:ind w:firstLine="0"/>
      </w:pPr>
      <w:r w:rsidRPr="00EA43F7">
        <w:rPr>
          <w:noProof/>
        </w:rPr>
        <w:lastRenderedPageBreak/>
        <w:drawing>
          <wp:inline distT="0" distB="0" distL="0" distR="0" wp14:anchorId="5910CFF9" wp14:editId="51B4582C">
            <wp:extent cx="5976620" cy="2597785"/>
            <wp:effectExtent l="0" t="0" r="5080" b="0"/>
            <wp:docPr id="89" name="Obrázek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F50A8" w14:textId="3FB5D915" w:rsidR="00AA4872" w:rsidRDefault="00AA4872" w:rsidP="00AA4872">
      <w:pPr>
        <w:ind w:firstLine="0"/>
      </w:pPr>
    </w:p>
    <w:p w14:paraId="71EB6B6C" w14:textId="3BAF634A" w:rsidR="00AA4872" w:rsidRDefault="00EA43F7" w:rsidP="00AA4872">
      <w:pPr>
        <w:ind w:firstLine="0"/>
      </w:pPr>
      <w:r w:rsidRPr="00EA43F7">
        <w:rPr>
          <w:noProof/>
        </w:rPr>
        <w:drawing>
          <wp:inline distT="0" distB="0" distL="0" distR="0" wp14:anchorId="6045A4B2" wp14:editId="0EA779B6">
            <wp:extent cx="5976620" cy="2597785"/>
            <wp:effectExtent l="0" t="0" r="5080" b="0"/>
            <wp:docPr id="91" name="Obráze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0E626" w14:textId="77777777" w:rsidR="00D64079" w:rsidRDefault="00D64079" w:rsidP="00AA4872">
      <w:pPr>
        <w:ind w:firstLine="0"/>
      </w:pPr>
    </w:p>
    <w:p w14:paraId="7E19EC5F" w14:textId="2C00B362" w:rsidR="00674910" w:rsidRDefault="006D2974" w:rsidP="00AA4872">
      <w:pPr>
        <w:ind w:firstLine="0"/>
      </w:pPr>
      <w:r>
        <w:object w:dxaOrig="9195" w:dyaOrig="6015" w14:anchorId="5CBCD08F">
          <v:shape id="_x0000_i1034" type="#_x0000_t75" style="width:460.8pt;height:300.6pt" o:ole="">
            <v:imagedata r:id="rId159" o:title=""/>
          </v:shape>
          <o:OLEObject Type="Embed" ProgID="Excel.Sheet.12" ShapeID="_x0000_i1034" DrawAspect="Content" ObjectID="_1709629885" r:id="rId160"/>
        </w:object>
      </w:r>
    </w:p>
    <w:p w14:paraId="36692ECD" w14:textId="77777777" w:rsidR="00674910" w:rsidRDefault="00674910" w:rsidP="00AA4872">
      <w:pPr>
        <w:ind w:firstLine="0"/>
      </w:pPr>
    </w:p>
    <w:p w14:paraId="03FED203" w14:textId="17E54919" w:rsidR="002649C1" w:rsidRDefault="006D2974" w:rsidP="00AA4872">
      <w:pPr>
        <w:ind w:firstLine="0"/>
      </w:pPr>
      <w:r w:rsidRPr="006D2974">
        <w:rPr>
          <w:noProof/>
        </w:rPr>
        <w:drawing>
          <wp:inline distT="0" distB="0" distL="0" distR="0" wp14:anchorId="79354770" wp14:editId="49F4F9E8">
            <wp:extent cx="5976620" cy="2597785"/>
            <wp:effectExtent l="0" t="0" r="5080" b="0"/>
            <wp:docPr id="114" name="Obráze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D5445" w14:textId="34202742" w:rsidR="00D64079" w:rsidRDefault="00D64079" w:rsidP="00D64079">
      <w:pPr>
        <w:pStyle w:val="Nadpis3"/>
        <w:numPr>
          <w:ilvl w:val="2"/>
          <w:numId w:val="39"/>
        </w:numPr>
      </w:pPr>
      <w:r>
        <w:t>Ocelobetonová podlahová deska ochozu</w:t>
      </w:r>
      <w:r w:rsidR="00127E31">
        <w:t xml:space="preserve"> (de</w:t>
      </w:r>
      <w:r w:rsidR="006A7128">
        <w:t>s</w:t>
      </w:r>
      <w:r w:rsidR="00127E31">
        <w:t>ka k vyrovnání podlah)</w:t>
      </w:r>
    </w:p>
    <w:p w14:paraId="1A96AB9E" w14:textId="77777777" w:rsidR="00D64079" w:rsidRDefault="00D64079" w:rsidP="00D64079">
      <w:pPr>
        <w:ind w:firstLine="0"/>
      </w:pPr>
      <w:r>
        <w:rPr>
          <w:noProof/>
        </w:rPr>
        <w:drawing>
          <wp:inline distT="0" distB="0" distL="0" distR="0" wp14:anchorId="76353603" wp14:editId="56241B5D">
            <wp:extent cx="4108450" cy="1595451"/>
            <wp:effectExtent l="0" t="0" r="0" b="0"/>
            <wp:docPr id="499" name="Obrázek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4131329" cy="1604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289FE" w14:textId="77777777" w:rsidR="00D64079" w:rsidRDefault="00D64079" w:rsidP="00D64079">
      <w:pPr>
        <w:ind w:firstLine="0"/>
      </w:pPr>
      <w:r>
        <w:rPr>
          <w:noProof/>
        </w:rPr>
        <w:lastRenderedPageBreak/>
        <w:drawing>
          <wp:inline distT="0" distB="0" distL="0" distR="0" wp14:anchorId="506D3F19" wp14:editId="423A8FB5">
            <wp:extent cx="5976620" cy="1873250"/>
            <wp:effectExtent l="0" t="0" r="0" b="0"/>
            <wp:docPr id="500" name="Obrázek 500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" name="Obrázek 500" descr="Obsah obrázku stůl&#10;&#10;Popis byl vytvořen automaticky"/>
                    <pic:cNvPicPr/>
                  </pic:nvPicPr>
                  <pic:blipFill rotWithShape="1">
                    <a:blip r:embed="rId163"/>
                    <a:srcRect t="1" b="48803"/>
                    <a:stretch/>
                  </pic:blipFill>
                  <pic:spPr bwMode="auto">
                    <a:xfrm>
                      <a:off x="0" y="0"/>
                      <a:ext cx="5976620" cy="187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B49497" w14:textId="77777777" w:rsidR="00D64079" w:rsidRPr="00D64079" w:rsidRDefault="00D64079" w:rsidP="00D64079">
      <w:pPr>
        <w:ind w:firstLine="0"/>
      </w:pPr>
    </w:p>
    <w:tbl>
      <w:tblPr>
        <w:tblStyle w:val="FineTableGrid4"/>
        <w:tblW w:w="5000" w:type="pct"/>
        <w:tblInd w:w="0" w:type="dxa"/>
        <w:tblLook w:val="04A0" w:firstRow="1" w:lastRow="0" w:firstColumn="1" w:lastColumn="0" w:noHBand="0" w:noVBand="1"/>
      </w:tblPr>
      <w:tblGrid>
        <w:gridCol w:w="9512"/>
      </w:tblGrid>
      <w:tr w:rsidR="00D64079" w:rsidRPr="00D64079" w14:paraId="133F065A" w14:textId="77777777" w:rsidTr="00E83349">
        <w:trPr>
          <w:tblHeader/>
        </w:trPr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14:paraId="7AB52AFC" w14:textId="77777777" w:rsidR="00D64079" w:rsidRPr="00D64079" w:rsidRDefault="00D64079" w:rsidP="00E83349">
            <w:pPr>
              <w:keepNext/>
              <w:spacing w:line="240" w:lineRule="auto"/>
              <w:ind w:firstLine="0"/>
              <w:jc w:val="left"/>
              <w:rPr>
                <w:rFonts w:ascii="Arial" w:hAnsi="Arial"/>
                <w:b/>
                <w:color w:val="007AC3"/>
                <w:spacing w:val="0"/>
                <w:sz w:val="20"/>
              </w:rPr>
            </w:pPr>
            <w:r w:rsidRPr="00D64079">
              <w:rPr>
                <w:rFonts w:ascii="Arial" w:hAnsi="Arial"/>
                <w:b/>
                <w:color w:val="007AC3"/>
                <w:spacing w:val="0"/>
                <w:sz w:val="20"/>
              </w:rPr>
              <w:t>Deska</w:t>
            </w:r>
          </w:p>
        </w:tc>
      </w:tr>
      <w:tr w:rsidR="00D64079" w:rsidRPr="00D64079" w14:paraId="1B93BFEC" w14:textId="77777777" w:rsidTr="00E83349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Style w:val="FineTableGrid4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5197"/>
              <w:gridCol w:w="4192"/>
            </w:tblGrid>
            <w:tr w:rsidR="00D64079" w:rsidRPr="00D64079" w14:paraId="7604FF9E" w14:textId="77777777" w:rsidTr="00E83349">
              <w:tc>
                <w:tcPr>
                  <w:tcW w:w="0" w:type="auto"/>
                  <w:gridSpan w:val="2"/>
                  <w:tcBorders>
                    <w:top w:val="single" w:sz="11" w:space="0" w:color="007AC3"/>
                    <w:left w:val="single" w:sz="11" w:space="0" w:color="007AC3"/>
                    <w:bottom w:val="single" w:sz="4" w:space="0" w:color="BFDEF0"/>
                    <w:right w:val="single" w:sz="11" w:space="0" w:color="007AC3"/>
                  </w:tcBorders>
                  <w:tcMar>
                    <w:top w:w="11" w:type="dxa"/>
                    <w:left w:w="50" w:type="dxa"/>
                    <w:bottom w:w="20" w:type="dxa"/>
                    <w:right w:w="50" w:type="dxa"/>
                  </w:tcMar>
                  <w:vAlign w:val="center"/>
                </w:tcPr>
                <w:p w14:paraId="73E36776" w14:textId="77777777" w:rsidR="00D64079" w:rsidRPr="00D64079" w:rsidRDefault="00D64079" w:rsidP="00E83349">
                  <w:pPr>
                    <w:keepNext/>
                    <w:spacing w:line="240" w:lineRule="auto"/>
                    <w:ind w:firstLine="0"/>
                    <w:jc w:val="center"/>
                    <w:rPr>
                      <w:rFonts w:ascii="Arial" w:hAnsi="Arial"/>
                      <w:spacing w:val="0"/>
                      <w:sz w:val="20"/>
                    </w:rPr>
                  </w:pPr>
                  <w:r w:rsidRPr="00D64079">
                    <w:rPr>
                      <w:rFonts w:ascii="Arial" w:hAnsi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33A0EEF6" wp14:editId="5BA7F32F">
                        <wp:extent cx="5577840" cy="914400"/>
                        <wp:effectExtent l="0" t="0" r="0" b="0"/>
                        <wp:docPr id="482" name="Obrázek 482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77840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64079" w:rsidRPr="00D64079" w14:paraId="02CA2CAE" w14:textId="77777777" w:rsidTr="00E83349">
              <w:tc>
                <w:tcPr>
                  <w:tcW w:w="0" w:type="auto"/>
                  <w:vMerge w:val="restart"/>
                  <w:tcBorders>
                    <w:top w:val="single" w:sz="4" w:space="0" w:color="BFDEF0"/>
                    <w:left w:val="single" w:sz="11" w:space="0" w:color="007AC3"/>
                    <w:right w:val="single" w:sz="4" w:space="0" w:color="BFDEF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8CF4403" w14:textId="77777777" w:rsidR="00D64079" w:rsidRPr="00D64079" w:rsidRDefault="00D64079" w:rsidP="00E83349">
                  <w:pPr>
                    <w:keepNext/>
                    <w:spacing w:line="240" w:lineRule="auto"/>
                    <w:ind w:firstLine="0"/>
                    <w:jc w:val="center"/>
                    <w:rPr>
                      <w:rFonts w:ascii="Arial" w:hAnsi="Arial"/>
                      <w:spacing w:val="0"/>
                      <w:sz w:val="20"/>
                    </w:rPr>
                  </w:pPr>
                  <w:r w:rsidRPr="00D64079">
                    <w:rPr>
                      <w:rFonts w:ascii="Arial" w:hAnsi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46DDED41" wp14:editId="55294982">
                        <wp:extent cx="2834640" cy="548640"/>
                        <wp:effectExtent l="0" t="0" r="0" b="0"/>
                        <wp:docPr id="481" name="Obrázek 48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34640" cy="548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08" w:type="dxa"/>
                    <w:left w:w="113" w:type="dxa"/>
                    <w:bottom w:w="108" w:type="dxa"/>
                    <w:right w:w="113" w:type="dxa"/>
                  </w:tcMar>
                </w:tcPr>
                <w:p w14:paraId="02710B6C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Beton: C 20/25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XC1</w:t>
                  </w:r>
                </w:p>
                <w:p w14:paraId="45CFEA07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f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ck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20,0 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; f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ctm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2,2 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; E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cm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30000 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</w:p>
                <w:p w14:paraId="5451E66F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Ocel podélná: B500B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(f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yk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500,0 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; E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s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200000 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)</w:t>
                  </w:r>
                </w:p>
                <w:p w14:paraId="650223A3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Ocel příčná: B500B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(f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yk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500,0 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; E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s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200000 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)</w:t>
                  </w:r>
                </w:p>
                <w:p w14:paraId="1E1E12F6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S tlačenou výztuží není počítáno.</w:t>
                  </w:r>
                </w:p>
              </w:tc>
            </w:tr>
            <w:tr w:rsidR="00D64079" w:rsidRPr="00D64079" w14:paraId="08BEE7EA" w14:textId="77777777" w:rsidTr="00E83349">
              <w:tc>
                <w:tcPr>
                  <w:tcW w:w="0" w:type="auto"/>
                  <w:vMerge/>
                  <w:tcBorders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2120C35D" w14:textId="77777777" w:rsidR="00D64079" w:rsidRPr="00D64079" w:rsidRDefault="00D64079" w:rsidP="00E83349">
                  <w:pPr>
                    <w:keepNext/>
                    <w:spacing w:line="240" w:lineRule="auto"/>
                    <w:ind w:firstLine="0"/>
                    <w:jc w:val="left"/>
                    <w:rPr>
                      <w:rFonts w:ascii="Arial" w:hAnsi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08" w:type="dxa"/>
                    <w:left w:w="113" w:type="dxa"/>
                    <w:bottom w:w="108" w:type="dxa"/>
                    <w:right w:w="113" w:type="dxa"/>
                  </w:tcMar>
                </w:tcPr>
                <w:p w14:paraId="00F38A74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Zatížení</w:t>
                  </w:r>
                </w:p>
                <w:tbl>
                  <w:tblPr>
                    <w:tblStyle w:val="FineTableGrid4"/>
                    <w:tblW w:w="0" w:type="auto"/>
                    <w:tblInd w:w="0" w:type="dxa"/>
                    <w:tblLook w:val="04A0" w:firstRow="1" w:lastRow="0" w:firstColumn="1" w:lastColumn="0" w:noHBand="0" w:noVBand="1"/>
                  </w:tblPr>
                  <w:tblGrid>
                    <w:gridCol w:w="438"/>
                    <w:gridCol w:w="476"/>
                    <w:gridCol w:w="450"/>
                    <w:gridCol w:w="106"/>
                    <w:gridCol w:w="338"/>
                    <w:gridCol w:w="392"/>
                  </w:tblGrid>
                  <w:tr w:rsidR="00D64079" w:rsidRPr="00D64079" w14:paraId="1E164C74" w14:textId="77777777" w:rsidTr="00E83349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1A132915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f</w:t>
                        </w: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g,1</w:t>
                        </w: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6C1BD329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righ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3,000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0280AAA5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proofErr w:type="spellStart"/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kN</w:t>
                        </w:r>
                        <w:proofErr w:type="spellEnd"/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/m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1D1F369D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517EE121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righ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γ</w:t>
                        </w: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0B8F9365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1,35</w:t>
                        </w:r>
                      </w:p>
                    </w:tc>
                  </w:tr>
                  <w:tr w:rsidR="00D64079" w:rsidRPr="00D64079" w14:paraId="77A1433E" w14:textId="77777777" w:rsidTr="00E83349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587FD1E9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f</w:t>
                        </w: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g,2</w:t>
                        </w: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3AA4B455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righ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1,000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5BA6EECE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proofErr w:type="spellStart"/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kN</w:t>
                        </w:r>
                        <w:proofErr w:type="spellEnd"/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/m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2E242B14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3C957ABA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righ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γ</w:t>
                        </w: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4D9210F4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1,35</w:t>
                        </w:r>
                      </w:p>
                    </w:tc>
                  </w:tr>
                  <w:tr w:rsidR="00D64079" w:rsidRPr="00D64079" w14:paraId="6AE2286D" w14:textId="77777777" w:rsidTr="00E83349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009DA33A" w14:textId="77777777" w:rsidR="00D64079" w:rsidRPr="00D64079" w:rsidRDefault="00D64079" w:rsidP="00E83349">
                        <w:pPr>
                          <w:keepNext/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f</w:t>
                        </w: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q,3</w:t>
                        </w: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3A8BABBB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righ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5,000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1B47FF9A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proofErr w:type="spellStart"/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kN</w:t>
                        </w:r>
                        <w:proofErr w:type="spellEnd"/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/m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34256DA5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1AEC1D59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righ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γ</w:t>
                        </w: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6F2EA0F7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1,5</w:t>
                        </w:r>
                      </w:p>
                    </w:tc>
                  </w:tr>
                </w:tbl>
                <w:p w14:paraId="0135D1D1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spacing w:val="0"/>
                      <w:sz w:val="20"/>
                    </w:rPr>
                  </w:pPr>
                </w:p>
              </w:tc>
            </w:tr>
            <w:tr w:rsidR="00D64079" w:rsidRPr="00D64079" w14:paraId="7C6C5CF7" w14:textId="77777777" w:rsidTr="00E83349">
              <w:tc>
                <w:tcPr>
                  <w:tcW w:w="0" w:type="auto"/>
                  <w:tcBorders>
                    <w:top w:val="single" w:sz="4" w:space="0" w:color="BFDEF0"/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108" w:type="dxa"/>
                    <w:left w:w="113" w:type="dxa"/>
                    <w:bottom w:w="108" w:type="dxa"/>
                    <w:right w:w="113" w:type="dxa"/>
                  </w:tcMar>
                </w:tcPr>
                <w:p w14:paraId="1ED3BD33" w14:textId="77777777" w:rsidR="00D64079" w:rsidRPr="00D64079" w:rsidRDefault="00D64079" w:rsidP="00E83349">
                  <w:pPr>
                    <w:keepNext/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Podélná výztuž</w:t>
                  </w:r>
                </w:p>
                <w:tbl>
                  <w:tblPr>
                    <w:tblStyle w:val="FineTableGrid4"/>
                    <w:tblW w:w="0" w:type="auto"/>
                    <w:tblInd w:w="0" w:type="dxa"/>
                    <w:tblLook w:val="04A0" w:firstRow="1" w:lastRow="0" w:firstColumn="1" w:lastColumn="0" w:noHBand="0" w:noVBand="1"/>
                  </w:tblPr>
                  <w:tblGrid>
                    <w:gridCol w:w="934"/>
                    <w:gridCol w:w="2357"/>
                  </w:tblGrid>
                  <w:tr w:rsidR="00D64079" w:rsidRPr="00D64079" w14:paraId="7EBB3BF6" w14:textId="77777777" w:rsidTr="00E83349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3C0E0D8E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Horní výztuž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tbl>
                        <w:tblPr>
                          <w:tblStyle w:val="FineTableGrid4"/>
                          <w:tblW w:w="0" w:type="auto"/>
                          <w:tblInd w:w="0" w:type="dxa"/>
                          <w:tblLook w:val="04A0" w:firstRow="1" w:lastRow="0" w:firstColumn="1" w:lastColumn="0" w:noHBand="0" w:noVBand="1"/>
                        </w:tblPr>
                        <w:tblGrid>
                          <w:gridCol w:w="522"/>
                          <w:gridCol w:w="1126"/>
                          <w:gridCol w:w="609"/>
                        </w:tblGrid>
                        <w:tr w:rsidR="00D64079" w:rsidRPr="00D64079" w14:paraId="21E453E1" w14:textId="77777777" w:rsidTr="00E83349"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100" w:type="dxa"/>
                              </w:tcMar>
                            </w:tcPr>
                            <w:p w14:paraId="022ACF61" w14:textId="77777777" w:rsidR="00D64079" w:rsidRPr="00D64079" w:rsidRDefault="00D64079" w:rsidP="00E83349">
                              <w:pPr>
                                <w:keepNext/>
                                <w:spacing w:line="240" w:lineRule="auto"/>
                                <w:ind w:firstLine="0"/>
                                <w:jc w:val="left"/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</w:pPr>
                              <w:r w:rsidRPr="00D64079"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10×ϕ6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100" w:type="dxa"/>
                              </w:tcMar>
                            </w:tcPr>
                            <w:p w14:paraId="3F625C4F" w14:textId="77777777" w:rsidR="00D64079" w:rsidRPr="00D64079" w:rsidRDefault="00D64079" w:rsidP="00E83349">
                              <w:pPr>
                                <w:spacing w:line="240" w:lineRule="auto"/>
                                <w:ind w:firstLine="0"/>
                                <w:jc w:val="left"/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</w:pPr>
                              <w:r w:rsidRPr="00D64079"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- 2300 (0,0;2,3)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100" w:type="dxa"/>
                              </w:tcMar>
                            </w:tcPr>
                            <w:p w14:paraId="3B7C12A7" w14:textId="77777777" w:rsidR="00D64079" w:rsidRPr="00D64079" w:rsidRDefault="00D64079" w:rsidP="00E83349">
                              <w:pPr>
                                <w:spacing w:line="240" w:lineRule="auto"/>
                                <w:ind w:firstLine="0"/>
                                <w:jc w:val="left"/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</w:pPr>
                              <w:r w:rsidRPr="00D64079"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-kr.20,0</w:t>
                              </w:r>
                            </w:p>
                          </w:tc>
                        </w:tr>
                      </w:tbl>
                      <w:p w14:paraId="4F72B5F4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spacing w:val="0"/>
                            <w:sz w:val="20"/>
                          </w:rPr>
                        </w:pPr>
                      </w:p>
                    </w:tc>
                  </w:tr>
                  <w:tr w:rsidR="00D64079" w:rsidRPr="00D64079" w14:paraId="67A87F8A" w14:textId="77777777" w:rsidTr="00E83349"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p w14:paraId="6FF842E7" w14:textId="77777777" w:rsidR="00D64079" w:rsidRPr="00D64079" w:rsidRDefault="00D64079" w:rsidP="00E83349">
                        <w:pPr>
                          <w:keepNext/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</w:pPr>
                        <w:r w:rsidRPr="00D64079">
                          <w:rPr>
                            <w:rFonts w:ascii="Arial" w:hAnsi="Arial"/>
                            <w:color w:val="000000"/>
                            <w:spacing w:val="0"/>
                            <w:sz w:val="15"/>
                            <w:szCs w:val="15"/>
                          </w:rPr>
                          <w:t>Dolní výztuž</w:t>
                        </w:r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100" w:type="dxa"/>
                        </w:tcMar>
                      </w:tcPr>
                      <w:tbl>
                        <w:tblPr>
                          <w:tblStyle w:val="FineTableGrid4"/>
                          <w:tblW w:w="0" w:type="auto"/>
                          <w:tblInd w:w="0" w:type="dxa"/>
                          <w:tblLook w:val="04A0" w:firstRow="1" w:lastRow="0" w:firstColumn="1" w:lastColumn="0" w:noHBand="0" w:noVBand="1"/>
                        </w:tblPr>
                        <w:tblGrid>
                          <w:gridCol w:w="522"/>
                          <w:gridCol w:w="1126"/>
                          <w:gridCol w:w="609"/>
                        </w:tblGrid>
                        <w:tr w:rsidR="00D64079" w:rsidRPr="00D64079" w14:paraId="19EC13BE" w14:textId="77777777" w:rsidTr="00E83349"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100" w:type="dxa"/>
                              </w:tcMar>
                            </w:tcPr>
                            <w:p w14:paraId="222B7F8C" w14:textId="77777777" w:rsidR="00D64079" w:rsidRPr="00D64079" w:rsidRDefault="00D64079" w:rsidP="00E83349">
                              <w:pPr>
                                <w:keepNext/>
                                <w:spacing w:line="240" w:lineRule="auto"/>
                                <w:ind w:firstLine="0"/>
                                <w:jc w:val="left"/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</w:pPr>
                              <w:r w:rsidRPr="00D64079"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4×ϕ10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100" w:type="dxa"/>
                              </w:tcMar>
                            </w:tcPr>
                            <w:p w14:paraId="79C8D96D" w14:textId="77777777" w:rsidR="00D64079" w:rsidRPr="00D64079" w:rsidRDefault="00D64079" w:rsidP="00E83349">
                              <w:pPr>
                                <w:spacing w:line="240" w:lineRule="auto"/>
                                <w:ind w:firstLine="0"/>
                                <w:jc w:val="left"/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</w:pPr>
                              <w:r w:rsidRPr="00D64079"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- 2300 (0,0;2,3)</w:t>
                              </w:r>
                            </w:p>
                          </w:tc>
                          <w:tc>
                            <w:tcPr>
                              <w:tcW w:w="0" w:type="auto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100" w:type="dxa"/>
                              </w:tcMar>
                            </w:tcPr>
                            <w:p w14:paraId="294A13F3" w14:textId="77777777" w:rsidR="00D64079" w:rsidRPr="00D64079" w:rsidRDefault="00D64079" w:rsidP="00E83349">
                              <w:pPr>
                                <w:spacing w:line="240" w:lineRule="auto"/>
                                <w:ind w:firstLine="0"/>
                                <w:jc w:val="left"/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</w:pPr>
                              <w:r w:rsidRPr="00D64079">
                                <w:rPr>
                                  <w:rFonts w:ascii="Arial" w:hAnsi="Arial"/>
                                  <w:color w:val="000000"/>
                                  <w:spacing w:val="0"/>
                                  <w:sz w:val="15"/>
                                  <w:szCs w:val="15"/>
                                </w:rPr>
                                <w:t>-kr.20,0</w:t>
                              </w:r>
                            </w:p>
                          </w:tc>
                        </w:tr>
                      </w:tbl>
                      <w:p w14:paraId="10BE17EC" w14:textId="77777777" w:rsidR="00D64079" w:rsidRPr="00D64079" w:rsidRDefault="00D64079" w:rsidP="00E83349">
                        <w:pPr>
                          <w:spacing w:line="240" w:lineRule="auto"/>
                          <w:ind w:firstLine="0"/>
                          <w:jc w:val="left"/>
                          <w:rPr>
                            <w:rFonts w:ascii="Arial" w:hAnsi="Arial"/>
                            <w:spacing w:val="0"/>
                            <w:sz w:val="20"/>
                          </w:rPr>
                        </w:pPr>
                      </w:p>
                    </w:tc>
                  </w:tr>
                </w:tbl>
                <w:p w14:paraId="4631C3EC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08" w:type="dxa"/>
                    <w:left w:w="113" w:type="dxa"/>
                    <w:bottom w:w="108" w:type="dxa"/>
                    <w:right w:w="113" w:type="dxa"/>
                  </w:tcMar>
                </w:tcPr>
                <w:p w14:paraId="7E36190F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Smyková výztuž</w:t>
                  </w:r>
                </w:p>
              </w:tc>
            </w:tr>
            <w:tr w:rsidR="00D64079" w:rsidRPr="00D64079" w14:paraId="3D88F8AD" w14:textId="77777777" w:rsidTr="00E83349">
              <w:tc>
                <w:tcPr>
                  <w:tcW w:w="0" w:type="auto"/>
                  <w:gridSpan w:val="2"/>
                  <w:tcBorders>
                    <w:top w:val="single" w:sz="4" w:space="0" w:color="BFDEF0"/>
                    <w:left w:val="single" w:sz="11" w:space="0" w:color="007AC3"/>
                    <w:bottom w:val="single" w:sz="4" w:space="0" w:color="BFDEF0"/>
                    <w:right w:val="single" w:sz="11" w:space="0" w:color="007AC3"/>
                  </w:tcBorders>
                  <w:tcMar>
                    <w:top w:w="20" w:type="dxa"/>
                    <w:left w:w="50" w:type="dxa"/>
                    <w:bottom w:w="20" w:type="dxa"/>
                    <w:right w:w="50" w:type="dxa"/>
                  </w:tcMar>
                  <w:vAlign w:val="center"/>
                </w:tcPr>
                <w:p w14:paraId="64376E22" w14:textId="77777777" w:rsidR="00D64079" w:rsidRPr="00D64079" w:rsidRDefault="00D64079" w:rsidP="00E83349">
                  <w:pPr>
                    <w:keepNext/>
                    <w:spacing w:line="240" w:lineRule="auto"/>
                    <w:ind w:firstLine="0"/>
                    <w:jc w:val="center"/>
                    <w:rPr>
                      <w:rFonts w:ascii="Arial" w:hAnsi="Arial"/>
                      <w:spacing w:val="0"/>
                      <w:sz w:val="20"/>
                    </w:rPr>
                  </w:pPr>
                  <w:r w:rsidRPr="00D64079">
                    <w:rPr>
                      <w:rFonts w:ascii="Arial" w:hAnsi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1E288A78" wp14:editId="2BF5EE99">
                        <wp:extent cx="5577840" cy="1828800"/>
                        <wp:effectExtent l="0" t="0" r="0" b="0"/>
                        <wp:docPr id="470" name="Obrázek 470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77840" cy="1828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64079" w:rsidRPr="00D64079" w14:paraId="7652AE9B" w14:textId="77777777" w:rsidTr="00E83349">
              <w:tc>
                <w:tcPr>
                  <w:tcW w:w="0" w:type="auto"/>
                  <w:tcBorders>
                    <w:top w:val="single" w:sz="4" w:space="0" w:color="BFDEF0"/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108" w:type="dxa"/>
                    <w:left w:w="113" w:type="dxa"/>
                    <w:bottom w:w="108" w:type="dxa"/>
                    <w:right w:w="113" w:type="dxa"/>
                  </w:tcMar>
                </w:tcPr>
                <w:p w14:paraId="4AB8D505" w14:textId="77777777" w:rsidR="00D64079" w:rsidRPr="00D64079" w:rsidRDefault="00D64079" w:rsidP="00E83349">
                  <w:pPr>
                    <w:keepNext/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Posouzení mezního stavu únosnosti</w:t>
                  </w:r>
                </w:p>
                <w:p w14:paraId="2FD1084B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Ohyb dílce</w:t>
                  </w:r>
                </w:p>
                <w:p w14:paraId="0137F92C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Kritický řez v bodě x = 1,150m</w:t>
                  </w:r>
                </w:p>
                <w:p w14:paraId="5B5EAAE1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M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Ed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8,53kNm </w:t>
                  </w:r>
                  <w:r w:rsidRPr="00D6407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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M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Rd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13,06kNm </w:t>
                  </w:r>
                  <w:r w:rsidRPr="00D6407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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Vyhovuje 65,3 %</w:t>
                  </w:r>
                </w:p>
                <w:p w14:paraId="59CE65C9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Smyk dílce</w:t>
                  </w:r>
                </w:p>
                <w:p w14:paraId="5E23B279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Kritický řez v bodě x = 0,000m</w:t>
                  </w:r>
                </w:p>
                <w:p w14:paraId="1A82BFB9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V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Ed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14,84kN </w:t>
                  </w:r>
                  <w:r w:rsidRPr="00D6407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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V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Rd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42,80kN </w:t>
                  </w:r>
                  <w:r w:rsidRPr="00D6407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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Vyhovuje 34,7 %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4" w:space="0" w:color="BFDEF0"/>
                    <w:right w:val="single" w:sz="11" w:space="0" w:color="007AC3"/>
                  </w:tcBorders>
                  <w:tcMar>
                    <w:top w:w="108" w:type="dxa"/>
                    <w:left w:w="113" w:type="dxa"/>
                    <w:bottom w:w="108" w:type="dxa"/>
                    <w:right w:w="113" w:type="dxa"/>
                  </w:tcMar>
                </w:tcPr>
                <w:p w14:paraId="2501E809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Posouzení mezního stavu použitelnosti</w:t>
                  </w:r>
                </w:p>
                <w:p w14:paraId="552F7437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Šířka trhlin</w:t>
                  </w:r>
                </w:p>
                <w:p w14:paraId="188A3EBF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w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0,155mm </w:t>
                  </w:r>
                  <w:r w:rsidRPr="00D6407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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w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max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0,400mm </w:t>
                  </w:r>
                  <w:r w:rsidRPr="00D6407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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Vyhovuje 38,7 %</w:t>
                  </w:r>
                </w:p>
                <w:p w14:paraId="0A95D3EC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b/>
                      <w:color w:val="000000"/>
                      <w:spacing w:val="0"/>
                      <w:sz w:val="15"/>
                      <w:szCs w:val="15"/>
                    </w:rPr>
                    <w:t>Průhyb dílce</w:t>
                  </w:r>
                </w:p>
                <w:p w14:paraId="30EFB07E" w14:textId="77777777" w:rsidR="00D64079" w:rsidRPr="00D64079" w:rsidRDefault="00D64079" w:rsidP="00E83349">
                  <w:pPr>
                    <w:spacing w:line="240" w:lineRule="auto"/>
                    <w:ind w:firstLine="0"/>
                    <w:jc w:val="left"/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</w:pP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>w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kv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2,2mm </w:t>
                  </w:r>
                  <w:r w:rsidRPr="00D6407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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w</w:t>
                  </w:r>
                  <w:proofErr w:type="spellStart"/>
                  <w:r w:rsidRPr="00D64079">
                    <w:rPr>
                      <w:rFonts w:ascii="Arial" w:hAnsi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kv,lim</w:t>
                  </w:r>
                  <w:proofErr w:type="spellEnd"/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= 9,2mm </w:t>
                  </w:r>
                  <w:r w:rsidRPr="00D6407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</w:t>
                  </w:r>
                  <w:r w:rsidRPr="00D64079">
                    <w:rPr>
                      <w:rFonts w:ascii="Arial" w:hAnsi="Arial"/>
                      <w:color w:val="000000"/>
                      <w:spacing w:val="0"/>
                      <w:sz w:val="15"/>
                      <w:szCs w:val="15"/>
                    </w:rPr>
                    <w:t xml:space="preserve"> Vyhovuje</w:t>
                  </w:r>
                </w:p>
              </w:tc>
            </w:tr>
          </w:tbl>
          <w:p w14:paraId="5D017288" w14:textId="77777777" w:rsidR="00D64079" w:rsidRPr="00D64079" w:rsidRDefault="00D64079" w:rsidP="00E83349">
            <w:pPr>
              <w:spacing w:line="240" w:lineRule="auto"/>
              <w:ind w:firstLine="0"/>
              <w:jc w:val="left"/>
              <w:rPr>
                <w:rFonts w:ascii="Arial" w:hAnsi="Arial"/>
                <w:spacing w:val="0"/>
                <w:sz w:val="20"/>
              </w:rPr>
            </w:pPr>
          </w:p>
        </w:tc>
      </w:tr>
      <w:tr w:rsidR="00D64079" w:rsidRPr="00D64079" w14:paraId="5CAD0F6A" w14:textId="77777777" w:rsidTr="00E83349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14:paraId="0E368586" w14:textId="77777777" w:rsidR="00D64079" w:rsidRPr="00D64079" w:rsidRDefault="00D64079" w:rsidP="00E83349">
            <w:pPr>
              <w:keepNext/>
              <w:spacing w:line="240" w:lineRule="auto"/>
              <w:ind w:firstLine="0"/>
              <w:jc w:val="right"/>
              <w:rPr>
                <w:rFonts w:ascii="Arial" w:hAnsi="Arial"/>
                <w:b/>
                <w:color w:val="007AC3"/>
                <w:spacing w:val="0"/>
                <w:sz w:val="20"/>
              </w:rPr>
            </w:pPr>
            <w:r w:rsidRPr="00D64079">
              <w:rPr>
                <w:rFonts w:ascii="Arial" w:hAnsi="Arial"/>
                <w:b/>
                <w:color w:val="007AC3"/>
                <w:spacing w:val="0"/>
                <w:sz w:val="20"/>
              </w:rPr>
              <w:t>65,3 % VYHOVUJE</w:t>
            </w:r>
          </w:p>
        </w:tc>
      </w:tr>
    </w:tbl>
    <w:p w14:paraId="5470BEEF" w14:textId="77777777" w:rsidR="002649C1" w:rsidRDefault="002649C1" w:rsidP="00AA4872">
      <w:pPr>
        <w:ind w:firstLine="0"/>
      </w:pPr>
    </w:p>
    <w:p w14:paraId="076017FA" w14:textId="68FD41F5" w:rsidR="004816D5" w:rsidRDefault="004816D5" w:rsidP="00AA4872">
      <w:pPr>
        <w:pStyle w:val="Nadpis2"/>
      </w:pPr>
      <w:bookmarkStart w:id="94" w:name="_Toc85130122"/>
      <w:r>
        <w:lastRenderedPageBreak/>
        <w:t xml:space="preserve">SO 02 rekonstrukce šaten – deska nad </w:t>
      </w:r>
      <w:r w:rsidR="00AA4872">
        <w:t>2</w:t>
      </w:r>
      <w:r>
        <w:t>.NP</w:t>
      </w:r>
      <w:bookmarkEnd w:id="94"/>
    </w:p>
    <w:p w14:paraId="02D23BE0" w14:textId="77777777" w:rsidR="004816D5" w:rsidRDefault="004816D5" w:rsidP="004816D5">
      <w:pPr>
        <w:pStyle w:val="Nadpis3"/>
      </w:pPr>
      <w:bookmarkStart w:id="95" w:name="_Toc85130123"/>
      <w:r>
        <w:t>Model</w:t>
      </w:r>
      <w:bookmarkEnd w:id="95"/>
    </w:p>
    <w:p w14:paraId="564FB439" w14:textId="5BC7A549" w:rsidR="004816D5" w:rsidRPr="004D1B80" w:rsidRDefault="006D2974" w:rsidP="00AA4872">
      <w:pPr>
        <w:ind w:firstLine="0"/>
      </w:pPr>
      <w:r w:rsidRPr="006D2974">
        <w:rPr>
          <w:noProof/>
        </w:rPr>
        <w:drawing>
          <wp:inline distT="0" distB="0" distL="0" distR="0" wp14:anchorId="6E4AE9D0" wp14:editId="14CF2C6A">
            <wp:extent cx="5976620" cy="2597785"/>
            <wp:effectExtent l="0" t="0" r="508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1E339" w14:textId="77777777" w:rsidR="004816D5" w:rsidRDefault="004816D5" w:rsidP="004816D5">
      <w:pPr>
        <w:pStyle w:val="Nadpis3"/>
      </w:pPr>
      <w:bookmarkStart w:id="96" w:name="_Toc85130124"/>
      <w:r>
        <w:t>Materiály</w:t>
      </w:r>
      <w:bookmarkEnd w:id="96"/>
    </w:p>
    <w:tbl>
      <w:tblPr>
        <w:tblW w:w="9022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1204"/>
        <w:gridCol w:w="907"/>
        <w:gridCol w:w="1252"/>
        <w:gridCol w:w="1003"/>
        <w:gridCol w:w="1252"/>
        <w:gridCol w:w="1445"/>
        <w:gridCol w:w="1285"/>
      </w:tblGrid>
      <w:tr w:rsidR="0053412B" w:rsidRPr="0053412B" w14:paraId="435CA4E2" w14:textId="77777777" w:rsidTr="0053412B">
        <w:trPr>
          <w:tblHeader/>
        </w:trPr>
        <w:tc>
          <w:tcPr>
            <w:tcW w:w="902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FA90CC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22"/>
              </w:rPr>
            </w:pPr>
            <w:r w:rsidRPr="0053412B">
              <w:rPr>
                <w:rFonts w:ascii="Calibri" w:hAnsi="Calibri" w:cs="Arial"/>
                <w:spacing w:val="0"/>
                <w:sz w:val="22"/>
              </w:rPr>
              <w:t>Materiály</w:t>
            </w:r>
          </w:p>
        </w:tc>
      </w:tr>
      <w:tr w:rsidR="0053412B" w:rsidRPr="0053412B" w14:paraId="5C633581" w14:textId="77777777" w:rsidTr="0053412B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2E438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Mat.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DE23CB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90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3FC65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A8E89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Poissonův</w:t>
            </w:r>
            <w:proofErr w:type="spellEnd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00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2F00C2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Objem. tíha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0DF99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tepl</w:t>
            </w:r>
            <w:proofErr w:type="spellEnd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rozt</w:t>
            </w:r>
            <w:proofErr w:type="spellEnd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445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2D317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. spolehlivosti</w:t>
            </w:r>
          </w:p>
        </w:tc>
        <w:tc>
          <w:tcPr>
            <w:tcW w:w="1285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D01FD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Materiálový</w:t>
            </w:r>
          </w:p>
        </w:tc>
      </w:tr>
      <w:tr w:rsidR="0053412B" w:rsidRPr="0053412B" w14:paraId="39FA5B97" w14:textId="77777777" w:rsidTr="0053412B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50875F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0A39334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E [</w:t>
            </w:r>
            <w:proofErr w:type="spellStart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90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E52E404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G [</w:t>
            </w:r>
            <w:proofErr w:type="spellStart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D025B2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Symbol" w:hAnsi="Symbol" w:cs="Arial"/>
                <w:spacing w:val="0"/>
                <w:sz w:val="16"/>
                <w:szCs w:val="24"/>
              </w:rPr>
              <w:t>n</w:t>
            </w: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E6F97A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 xml:space="preserve"> [</w:t>
            </w:r>
            <w:proofErr w:type="spellStart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kN</w:t>
            </w:r>
            <w:proofErr w:type="spellEnd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/m</w:t>
            </w:r>
            <w:r w:rsidRPr="0053412B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3</w:t>
            </w: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A1982D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 xml:space="preserve"> [1/K]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FBE1DA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53412B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M</w:t>
            </w: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B850AC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model</w:t>
            </w:r>
          </w:p>
        </w:tc>
      </w:tr>
      <w:tr w:rsidR="0053412B" w:rsidRPr="0053412B" w14:paraId="73C105B0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9882C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348" w:type="dxa"/>
            <w:gridSpan w:val="7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DECF3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Beton C25/30 | EN 1992-1-1:2004/A1:2014</w:t>
            </w:r>
          </w:p>
        </w:tc>
      </w:tr>
      <w:tr w:rsidR="0053412B" w:rsidRPr="0053412B" w14:paraId="374CCA04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F04297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DB8D10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31000.000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6376529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12916.700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630C68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0.200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83C69A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25.00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0AE126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1.00E-05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10487A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5D4FF2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</w:tbl>
    <w:p w14:paraId="43E90A9B" w14:textId="77777777" w:rsidR="004816D5" w:rsidRDefault="004816D5" w:rsidP="004816D5">
      <w:pPr>
        <w:pStyle w:val="Nadpis3"/>
      </w:pPr>
      <w:bookmarkStart w:id="97" w:name="_Toc85130125"/>
      <w:r>
        <w:t>Zatížení</w:t>
      </w:r>
      <w:bookmarkEnd w:id="97"/>
    </w:p>
    <w:tbl>
      <w:tblPr>
        <w:tblW w:w="9009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111"/>
        <w:gridCol w:w="2552"/>
        <w:gridCol w:w="770"/>
        <w:gridCol w:w="963"/>
        <w:gridCol w:w="963"/>
        <w:gridCol w:w="967"/>
        <w:gridCol w:w="9"/>
      </w:tblGrid>
      <w:tr w:rsidR="0053412B" w:rsidRPr="0053412B" w14:paraId="24CCE276" w14:textId="77777777" w:rsidTr="0053412B">
        <w:trPr>
          <w:tblHeader/>
        </w:trPr>
        <w:tc>
          <w:tcPr>
            <w:tcW w:w="900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C402B60" w14:textId="46FB38FF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22"/>
              </w:rPr>
            </w:pPr>
            <w:r w:rsidRPr="0053412B">
              <w:rPr>
                <w:rFonts w:ascii="Calibri" w:hAnsi="Calibri" w:cs="Arial"/>
                <w:spacing w:val="0"/>
                <w:sz w:val="22"/>
              </w:rPr>
              <w:t>Zatěžovací stavy</w:t>
            </w:r>
          </w:p>
        </w:tc>
      </w:tr>
      <w:tr w:rsidR="0053412B" w:rsidRPr="0053412B" w14:paraId="21B34714" w14:textId="77777777" w:rsidTr="0053412B">
        <w:trPr>
          <w:gridAfter w:val="1"/>
          <w:wAfter w:w="9" w:type="dxa"/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318818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11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2D64B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25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7DB06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EN 1990 | ČSN</w:t>
            </w:r>
          </w:p>
        </w:tc>
        <w:tc>
          <w:tcPr>
            <w:tcW w:w="3663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6E6074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Vlastní tíha - Součinitel ve směru</w:t>
            </w:r>
          </w:p>
        </w:tc>
      </w:tr>
      <w:tr w:rsidR="0053412B" w:rsidRPr="0053412B" w14:paraId="334225FD" w14:textId="77777777" w:rsidTr="0053412B">
        <w:trPr>
          <w:gridAfter w:val="1"/>
          <w:wAfter w:w="9" w:type="dxa"/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5BA9AE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stav</w:t>
            </w:r>
          </w:p>
        </w:tc>
        <w:tc>
          <w:tcPr>
            <w:tcW w:w="211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2D4E164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. stavu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BD7749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Kategorie účinků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3A0DF0E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Aktivní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D9A153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X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B2DE0B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Y</w:t>
            </w:r>
          </w:p>
        </w:tc>
        <w:tc>
          <w:tcPr>
            <w:tcW w:w="9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A12834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Z</w:t>
            </w:r>
          </w:p>
        </w:tc>
      </w:tr>
      <w:tr w:rsidR="0053412B" w:rsidRPr="0053412B" w14:paraId="094DC613" w14:textId="77777777" w:rsidTr="0053412B">
        <w:trPr>
          <w:gridAfter w:val="1"/>
          <w:wAfter w:w="9" w:type="dxa"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B81894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11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093AC0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  <w:tc>
          <w:tcPr>
            <w:tcW w:w="25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C3C30B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Stálé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26771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x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AB44CB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1EF85E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96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F1F4E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1.000</w:t>
            </w:r>
          </w:p>
        </w:tc>
      </w:tr>
      <w:tr w:rsidR="0053412B" w:rsidRPr="0053412B" w14:paraId="4C3B43E5" w14:textId="77777777" w:rsidTr="0053412B">
        <w:trPr>
          <w:gridAfter w:val="1"/>
          <w:wAfter w:w="9" w:type="dxa"/>
        </w:trPr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B46D3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1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CDC3A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3D8734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Stálé/užitné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CB43C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DF52DF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F07D4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02B08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53412B" w:rsidRPr="0053412B" w14:paraId="45087288" w14:textId="77777777" w:rsidTr="0053412B">
        <w:trPr>
          <w:gridAfter w:val="1"/>
          <w:wAfter w:w="9" w:type="dxa"/>
        </w:trPr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A8970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11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6B61A5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 xml:space="preserve">Užitné zatížení </w:t>
            </w:r>
            <w:proofErr w:type="spellStart"/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kat.H</w:t>
            </w:r>
            <w:proofErr w:type="spellEnd"/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31E5E8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Užitná zatížení - kategorie H: střechy nepřístupné s výjimkou běžné údržby a oprav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F1DBE89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233E8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A23643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AC8664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53412B" w:rsidRPr="0053412B" w14:paraId="66C914EC" w14:textId="77777777" w:rsidTr="0053412B">
        <w:trPr>
          <w:gridAfter w:val="1"/>
          <w:wAfter w:w="9" w:type="dxa"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01EA2D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11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25A37B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A1791F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 xml:space="preserve">Sníh (H </w:t>
            </w:r>
            <w:r w:rsidRPr="0053412B">
              <w:rPr>
                <w:rFonts w:ascii="Symbol" w:hAnsi="Symbol" w:cs="Arial" w:hint="eastAsia"/>
                <w:spacing w:val="0"/>
                <w:sz w:val="14"/>
                <w:szCs w:val="24"/>
              </w:rPr>
              <w:t>Ł</w:t>
            </w: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 xml:space="preserve"> 1000 m n.m.)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548671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5A7781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4B777B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D79053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69B9C988" w14:textId="702AD896" w:rsidR="0053412B" w:rsidRDefault="0053412B" w:rsidP="0053412B">
      <w:pPr>
        <w:ind w:firstLine="0"/>
      </w:pPr>
    </w:p>
    <w:p w14:paraId="2BFF49CC" w14:textId="42B29A0A" w:rsidR="006D2974" w:rsidRDefault="006D2974" w:rsidP="0053412B">
      <w:pPr>
        <w:ind w:firstLine="0"/>
      </w:pPr>
      <w:r w:rsidRPr="006D2974">
        <w:rPr>
          <w:noProof/>
        </w:rPr>
        <w:drawing>
          <wp:inline distT="0" distB="0" distL="0" distR="0" wp14:anchorId="5E98AD3F" wp14:editId="6AE7A743">
            <wp:extent cx="5976620" cy="2212340"/>
            <wp:effectExtent l="0" t="0" r="5080" b="0"/>
            <wp:docPr id="125" name="Obrázek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1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FBD02" w14:textId="6632FED8" w:rsidR="00103679" w:rsidRDefault="00103679" w:rsidP="0053412B">
      <w:pPr>
        <w:ind w:firstLine="0"/>
      </w:pPr>
      <w:r w:rsidRPr="00103679">
        <w:rPr>
          <w:noProof/>
        </w:rPr>
        <w:lastRenderedPageBreak/>
        <w:drawing>
          <wp:inline distT="0" distB="0" distL="0" distR="0" wp14:anchorId="708C0143" wp14:editId="54089D7D">
            <wp:extent cx="5976620" cy="2212340"/>
            <wp:effectExtent l="0" t="0" r="5080" b="0"/>
            <wp:docPr id="126" name="Obrázek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1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78DE4" w14:textId="77777777" w:rsidR="00103679" w:rsidRDefault="00103679" w:rsidP="0053412B">
      <w:pPr>
        <w:ind w:firstLine="0"/>
      </w:pPr>
    </w:p>
    <w:p w14:paraId="6D12E4E6" w14:textId="0D46F9F4" w:rsidR="0053412B" w:rsidRDefault="00103679" w:rsidP="0053412B">
      <w:pPr>
        <w:ind w:firstLine="0"/>
      </w:pPr>
      <w:r w:rsidRPr="00103679">
        <w:rPr>
          <w:noProof/>
        </w:rPr>
        <w:drawing>
          <wp:inline distT="0" distB="0" distL="0" distR="0" wp14:anchorId="47DA029D" wp14:editId="698EB0D4">
            <wp:extent cx="5976620" cy="2212340"/>
            <wp:effectExtent l="0" t="0" r="5080" b="0"/>
            <wp:docPr id="127" name="Obrázek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1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CA8EA" w14:textId="69556D17" w:rsidR="0053412B" w:rsidRDefault="0053412B" w:rsidP="0053412B">
      <w:pPr>
        <w:ind w:firstLine="0"/>
      </w:pPr>
    </w:p>
    <w:p w14:paraId="27EAD12F" w14:textId="77777777" w:rsidR="004816D5" w:rsidRDefault="004816D5" w:rsidP="004816D5">
      <w:pPr>
        <w:pStyle w:val="Nadpis3"/>
      </w:pPr>
      <w:bookmarkStart w:id="98" w:name="_Toc85130126"/>
      <w:r>
        <w:t>Kombinace zatížení</w:t>
      </w:r>
      <w:bookmarkEnd w:id="98"/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481"/>
        <w:gridCol w:w="3662"/>
        <w:gridCol w:w="481"/>
        <w:gridCol w:w="770"/>
        <w:gridCol w:w="770"/>
        <w:gridCol w:w="2799"/>
      </w:tblGrid>
      <w:tr w:rsidR="0053412B" w:rsidRPr="0053412B" w14:paraId="5B92D19F" w14:textId="77777777" w:rsidTr="00CC5528">
        <w:trPr>
          <w:tblHeader/>
        </w:trPr>
        <w:tc>
          <w:tcPr>
            <w:tcW w:w="963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73FF47B" w14:textId="607183B5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22"/>
              </w:rPr>
            </w:pPr>
            <w:r w:rsidRPr="0053412B">
              <w:rPr>
                <w:rFonts w:ascii="Calibri" w:hAnsi="Calibri" w:cs="Arial"/>
                <w:spacing w:val="0"/>
                <w:sz w:val="22"/>
              </w:rPr>
              <w:t>Kombinace zatížení</w:t>
            </w:r>
          </w:p>
        </w:tc>
      </w:tr>
      <w:tr w:rsidR="0053412B" w:rsidRPr="0053412B" w14:paraId="4BBF81A6" w14:textId="77777777" w:rsidTr="0053412B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80B0C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4143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0AB15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Kombinace zatížení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342116E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4339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A34CA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53412B" w:rsidRPr="0053412B" w14:paraId="7B076EEF" w14:textId="77777777" w:rsidTr="0053412B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CDDA0E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D71E74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NS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5C34FB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0D5D1A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5D9F4E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Součinitel</w:t>
            </w:r>
          </w:p>
        </w:tc>
        <w:tc>
          <w:tcPr>
            <w:tcW w:w="3569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594081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Zatěžovací stav</w:t>
            </w:r>
          </w:p>
        </w:tc>
      </w:tr>
      <w:tr w:rsidR="0053412B" w:rsidRPr="0053412B" w14:paraId="27AAE9A0" w14:textId="77777777" w:rsidTr="0053412B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37CE7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KZ1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F7BC8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509AF49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1.35*ZS1 + 1.35*ZS2 + 1.5*ZS3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966E9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91D865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CB7E8F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670FD1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53412B" w:rsidRPr="0053412B" w14:paraId="332ED1EA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D1596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6043D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C17BDD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5DAAB0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0E1430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D44E1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C3876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</w:tr>
      <w:tr w:rsidR="0053412B" w:rsidRPr="0053412B" w14:paraId="16C4CCF8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37C0C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3EB195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D37D4EE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F07C6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1E0B83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507A5B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16D3CD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 xml:space="preserve">Užitné zatížení </w:t>
            </w:r>
            <w:proofErr w:type="spellStart"/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kat.H</w:t>
            </w:r>
            <w:proofErr w:type="spellEnd"/>
          </w:p>
        </w:tc>
      </w:tr>
      <w:tr w:rsidR="0053412B" w:rsidRPr="0053412B" w14:paraId="0F3708B2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6F8020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72F919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CB082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1.35*ZS1 + 1.35*ZS2 + 1.5*ZS3 + 0.75*ZS4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04925E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6FDD9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494C19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D3D8F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53412B" w:rsidRPr="0053412B" w14:paraId="797BC8AB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D55586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2D22A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98876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8FC04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7D13F2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70E50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30F354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</w:tr>
      <w:tr w:rsidR="0053412B" w:rsidRPr="0053412B" w14:paraId="779FD0C9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CE4D3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74587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73D81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3640B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5DECE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55F86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27D194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 xml:space="preserve">Užitné zatížení </w:t>
            </w:r>
            <w:proofErr w:type="spellStart"/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kat.H</w:t>
            </w:r>
            <w:proofErr w:type="spellEnd"/>
          </w:p>
        </w:tc>
      </w:tr>
      <w:tr w:rsidR="0053412B" w:rsidRPr="0053412B" w14:paraId="7EB608D1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19ADC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2D51D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A959B4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E33C0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1820EF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0.75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84E55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5ED24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53412B" w:rsidRPr="0053412B" w14:paraId="4FD4F56B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87D330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61AC1F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B8F422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1.35*ZS1 + 1.5*ZS3 + 0.75*ZS4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1EA62F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7E41E9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5762D7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1BA36C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53412B" w:rsidRPr="0053412B" w14:paraId="1C469C51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D7E46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0616D9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4B76DC9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BFBB02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1A0C259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F4C9A9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8D3468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 xml:space="preserve">Užitné zatížení </w:t>
            </w:r>
            <w:proofErr w:type="spellStart"/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kat.H</w:t>
            </w:r>
            <w:proofErr w:type="spellEnd"/>
          </w:p>
        </w:tc>
      </w:tr>
      <w:tr w:rsidR="0053412B" w:rsidRPr="0053412B" w14:paraId="2DBE5534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BE7840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BC0C7A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B8139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9D4F52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9CDBCD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0.75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4D1B47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04C32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53412B" w:rsidRPr="0053412B" w14:paraId="72C0C225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D776A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9F06299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0377B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1.35*ZS1 + 1.35*ZS2 + 1.5*ZS4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15D75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F40A1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33DF3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06DFB4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53412B" w:rsidRPr="0053412B" w14:paraId="627F3605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E509C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B475A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124C2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004EC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DA331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E7695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C173A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</w:tr>
      <w:tr w:rsidR="0053412B" w:rsidRPr="0053412B" w14:paraId="11AE258F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4841E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15C7F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A5F2C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607DA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C1A60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70BD22E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B8B14E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53412B" w:rsidRPr="0053412B" w14:paraId="4ADB542B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E39C8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6F93FD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311D4B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 + ZS2 + ZS3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E198B1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FA4794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098B82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DDDA3A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53412B" w:rsidRPr="0053412B" w14:paraId="067AD1FD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B38D90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EEBA2F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0D8808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CC792D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F59D74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4A4214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79D3EB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</w:tr>
      <w:tr w:rsidR="0053412B" w:rsidRPr="0053412B" w14:paraId="786A6972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0D6878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11A8E8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DB93C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C05FD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B29268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B6D83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591760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 xml:space="preserve">Užitné zatížení </w:t>
            </w:r>
            <w:proofErr w:type="spellStart"/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kat.H</w:t>
            </w:r>
            <w:proofErr w:type="spellEnd"/>
          </w:p>
        </w:tc>
      </w:tr>
      <w:tr w:rsidR="0053412B" w:rsidRPr="0053412B" w14:paraId="2CD91AB3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5C385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EB550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829B01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 + ZS2 + ZS3 + 0.5*ZS4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54D47E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B68CED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D3417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82E00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53412B" w:rsidRPr="0053412B" w14:paraId="509563FF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E21AA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026039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D63854E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DFDBA9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EBB74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E2EDC4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C8634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</w:tr>
      <w:tr w:rsidR="0053412B" w:rsidRPr="0053412B" w14:paraId="1DB705BF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E2A193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16E659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8F85C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0AF10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CDEF6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664A2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238F25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 xml:space="preserve">Užitné zatížení </w:t>
            </w:r>
            <w:proofErr w:type="spellStart"/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kat.H</w:t>
            </w:r>
            <w:proofErr w:type="spellEnd"/>
          </w:p>
        </w:tc>
      </w:tr>
      <w:tr w:rsidR="0053412B" w:rsidRPr="0053412B" w14:paraId="65D88E78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64450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BA0DA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AB1BF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5C60B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F8319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0.50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7933C2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779D4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53412B" w:rsidRPr="0053412B" w14:paraId="0AF5CAD3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DE72E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EBC61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71A371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 + ZS3 + 0.5*ZS4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3C0610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657CE3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8F1169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89BC58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53412B" w:rsidRPr="0053412B" w14:paraId="0AFD11A2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72C10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763916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CE7CF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99D6B2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723581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1F7E77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778A2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 xml:space="preserve">Užitné zatížení </w:t>
            </w:r>
            <w:proofErr w:type="spellStart"/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kat.H</w:t>
            </w:r>
            <w:proofErr w:type="spellEnd"/>
          </w:p>
        </w:tc>
      </w:tr>
      <w:tr w:rsidR="0053412B" w:rsidRPr="0053412B" w14:paraId="2E3FEAAE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9A1E3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84E2F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D03FB2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CC7678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DA934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0.50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502B3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2958C9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53412B" w:rsidRPr="0053412B" w14:paraId="2231F57D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51ADCE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299F6B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799BD8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 + ZS2 + 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093DC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941C2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609506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5F1EE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53412B" w:rsidRPr="0053412B" w14:paraId="7446ADD8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A3874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8900C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7F00B2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E8420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F3A4AEE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A59696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32C445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</w:tr>
      <w:tr w:rsidR="0053412B" w:rsidRPr="0053412B" w14:paraId="5EFC2C9B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6883B6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5C4CC4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F9CD5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846C5F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E2656C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DBB81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B31C26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53412B" w:rsidRPr="0053412B" w14:paraId="454858AE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4816D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KZ9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7A027F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 Fr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2A18F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 + ZS2 + 0.2*ZS4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80D1E64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A53A79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65012D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F049B4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53412B" w:rsidRPr="0053412B" w14:paraId="6EAC6C77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37EE05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570DD8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5EFEDF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089201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A08910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4B716EE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EF7ACC9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</w:tr>
      <w:tr w:rsidR="0053412B" w:rsidRPr="0053412B" w14:paraId="0EAD93D5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C9FC1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AD8660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ACE0CE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D2D4C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390FA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0.20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419AF1D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85FCFA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Sníh</w:t>
            </w:r>
          </w:p>
        </w:tc>
      </w:tr>
      <w:tr w:rsidR="0053412B" w:rsidRPr="0053412B" w14:paraId="3783A5FA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0D105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KZ10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38E21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 xml:space="preserve">S </w:t>
            </w:r>
            <w:proofErr w:type="spellStart"/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Qp</w:t>
            </w:r>
            <w:proofErr w:type="spellEnd"/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47BD84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 + ZS2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C3E4D5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D29DB0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C4358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746F07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Vlastní tíha + skladby podlah</w:t>
            </w:r>
          </w:p>
        </w:tc>
      </w:tr>
      <w:tr w:rsidR="0053412B" w:rsidRPr="0053412B" w14:paraId="52EF3CCC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08329C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2E5CB52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4B5EC7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23C9B3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A1B89F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D887B4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7EF507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Přemístitelné příčky</w:t>
            </w:r>
          </w:p>
        </w:tc>
      </w:tr>
    </w:tbl>
    <w:p w14:paraId="03428FF0" w14:textId="2B98A5C2" w:rsidR="0053412B" w:rsidRDefault="0053412B" w:rsidP="004816D5"/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312"/>
        <w:gridCol w:w="6651"/>
      </w:tblGrid>
      <w:tr w:rsidR="0053412B" w:rsidRPr="0053412B" w14:paraId="1301E337" w14:textId="77777777" w:rsidTr="00CC5528">
        <w:trPr>
          <w:tblHeader/>
        </w:trPr>
        <w:tc>
          <w:tcPr>
            <w:tcW w:w="96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ED3EB98" w14:textId="62C2F6A2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22"/>
              </w:rPr>
            </w:pPr>
            <w:r w:rsidRPr="0053412B">
              <w:rPr>
                <w:rFonts w:ascii="Calibri" w:hAnsi="Calibri" w:cs="Arial"/>
                <w:spacing w:val="0"/>
                <w:sz w:val="22"/>
              </w:rPr>
              <w:t>Kombinace výsledků</w:t>
            </w:r>
          </w:p>
        </w:tc>
      </w:tr>
      <w:tr w:rsidR="0053412B" w:rsidRPr="0053412B" w14:paraId="6C787EE1" w14:textId="77777777" w:rsidTr="0053412B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7662E9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BD6BBF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664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DB55D5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53412B" w:rsidRPr="0053412B" w14:paraId="33214796" w14:textId="77777777" w:rsidTr="0053412B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5A867E9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výsledků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8A73E5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30EA01E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6"/>
                <w:szCs w:val="24"/>
              </w:rPr>
              <w:t>Zatěžování</w:t>
            </w:r>
          </w:p>
        </w:tc>
      </w:tr>
      <w:tr w:rsidR="0053412B" w:rsidRPr="0053412B" w14:paraId="083409F1" w14:textId="77777777" w:rsidTr="0053412B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EC4112C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KV1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2D389FE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 xml:space="preserve">MSÚ (STR/GEO) - trvalá/dočasná - </w:t>
            </w:r>
            <w:proofErr w:type="spellStart"/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rovn</w:t>
            </w:r>
            <w:proofErr w:type="spellEnd"/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. 6.10</w:t>
            </w:r>
          </w:p>
        </w:tc>
        <w:tc>
          <w:tcPr>
            <w:tcW w:w="664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861BA46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KZ1/s nebo do KZ4</w:t>
            </w:r>
          </w:p>
        </w:tc>
      </w:tr>
      <w:tr w:rsidR="0053412B" w:rsidRPr="0053412B" w14:paraId="429F4FEA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F6E155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KV2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D35FD61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MSP - charakteristická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B464A5B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KZ5/s nebo do KZ8</w:t>
            </w:r>
          </w:p>
        </w:tc>
      </w:tr>
      <w:tr w:rsidR="0053412B" w:rsidRPr="0053412B" w14:paraId="55B9F09E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4C98917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KV3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29D2353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MSP - častá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1611D9E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KZ9/s</w:t>
            </w:r>
          </w:p>
        </w:tc>
      </w:tr>
      <w:tr w:rsidR="0053412B" w:rsidRPr="0053412B" w14:paraId="6AC115C8" w14:textId="77777777" w:rsidTr="0053412B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950BC68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KV4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958C7E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 xml:space="preserve">MSP - </w:t>
            </w:r>
            <w:proofErr w:type="spellStart"/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kvazistálá</w:t>
            </w:r>
            <w:proofErr w:type="spellEnd"/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DF9FF3A" w14:textId="77777777" w:rsidR="0053412B" w:rsidRPr="0053412B" w:rsidRDefault="0053412B" w:rsidP="0053412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53412B">
              <w:rPr>
                <w:rFonts w:ascii="Calibri" w:hAnsi="Calibri" w:cs="Arial"/>
                <w:spacing w:val="0"/>
                <w:sz w:val="14"/>
                <w:szCs w:val="24"/>
              </w:rPr>
              <w:t>KZ10/s</w:t>
            </w:r>
          </w:p>
        </w:tc>
      </w:tr>
    </w:tbl>
    <w:p w14:paraId="04C7F3E5" w14:textId="77777777" w:rsidR="004816D5" w:rsidRDefault="004816D5" w:rsidP="004816D5">
      <w:pPr>
        <w:pStyle w:val="Nadpis3"/>
      </w:pPr>
      <w:bookmarkStart w:id="99" w:name="_Toc85130127"/>
      <w:r>
        <w:t>Vnitřní síly</w:t>
      </w:r>
      <w:bookmarkEnd w:id="99"/>
    </w:p>
    <w:p w14:paraId="05E44E5E" w14:textId="42965F38" w:rsidR="004816D5" w:rsidRDefault="00A54EE0" w:rsidP="0053412B">
      <w:pPr>
        <w:ind w:firstLine="0"/>
      </w:pPr>
      <w:r w:rsidRPr="00A54EE0">
        <w:rPr>
          <w:noProof/>
        </w:rPr>
        <w:drawing>
          <wp:inline distT="0" distB="0" distL="0" distR="0" wp14:anchorId="64F77954" wp14:editId="2222AEDA">
            <wp:extent cx="5976620" cy="2271395"/>
            <wp:effectExtent l="0" t="0" r="508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D6F2C" w14:textId="77777777" w:rsidR="0053412B" w:rsidRDefault="0053412B" w:rsidP="0053412B">
      <w:pPr>
        <w:ind w:firstLine="0"/>
      </w:pPr>
    </w:p>
    <w:p w14:paraId="03FA6597" w14:textId="4F1DA934" w:rsidR="0053412B" w:rsidRDefault="00A54EE0" w:rsidP="0053412B">
      <w:pPr>
        <w:ind w:firstLine="0"/>
      </w:pPr>
      <w:r w:rsidRPr="00A54EE0">
        <w:rPr>
          <w:noProof/>
        </w:rPr>
        <w:drawing>
          <wp:inline distT="0" distB="0" distL="0" distR="0" wp14:anchorId="0008A7E1" wp14:editId="279AA203">
            <wp:extent cx="5976620" cy="2271395"/>
            <wp:effectExtent l="0" t="0" r="5080" b="0"/>
            <wp:docPr id="129" name="Obrázek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CB544" w14:textId="77777777" w:rsidR="0053412B" w:rsidRDefault="0053412B" w:rsidP="0053412B">
      <w:pPr>
        <w:ind w:firstLine="0"/>
      </w:pPr>
    </w:p>
    <w:p w14:paraId="211A3BEC" w14:textId="51E57FD2" w:rsidR="0053412B" w:rsidRDefault="00A54EE0" w:rsidP="0053412B">
      <w:pPr>
        <w:ind w:firstLine="0"/>
      </w:pPr>
      <w:r w:rsidRPr="00A54EE0">
        <w:rPr>
          <w:noProof/>
        </w:rPr>
        <w:lastRenderedPageBreak/>
        <w:drawing>
          <wp:inline distT="0" distB="0" distL="0" distR="0" wp14:anchorId="549A5271" wp14:editId="72460522">
            <wp:extent cx="5976620" cy="2271395"/>
            <wp:effectExtent l="0" t="0" r="5080" b="0"/>
            <wp:docPr id="132" name="Obrázek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B3B44" w14:textId="77777777" w:rsidR="0053412B" w:rsidRDefault="0053412B" w:rsidP="0053412B">
      <w:pPr>
        <w:ind w:firstLine="0"/>
      </w:pPr>
    </w:p>
    <w:p w14:paraId="017A03CA" w14:textId="278D122F" w:rsidR="0053412B" w:rsidRDefault="00A54EE0" w:rsidP="0053412B">
      <w:pPr>
        <w:ind w:firstLine="0"/>
      </w:pPr>
      <w:r w:rsidRPr="00A54EE0">
        <w:rPr>
          <w:noProof/>
        </w:rPr>
        <w:drawing>
          <wp:inline distT="0" distB="0" distL="0" distR="0" wp14:anchorId="2B2F9D4D" wp14:editId="033FE476">
            <wp:extent cx="5976620" cy="2271395"/>
            <wp:effectExtent l="0" t="0" r="508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BC775" w14:textId="77777777" w:rsidR="0053412B" w:rsidRDefault="0053412B" w:rsidP="0053412B">
      <w:pPr>
        <w:ind w:firstLine="0"/>
      </w:pPr>
    </w:p>
    <w:p w14:paraId="0D775535" w14:textId="77777777" w:rsidR="0053412B" w:rsidRPr="004D1B80" w:rsidRDefault="0053412B" w:rsidP="0053412B">
      <w:pPr>
        <w:ind w:firstLine="0"/>
      </w:pPr>
    </w:p>
    <w:p w14:paraId="229F2C24" w14:textId="3E55FAA1" w:rsidR="004816D5" w:rsidRDefault="004816D5" w:rsidP="004816D5">
      <w:pPr>
        <w:pStyle w:val="Nadpis3"/>
      </w:pPr>
      <w:bookmarkStart w:id="100" w:name="_Toc85130128"/>
      <w:r>
        <w:t>Posouzení betonových konstrukcí</w:t>
      </w:r>
      <w:bookmarkEnd w:id="100"/>
    </w:p>
    <w:bookmarkStart w:id="101" w:name="_Toc287595759"/>
    <w:bookmarkStart w:id="102" w:name="_MON_1679221441"/>
    <w:bookmarkEnd w:id="102"/>
    <w:p w14:paraId="169068A8" w14:textId="3105DFD1" w:rsidR="0053412B" w:rsidRDefault="00EF1220" w:rsidP="0053412B">
      <w:pPr>
        <w:ind w:firstLine="0"/>
      </w:pPr>
      <w:r>
        <w:object w:dxaOrig="10919" w:dyaOrig="1765" w14:anchorId="7EF21708">
          <v:shape id="_x0000_i1035" type="#_x0000_t75" style="width:469.2pt;height:79.8pt" o:ole="">
            <v:imagedata r:id="rId175" o:title=""/>
          </v:shape>
          <o:OLEObject Type="Embed" ProgID="Excel.Sheet.12" ShapeID="_x0000_i1035" DrawAspect="Content" ObjectID="_1709629886" r:id="rId176"/>
        </w:object>
      </w:r>
    </w:p>
    <w:p w14:paraId="3AC388E8" w14:textId="699E04A7" w:rsidR="00DB20BF" w:rsidRDefault="00DB20BF" w:rsidP="0053412B">
      <w:pPr>
        <w:ind w:firstLine="0"/>
      </w:pPr>
    </w:p>
    <w:p w14:paraId="6E257972" w14:textId="2CEB5BBD" w:rsidR="00D61579" w:rsidRDefault="004F3E5A" w:rsidP="0053412B">
      <w:pPr>
        <w:ind w:firstLine="0"/>
      </w:pPr>
      <w:r w:rsidRPr="004F3E5A">
        <w:rPr>
          <w:noProof/>
        </w:rPr>
        <w:lastRenderedPageBreak/>
        <w:drawing>
          <wp:inline distT="0" distB="0" distL="0" distR="0" wp14:anchorId="03A125FF" wp14:editId="452C4720">
            <wp:extent cx="5976620" cy="7483475"/>
            <wp:effectExtent l="0" t="0" r="0" b="0"/>
            <wp:docPr id="495" name="Obrázek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748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3C5A3" w14:textId="77777777" w:rsidR="00D61579" w:rsidRDefault="00D61579" w:rsidP="0053412B">
      <w:pPr>
        <w:ind w:firstLine="0"/>
      </w:pPr>
    </w:p>
    <w:p w14:paraId="16415DA1" w14:textId="5C906DB4" w:rsidR="00AC526C" w:rsidRDefault="00A54EE0" w:rsidP="0053412B">
      <w:pPr>
        <w:ind w:firstLine="0"/>
      </w:pPr>
      <w:r w:rsidRPr="00A54EE0">
        <w:rPr>
          <w:noProof/>
        </w:rPr>
        <w:lastRenderedPageBreak/>
        <w:drawing>
          <wp:inline distT="0" distB="0" distL="0" distR="0" wp14:anchorId="25252440" wp14:editId="4EB182AC">
            <wp:extent cx="5976620" cy="2518410"/>
            <wp:effectExtent l="0" t="0" r="508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94195" w14:textId="607A0297" w:rsidR="00AC526C" w:rsidRDefault="00AC526C" w:rsidP="0053412B">
      <w:pPr>
        <w:ind w:firstLine="0"/>
      </w:pPr>
    </w:p>
    <w:p w14:paraId="43C24015" w14:textId="436C04FC" w:rsidR="00AC526C" w:rsidRDefault="00A54EE0" w:rsidP="0053412B">
      <w:pPr>
        <w:ind w:firstLine="0"/>
      </w:pPr>
      <w:r w:rsidRPr="00A54EE0">
        <w:rPr>
          <w:noProof/>
        </w:rPr>
        <w:drawing>
          <wp:inline distT="0" distB="0" distL="0" distR="0" wp14:anchorId="656072AA" wp14:editId="0AEEEE7C">
            <wp:extent cx="5976620" cy="2518410"/>
            <wp:effectExtent l="0" t="0" r="5080" b="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43604" w14:textId="0329A31B" w:rsidR="00AC526C" w:rsidRDefault="00AC526C" w:rsidP="0053412B">
      <w:pPr>
        <w:ind w:firstLine="0"/>
      </w:pPr>
    </w:p>
    <w:p w14:paraId="6F62E606" w14:textId="76DBE16E" w:rsidR="00AC526C" w:rsidRDefault="00A54EE0" w:rsidP="0053412B">
      <w:pPr>
        <w:ind w:firstLine="0"/>
      </w:pPr>
      <w:r w:rsidRPr="00A54EE0">
        <w:rPr>
          <w:noProof/>
        </w:rPr>
        <w:drawing>
          <wp:inline distT="0" distB="0" distL="0" distR="0" wp14:anchorId="22B0E237" wp14:editId="0B3FB10A">
            <wp:extent cx="5976620" cy="2518410"/>
            <wp:effectExtent l="0" t="0" r="5080" b="0"/>
            <wp:docPr id="169" name="Obrázek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3AA03" w14:textId="77777777" w:rsidR="00AC526C" w:rsidRDefault="00AC526C" w:rsidP="0053412B">
      <w:pPr>
        <w:ind w:firstLine="0"/>
      </w:pPr>
    </w:p>
    <w:p w14:paraId="46F12CA8" w14:textId="1D1C1CC7" w:rsidR="00AC526C" w:rsidRDefault="00A54EE0" w:rsidP="0053412B">
      <w:pPr>
        <w:ind w:firstLine="0"/>
      </w:pPr>
      <w:r w:rsidRPr="00A54EE0">
        <w:rPr>
          <w:noProof/>
        </w:rPr>
        <w:lastRenderedPageBreak/>
        <w:drawing>
          <wp:inline distT="0" distB="0" distL="0" distR="0" wp14:anchorId="017AB0B4" wp14:editId="257783A2">
            <wp:extent cx="5976620" cy="2518410"/>
            <wp:effectExtent l="0" t="0" r="5080" b="0"/>
            <wp:docPr id="170" name="Obrázek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F0388" w14:textId="35CA770C" w:rsidR="00AC526C" w:rsidRDefault="00AC526C" w:rsidP="0053412B">
      <w:pPr>
        <w:ind w:firstLine="0"/>
      </w:pPr>
    </w:p>
    <w:p w14:paraId="13465622" w14:textId="0C7AA95B" w:rsidR="00AC526C" w:rsidRDefault="00A54EE0" w:rsidP="0053412B">
      <w:pPr>
        <w:ind w:firstLine="0"/>
      </w:pPr>
      <w:r w:rsidRPr="00A54EE0">
        <w:rPr>
          <w:noProof/>
        </w:rPr>
        <w:drawing>
          <wp:inline distT="0" distB="0" distL="0" distR="0" wp14:anchorId="2043CDAB" wp14:editId="75019DC3">
            <wp:extent cx="5976620" cy="2518410"/>
            <wp:effectExtent l="0" t="0" r="5080" b="0"/>
            <wp:docPr id="171" name="Obrázek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D3625" w14:textId="2162ECA7" w:rsidR="003C5CE4" w:rsidRDefault="003C5CE4" w:rsidP="0053412B">
      <w:pPr>
        <w:ind w:firstLine="0"/>
      </w:pPr>
    </w:p>
    <w:p w14:paraId="286E9889" w14:textId="078EA012" w:rsidR="003C5CE4" w:rsidRDefault="003C5CE4" w:rsidP="003C5CE4">
      <w:pPr>
        <w:pStyle w:val="Nadpis3"/>
        <w:numPr>
          <w:ilvl w:val="2"/>
          <w:numId w:val="29"/>
        </w:numPr>
      </w:pPr>
      <w:bookmarkStart w:id="103" w:name="_Toc85130129"/>
      <w:r>
        <w:lastRenderedPageBreak/>
        <w:t>ŽB sloup 2</w:t>
      </w:r>
      <w:r w:rsidR="009317B1">
        <w:t>5</w:t>
      </w:r>
      <w:r>
        <w:t>0/2</w:t>
      </w:r>
      <w:r w:rsidR="009317B1">
        <w:t>5</w:t>
      </w:r>
      <w:r>
        <w:t>0</w:t>
      </w:r>
      <w:bookmarkEnd w:id="103"/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146"/>
        <w:gridCol w:w="4366"/>
      </w:tblGrid>
      <w:tr w:rsidR="009317B1" w:rsidRPr="009317B1" w14:paraId="05165D20" w14:textId="77777777" w:rsidTr="00F67234">
        <w:trPr>
          <w:tblHeader/>
        </w:trPr>
        <w:tc>
          <w:tcPr>
            <w:tcW w:w="0" w:type="auto"/>
            <w:gridSpan w:val="2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5" w:type="dxa"/>
              <w:left w:w="50" w:type="dxa"/>
              <w:bottom w:w="25" w:type="dxa"/>
              <w:right w:w="50" w:type="dxa"/>
            </w:tcMar>
            <w:vAlign w:val="center"/>
          </w:tcPr>
          <w:p w14:paraId="39301805" w14:textId="77777777" w:rsidR="009317B1" w:rsidRPr="009317B1" w:rsidRDefault="009317B1" w:rsidP="009317B1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7AC3"/>
                <w:spacing w:val="0"/>
                <w:sz w:val="20"/>
              </w:rPr>
              <w:t>Sloup 250/250</w:t>
            </w:r>
          </w:p>
        </w:tc>
      </w:tr>
      <w:tr w:rsidR="009317B1" w:rsidRPr="009317B1" w14:paraId="4D937D2E" w14:textId="77777777" w:rsidTr="00F67234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</w:tcPr>
          <w:p w14:paraId="45FF37EB" w14:textId="1CD7A7BC" w:rsidR="009317B1" w:rsidRPr="009317B1" w:rsidRDefault="009317B1" w:rsidP="009317B1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noProof/>
                <w:spacing w:val="0"/>
                <w:sz w:val="20"/>
              </w:rPr>
              <w:drawing>
                <wp:inline distT="0" distB="0" distL="0" distR="0" wp14:anchorId="51C2CC9A" wp14:editId="5A0E3FB8">
                  <wp:extent cx="3255010" cy="2715895"/>
                  <wp:effectExtent l="0" t="0" r="0" b="0"/>
                  <wp:docPr id="506" name="Obrázek 5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5010" cy="271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6B10FB0D" w14:textId="77777777" w:rsidR="009317B1" w:rsidRPr="009317B1" w:rsidRDefault="009317B1" w:rsidP="009317B1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Typ prvku: sloup</w:t>
            </w:r>
          </w:p>
          <w:p w14:paraId="057C02E9" w14:textId="77777777" w:rsidR="009317B1" w:rsidRPr="009317B1" w:rsidRDefault="009317B1" w:rsidP="009317B1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Prostředí: XC1</w:t>
            </w:r>
          </w:p>
          <w:p w14:paraId="01884864" w14:textId="77777777" w:rsidR="009317B1" w:rsidRPr="009317B1" w:rsidRDefault="009317B1" w:rsidP="009317B1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0000"/>
                <w:spacing w:val="0"/>
                <w:sz w:val="15"/>
                <w:szCs w:val="15"/>
              </w:rPr>
              <w:t>Beton: C 25/30</w:t>
            </w:r>
          </w:p>
          <w:p w14:paraId="644DCA17" w14:textId="77777777" w:rsidR="009317B1" w:rsidRPr="009317B1" w:rsidRDefault="009317B1" w:rsidP="009317B1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f</w:t>
            </w:r>
            <w:proofErr w:type="spellStart"/>
            <w:r w:rsidRPr="009317B1">
              <w:rPr>
                <w:rFonts w:ascii="Arial" w:hAnsi="Arial" w:cs="Arial"/>
                <w:color w:val="000000"/>
                <w:spacing w:val="0"/>
                <w:position w:val="-3"/>
                <w:sz w:val="12"/>
                <w:szCs w:val="12"/>
              </w:rPr>
              <w:t>ck</w:t>
            </w:r>
            <w:proofErr w:type="spellEnd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 = 25,0 </w:t>
            </w:r>
            <w:proofErr w:type="spellStart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MPa</w:t>
            </w:r>
            <w:proofErr w:type="spellEnd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; f</w:t>
            </w:r>
            <w:proofErr w:type="spellStart"/>
            <w:r w:rsidRPr="009317B1">
              <w:rPr>
                <w:rFonts w:ascii="Arial" w:hAnsi="Arial" w:cs="Arial"/>
                <w:color w:val="000000"/>
                <w:spacing w:val="0"/>
                <w:position w:val="-3"/>
                <w:sz w:val="12"/>
                <w:szCs w:val="12"/>
              </w:rPr>
              <w:t>ctm</w:t>
            </w:r>
            <w:proofErr w:type="spellEnd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 = 2,6 </w:t>
            </w:r>
            <w:proofErr w:type="spellStart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MPa</w:t>
            </w:r>
            <w:proofErr w:type="spellEnd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; E</w:t>
            </w:r>
            <w:r w:rsidRPr="009317B1">
              <w:rPr>
                <w:rFonts w:ascii="Arial" w:hAnsi="Arial" w:cs="Arial"/>
                <w:color w:val="000000"/>
                <w:spacing w:val="0"/>
                <w:position w:val="-3"/>
                <w:sz w:val="12"/>
                <w:szCs w:val="12"/>
              </w:rPr>
              <w:t>cm</w:t>
            </w:r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 = 31000 </w:t>
            </w:r>
            <w:proofErr w:type="spellStart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MPa</w:t>
            </w:r>
            <w:proofErr w:type="spellEnd"/>
          </w:p>
          <w:p w14:paraId="174EC32E" w14:textId="77777777" w:rsidR="009317B1" w:rsidRPr="009317B1" w:rsidRDefault="009317B1" w:rsidP="009317B1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0000"/>
                <w:spacing w:val="0"/>
                <w:sz w:val="15"/>
                <w:szCs w:val="15"/>
              </w:rPr>
              <w:t>Ocel podélná: B500B</w:t>
            </w:r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 (f</w:t>
            </w:r>
            <w:proofErr w:type="spellStart"/>
            <w:r w:rsidRPr="009317B1">
              <w:rPr>
                <w:rFonts w:ascii="Arial" w:hAnsi="Arial" w:cs="Arial"/>
                <w:color w:val="000000"/>
                <w:spacing w:val="0"/>
                <w:position w:val="-3"/>
                <w:sz w:val="12"/>
                <w:szCs w:val="12"/>
              </w:rPr>
              <w:t>yk</w:t>
            </w:r>
            <w:proofErr w:type="spellEnd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 = 500,0 </w:t>
            </w:r>
            <w:proofErr w:type="spellStart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MPa</w:t>
            </w:r>
            <w:proofErr w:type="spellEnd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; E</w:t>
            </w:r>
            <w:r w:rsidRPr="009317B1">
              <w:rPr>
                <w:rFonts w:ascii="Arial" w:hAnsi="Arial" w:cs="Arial"/>
                <w:color w:val="000000"/>
                <w:spacing w:val="0"/>
                <w:position w:val="-3"/>
                <w:sz w:val="12"/>
                <w:szCs w:val="12"/>
              </w:rPr>
              <w:t>s</w:t>
            </w:r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 = 200000 </w:t>
            </w:r>
            <w:proofErr w:type="spellStart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MPa</w:t>
            </w:r>
            <w:proofErr w:type="spellEnd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)</w:t>
            </w:r>
          </w:p>
          <w:p w14:paraId="43A26D17" w14:textId="77777777" w:rsidR="009317B1" w:rsidRPr="009317B1" w:rsidRDefault="009317B1" w:rsidP="009317B1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0000"/>
                <w:spacing w:val="0"/>
                <w:sz w:val="15"/>
                <w:szCs w:val="15"/>
              </w:rPr>
              <w:t>Ocel příčná: B500</w:t>
            </w:r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 (f</w:t>
            </w:r>
            <w:proofErr w:type="spellStart"/>
            <w:r w:rsidRPr="009317B1">
              <w:rPr>
                <w:rFonts w:ascii="Arial" w:hAnsi="Arial" w:cs="Arial"/>
                <w:color w:val="000000"/>
                <w:spacing w:val="0"/>
                <w:position w:val="-3"/>
                <w:sz w:val="12"/>
                <w:szCs w:val="12"/>
              </w:rPr>
              <w:t>yk</w:t>
            </w:r>
            <w:proofErr w:type="spellEnd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 = 500,0 </w:t>
            </w:r>
            <w:proofErr w:type="spellStart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MPa</w:t>
            </w:r>
            <w:proofErr w:type="spellEnd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; E</w:t>
            </w:r>
            <w:r w:rsidRPr="009317B1">
              <w:rPr>
                <w:rFonts w:ascii="Arial" w:hAnsi="Arial" w:cs="Arial"/>
                <w:color w:val="000000"/>
                <w:spacing w:val="0"/>
                <w:position w:val="-3"/>
                <w:sz w:val="12"/>
                <w:szCs w:val="12"/>
              </w:rPr>
              <w:t>s</w:t>
            </w:r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 = 200000 </w:t>
            </w:r>
            <w:proofErr w:type="spellStart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MPa</w:t>
            </w:r>
            <w:proofErr w:type="spellEnd"/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)</w:t>
            </w:r>
          </w:p>
          <w:p w14:paraId="493FD9BB" w14:textId="77777777" w:rsidR="009317B1" w:rsidRPr="009317B1" w:rsidRDefault="009317B1" w:rsidP="009317B1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0000"/>
                <w:spacing w:val="0"/>
                <w:sz w:val="15"/>
                <w:szCs w:val="15"/>
              </w:rPr>
              <w:t>Vzpěr</w:t>
            </w: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182"/>
              <w:gridCol w:w="467"/>
              <w:gridCol w:w="1491"/>
            </w:tblGrid>
            <w:tr w:rsidR="009317B1" w:rsidRPr="009317B1" w14:paraId="1BD4D310" w14:textId="77777777" w:rsidTr="00F67234">
              <w:tc>
                <w:tcPr>
                  <w:tcW w:w="0" w:type="auto"/>
                  <w:tcMar>
                    <w:right w:w="100" w:type="dxa"/>
                  </w:tcMar>
                </w:tcPr>
                <w:p w14:paraId="3190B4A0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Vzpěrná délka kolmo na osu Y: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76E21DD" w14:textId="77777777" w:rsidR="009317B1" w:rsidRPr="009317B1" w:rsidRDefault="009317B1" w:rsidP="009317B1">
                  <w:pPr>
                    <w:spacing w:line="259" w:lineRule="auto"/>
                    <w:ind w:firstLine="0"/>
                    <w:jc w:val="righ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l</w:t>
                  </w:r>
                  <w:proofErr w:type="spellStart"/>
                  <w:r w:rsidRPr="009317B1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ef,y</w:t>
                  </w:r>
                  <w:proofErr w:type="spellEnd"/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715D68D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7,00 × 1,00 = 7,00 m</w:t>
                  </w:r>
                </w:p>
              </w:tc>
            </w:tr>
            <w:tr w:rsidR="009317B1" w:rsidRPr="009317B1" w14:paraId="1C116236" w14:textId="77777777" w:rsidTr="00F67234">
              <w:tc>
                <w:tcPr>
                  <w:tcW w:w="0" w:type="auto"/>
                  <w:tcMar>
                    <w:right w:w="100" w:type="dxa"/>
                  </w:tcMar>
                </w:tcPr>
                <w:p w14:paraId="4EB1DFC2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Vzpěrná délka kolmo na osu Z: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8E1F23E" w14:textId="77777777" w:rsidR="009317B1" w:rsidRPr="009317B1" w:rsidRDefault="009317B1" w:rsidP="009317B1">
                  <w:pPr>
                    <w:spacing w:line="259" w:lineRule="auto"/>
                    <w:ind w:firstLine="0"/>
                    <w:jc w:val="righ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l</w:t>
                  </w:r>
                  <w:proofErr w:type="spellStart"/>
                  <w:r w:rsidRPr="009317B1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ef,z</w:t>
                  </w:r>
                  <w:proofErr w:type="spellEnd"/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2F16E30E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7,00 × 1,00 = 7,00 m</w:t>
                  </w:r>
                </w:p>
              </w:tc>
            </w:tr>
          </w:tbl>
          <w:p w14:paraId="61F16817" w14:textId="77777777" w:rsidR="009317B1" w:rsidRPr="009317B1" w:rsidRDefault="009317B1" w:rsidP="009317B1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S tlačenou výztuží je počítáno.</w:t>
            </w:r>
          </w:p>
          <w:p w14:paraId="05331639" w14:textId="77777777" w:rsidR="009317B1" w:rsidRPr="009317B1" w:rsidRDefault="009317B1" w:rsidP="009317B1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0000"/>
                <w:spacing w:val="0"/>
                <w:sz w:val="15"/>
                <w:szCs w:val="15"/>
              </w:rPr>
              <w:t>Obvodové třmínky</w:t>
            </w:r>
          </w:p>
          <w:p w14:paraId="13E83059" w14:textId="77777777" w:rsidR="009317B1" w:rsidRPr="009317B1" w:rsidRDefault="009317B1" w:rsidP="009317B1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Profil: 8 mm; Vzdálenost: 150,0 mm</w:t>
            </w:r>
          </w:p>
        </w:tc>
      </w:tr>
      <w:tr w:rsidR="009317B1" w:rsidRPr="009317B1" w14:paraId="00367A41" w14:textId="77777777" w:rsidTr="00F67234">
        <w:tc>
          <w:tcPr>
            <w:tcW w:w="0" w:type="auto"/>
            <w:gridSpan w:val="2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2E36260E" w14:textId="77777777" w:rsidR="009317B1" w:rsidRPr="009317B1" w:rsidRDefault="009317B1" w:rsidP="009317B1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7AC3"/>
                <w:spacing w:val="0"/>
                <w:sz w:val="20"/>
              </w:rPr>
              <w:t>Posouzení min. a max. stupně vyztužení</w:t>
            </w:r>
          </w:p>
          <w:p w14:paraId="6E5EA07A" w14:textId="77777777" w:rsidR="009317B1" w:rsidRPr="009317B1" w:rsidRDefault="009317B1" w:rsidP="009317B1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Sloup (celková výztuž): </w:t>
            </w: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53"/>
              <w:gridCol w:w="782"/>
              <w:gridCol w:w="234"/>
              <w:gridCol w:w="513"/>
              <w:gridCol w:w="615"/>
              <w:gridCol w:w="240"/>
              <w:gridCol w:w="777"/>
            </w:tblGrid>
            <w:tr w:rsidR="009317B1" w:rsidRPr="009317B1" w14:paraId="55C6030A" w14:textId="77777777" w:rsidTr="00F67234">
              <w:tc>
                <w:tcPr>
                  <w:tcW w:w="0" w:type="auto"/>
                  <w:tcMar>
                    <w:right w:w="100" w:type="dxa"/>
                  </w:tcMar>
                </w:tcPr>
                <w:p w14:paraId="3F3F6DC5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r</w:t>
                  </w:r>
                  <w:r w:rsidRPr="009317B1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s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F62E55F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 0,00985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006604E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≥ 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5FA94E4D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r</w:t>
                  </w:r>
                  <w:proofErr w:type="spellStart"/>
                  <w:r w:rsidRPr="009317B1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s,min</w:t>
                  </w:r>
                  <w:proofErr w:type="spellEnd"/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D2DC220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 0,002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5F7D43E1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3A1EB1F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A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  <w:tr w:rsidR="009317B1" w:rsidRPr="009317B1" w14:paraId="1AD1ED2F" w14:textId="77777777" w:rsidTr="00F67234">
              <w:tc>
                <w:tcPr>
                  <w:tcW w:w="0" w:type="auto"/>
                  <w:tcMar>
                    <w:right w:w="100" w:type="dxa"/>
                  </w:tcMar>
                </w:tcPr>
                <w:p w14:paraId="286F7D5C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r</w:t>
                  </w:r>
                  <w:r w:rsidRPr="009317B1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s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58290D62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 0,00985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9F35613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≤ 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739D8D7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r</w:t>
                  </w:r>
                  <w:proofErr w:type="spellStart"/>
                  <w:r w:rsidRPr="009317B1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s,max</w:t>
                  </w:r>
                  <w:proofErr w:type="spellEnd"/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14083F4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 0,04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312E4EE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6E56EA1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A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</w:tbl>
          <w:p w14:paraId="0284DDA0" w14:textId="77777777" w:rsidR="009317B1" w:rsidRPr="009317B1" w:rsidRDefault="009317B1" w:rsidP="009317B1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7AC3"/>
                <w:spacing w:val="0"/>
                <w:sz w:val="20"/>
              </w:rPr>
              <w:t>Posouzení konstrukčních zásad třmínků</w:t>
            </w:r>
          </w:p>
          <w:p w14:paraId="3E36E36B" w14:textId="77777777" w:rsidR="009317B1" w:rsidRPr="009317B1" w:rsidRDefault="009317B1" w:rsidP="009317B1">
            <w:pPr>
              <w:spacing w:line="7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095"/>
              <w:gridCol w:w="661"/>
              <w:gridCol w:w="777"/>
              <w:gridCol w:w="240"/>
              <w:gridCol w:w="777"/>
            </w:tblGrid>
            <w:tr w:rsidR="009317B1" w:rsidRPr="009317B1" w14:paraId="09F8C5EB" w14:textId="77777777" w:rsidTr="00F67234">
              <w:tc>
                <w:tcPr>
                  <w:tcW w:w="0" w:type="auto"/>
                  <w:tcMar>
                    <w:right w:w="100" w:type="dxa"/>
                  </w:tcMar>
                </w:tcPr>
                <w:p w14:paraId="5ABF64BA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Minimální průměr třmínků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B8810C7" w14:textId="77777777" w:rsidR="009317B1" w:rsidRPr="009317B1" w:rsidRDefault="009317B1" w:rsidP="009317B1">
                  <w:pPr>
                    <w:spacing w:line="259" w:lineRule="auto"/>
                    <w:ind w:firstLine="0"/>
                    <w:jc w:val="righ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d 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2DF8A100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6 mm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6453679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8477FA6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A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  <w:tr w:rsidR="009317B1" w:rsidRPr="009317B1" w14:paraId="2DE9E0D9" w14:textId="77777777" w:rsidTr="00F67234">
              <w:tc>
                <w:tcPr>
                  <w:tcW w:w="0" w:type="auto"/>
                  <w:tcMar>
                    <w:right w:w="100" w:type="dxa"/>
                  </w:tcMar>
                </w:tcPr>
                <w:p w14:paraId="27CD8E35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Maximální vzdálenost třmínků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3D545D2" w14:textId="77777777" w:rsidR="009317B1" w:rsidRPr="009317B1" w:rsidRDefault="009317B1" w:rsidP="009317B1">
                  <w:pPr>
                    <w:spacing w:line="259" w:lineRule="auto"/>
                    <w:ind w:firstLine="0"/>
                    <w:jc w:val="righ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s</w:t>
                  </w:r>
                  <w:proofErr w:type="spellStart"/>
                  <w:r w:rsidRPr="009317B1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cl,max</w:t>
                  </w:r>
                  <w:proofErr w:type="spellEnd"/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7E45676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210,0 mm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0DD5F085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378D756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A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</w:tbl>
          <w:p w14:paraId="0063C02C" w14:textId="77777777" w:rsidR="009317B1" w:rsidRPr="009317B1" w:rsidRDefault="009317B1" w:rsidP="009317B1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7AC3"/>
                <w:spacing w:val="0"/>
                <w:sz w:val="20"/>
              </w:rPr>
              <w:t>Posouzení mezního stavu únosnosti</w:t>
            </w:r>
          </w:p>
          <w:p w14:paraId="0DD01B93" w14:textId="77777777" w:rsidR="009317B1" w:rsidRPr="009317B1" w:rsidRDefault="009317B1" w:rsidP="009317B1">
            <w:pPr>
              <w:spacing w:line="7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  <w:tbl>
            <w:tblPr>
              <w:tblW w:w="5000" w:type="pct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406"/>
              <w:gridCol w:w="959"/>
              <w:gridCol w:w="1245"/>
              <w:gridCol w:w="1798"/>
              <w:gridCol w:w="1798"/>
              <w:gridCol w:w="756"/>
              <w:gridCol w:w="767"/>
              <w:gridCol w:w="1529"/>
            </w:tblGrid>
            <w:tr w:rsidR="009317B1" w:rsidRPr="009317B1" w14:paraId="1C105E85" w14:textId="77777777" w:rsidTr="00F67234">
              <w:trPr>
                <w:tblHeader/>
              </w:trPr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3BE83BD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č.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ED0A762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Název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5B22FB3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N</w:t>
                  </w: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FDCD4EB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</w:t>
                  </w: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Edy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5E134FB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Edz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BBA5388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V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Edz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62353C8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V</w:t>
                  </w: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Edy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007AC3"/>
                    <w:right w:val="single" w:sz="11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4521585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Posouzení</w:t>
                  </w:r>
                </w:p>
              </w:tc>
            </w:tr>
            <w:tr w:rsidR="009317B1" w:rsidRPr="009317B1" w14:paraId="114B2959" w14:textId="77777777" w:rsidTr="00F67234">
              <w:trPr>
                <w:tblHeader/>
              </w:trPr>
              <w:tc>
                <w:tcPr>
                  <w:tcW w:w="0" w:type="auto"/>
                  <w:vMerge/>
                  <w:tcBorders>
                    <w:left w:val="single" w:sz="11" w:space="0" w:color="007AC3"/>
                    <w:right w:val="single" w:sz="4" w:space="0" w:color="7FBDE1"/>
                  </w:tcBorders>
                </w:tcPr>
                <w:p w14:paraId="3B06C791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7FBDE1"/>
                    <w:right w:val="single" w:sz="4" w:space="0" w:color="007AC3"/>
                  </w:tcBorders>
                </w:tcPr>
                <w:p w14:paraId="0E22E8CF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left w:val="single" w:sz="4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C4A0C96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N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Rd</w:t>
                  </w:r>
                  <w:proofErr w:type="spellEnd"/>
                </w:p>
              </w:tc>
              <w:tc>
                <w:tcPr>
                  <w:tcW w:w="0" w:type="auto"/>
                  <w:tcBorders>
                    <w:left w:val="single" w:sz="4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FD1C9F4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Rdy</w:t>
                  </w:r>
                  <w:proofErr w:type="spellEnd"/>
                </w:p>
              </w:tc>
              <w:tc>
                <w:tcPr>
                  <w:tcW w:w="0" w:type="auto"/>
                  <w:tcBorders>
                    <w:left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E3D9265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Rdz</w:t>
                  </w:r>
                  <w:proofErr w:type="spellEnd"/>
                </w:p>
              </w:tc>
              <w:tc>
                <w:tcPr>
                  <w:tcW w:w="0" w:type="auto"/>
                  <w:tcBorders>
                    <w:left w:val="single" w:sz="4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B261729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V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Rdz</w:t>
                  </w:r>
                  <w:proofErr w:type="spellEnd"/>
                </w:p>
              </w:tc>
              <w:tc>
                <w:tcPr>
                  <w:tcW w:w="0" w:type="auto"/>
                  <w:tcBorders>
                    <w:left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F53845D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V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Rdy</w:t>
                  </w:r>
                  <w:proofErr w:type="spellEnd"/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right w:val="single" w:sz="11" w:space="0" w:color="007AC3"/>
                  </w:tcBorders>
                </w:tcPr>
                <w:p w14:paraId="4209E962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9317B1" w:rsidRPr="009317B1" w14:paraId="399FC986" w14:textId="77777777" w:rsidTr="00F67234">
              <w:trPr>
                <w:tblHeader/>
              </w:trPr>
              <w:tc>
                <w:tcPr>
                  <w:tcW w:w="0" w:type="auto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7FBDE1"/>
                  </w:tcBorders>
                </w:tcPr>
                <w:p w14:paraId="0B7DFF85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</w:tcPr>
                <w:p w14:paraId="7BC05007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BCB1E06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A4B7ADC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kNm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CB529FC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kNm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D1856C6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9C5ECE7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bottom w:val="single" w:sz="11" w:space="0" w:color="007AC3"/>
                    <w:right w:val="single" w:sz="11" w:space="0" w:color="007AC3"/>
                  </w:tcBorders>
                </w:tcPr>
                <w:p w14:paraId="191E473E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9317B1" w:rsidRPr="009317B1" w14:paraId="0E7E1128" w14:textId="77777777" w:rsidTr="00F67234"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202F5C4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69B431D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MSP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D6A5A06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-65,00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40C4B48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5,00 → 12,96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6B0DE5A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5,00 → 12,96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A4EEA53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08064DD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007AC3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8AA7603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  <w:tr w:rsidR="009317B1" w:rsidRPr="009317B1" w14:paraId="0B2E77C1" w14:textId="77777777" w:rsidTr="00F67234">
              <w:tc>
                <w:tcPr>
                  <w:tcW w:w="0" w:type="auto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BFDEF0"/>
                  </w:tcBorders>
                </w:tcPr>
                <w:p w14:paraId="1564EAA0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</w:tcPr>
                <w:p w14:paraId="5B89AD5A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BCC3C7F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-1287,97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539B611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24,45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20A9386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24,45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ACA6482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17E8720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bottom w:val="single" w:sz="11" w:space="0" w:color="007AC3"/>
                    <w:right w:val="single" w:sz="11" w:space="0" w:color="007AC3"/>
                  </w:tcBorders>
                </w:tcPr>
                <w:p w14:paraId="5E129D6E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</w:tbl>
          <w:p w14:paraId="10B4E515" w14:textId="77777777" w:rsidR="009317B1" w:rsidRPr="009317B1" w:rsidRDefault="009317B1" w:rsidP="009317B1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A000"/>
                <w:spacing w:val="0"/>
                <w:sz w:val="15"/>
                <w:szCs w:val="15"/>
              </w:rPr>
              <w:t>Mezní stav únosnosti VYHOVUJE</w:t>
            </w:r>
          </w:p>
          <w:p w14:paraId="06C5126D" w14:textId="77777777" w:rsidR="009317B1" w:rsidRPr="009317B1" w:rsidRDefault="009317B1" w:rsidP="009317B1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 </w:t>
            </w:r>
          </w:p>
          <w:p w14:paraId="51609120" w14:textId="77777777" w:rsidR="009317B1" w:rsidRPr="009317B1" w:rsidRDefault="009317B1" w:rsidP="009317B1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7AC3"/>
                <w:spacing w:val="0"/>
                <w:sz w:val="20"/>
              </w:rPr>
              <w:t>Posouzení mezního stavu použitelnosti</w:t>
            </w:r>
          </w:p>
          <w:p w14:paraId="00AC54F1" w14:textId="77777777" w:rsidR="009317B1" w:rsidRPr="009317B1" w:rsidRDefault="009317B1" w:rsidP="009317B1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0000"/>
                <w:spacing w:val="0"/>
                <w:sz w:val="15"/>
                <w:szCs w:val="15"/>
              </w:rPr>
              <w:t>Mezní stav omezení napětí</w:t>
            </w:r>
          </w:p>
          <w:p w14:paraId="6E434CA2" w14:textId="77777777" w:rsidR="009317B1" w:rsidRPr="009317B1" w:rsidRDefault="009317B1" w:rsidP="009317B1">
            <w:pPr>
              <w:spacing w:line="7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  <w:tbl>
            <w:tblPr>
              <w:tblW w:w="5000" w:type="pct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378"/>
              <w:gridCol w:w="891"/>
              <w:gridCol w:w="877"/>
              <w:gridCol w:w="1531"/>
              <w:gridCol w:w="1531"/>
              <w:gridCol w:w="849"/>
              <w:gridCol w:w="932"/>
              <w:gridCol w:w="849"/>
              <w:gridCol w:w="1420"/>
            </w:tblGrid>
            <w:tr w:rsidR="009317B1" w:rsidRPr="009317B1" w14:paraId="01F54AF0" w14:textId="77777777" w:rsidTr="00F67234">
              <w:trPr>
                <w:tblHeader/>
              </w:trPr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6DFCDB4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č.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2E33227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Název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107F21D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N</w:t>
                  </w: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7FBDE1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8E00465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</w:t>
                  </w: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Edy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51589EE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Edz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6595762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Symbol" w:hAnsi="Symbol" w:cs="Symbol"/>
                      <w:b/>
                      <w:color w:val="007AC3"/>
                      <w:spacing w:val="0"/>
                      <w:sz w:val="15"/>
                      <w:szCs w:val="15"/>
                    </w:rPr>
                    <w:t>s</w:t>
                  </w: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7FBDE1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C7A4856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Symbol" w:hAnsi="Symbol" w:cs="Symbol"/>
                      <w:b/>
                      <w:color w:val="007AC3"/>
                      <w:spacing w:val="0"/>
                      <w:sz w:val="15"/>
                      <w:szCs w:val="15"/>
                    </w:rPr>
                    <w:t>s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s,max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A35B6C6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Symbol" w:hAnsi="Symbol" w:cs="Symbol"/>
                      <w:b/>
                      <w:color w:val="007AC3"/>
                      <w:spacing w:val="0"/>
                      <w:sz w:val="15"/>
                      <w:szCs w:val="15"/>
                    </w:rPr>
                    <w:t>s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s,min</w:t>
                  </w:r>
                  <w:proofErr w:type="spellEnd"/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007AC3"/>
                    <w:right w:val="single" w:sz="11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9B1B83A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Posouzení</w:t>
                  </w:r>
                </w:p>
              </w:tc>
            </w:tr>
            <w:tr w:rsidR="009317B1" w:rsidRPr="009317B1" w14:paraId="642124D4" w14:textId="77777777" w:rsidTr="00F67234">
              <w:trPr>
                <w:tblHeader/>
              </w:trPr>
              <w:tc>
                <w:tcPr>
                  <w:tcW w:w="0" w:type="auto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7FBDE1"/>
                  </w:tcBorders>
                </w:tcPr>
                <w:p w14:paraId="3A487FB4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</w:tcPr>
                <w:p w14:paraId="0A57DDCF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7E50844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tcBorders>
                    <w:left w:val="single" w:sz="4" w:space="0" w:color="7FBDE1"/>
                    <w:bottom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87B1023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kNm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426FD17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kNm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6C7FDD2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tcBorders>
                    <w:left w:val="single" w:sz="4" w:space="0" w:color="7FBDE1"/>
                    <w:bottom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1615069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D568DEF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bottom w:val="single" w:sz="11" w:space="0" w:color="007AC3"/>
                    <w:right w:val="single" w:sz="11" w:space="0" w:color="007AC3"/>
                  </w:tcBorders>
                </w:tcPr>
                <w:p w14:paraId="6C8FCFBB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9317B1" w:rsidRPr="009317B1" w14:paraId="69ECBA87" w14:textId="77777777" w:rsidTr="00F67234">
              <w:tc>
                <w:tcPr>
                  <w:tcW w:w="0" w:type="auto"/>
                  <w:tcBorders>
                    <w:top w:val="single" w:sz="11" w:space="0" w:color="007AC3"/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68EC86F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EAC27FD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MSP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D86CA55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-47,00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70D0C46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4,00 → 9,76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A9CBAC4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4,00 → 9,76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9B5A2CE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16,73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8339C1F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167,56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EF8F83A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63,10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0578DED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  <w:tr w:rsidR="009317B1" w:rsidRPr="009317B1" w14:paraId="598DD4F0" w14:textId="77777777" w:rsidTr="00F67234">
              <w:tc>
                <w:tcPr>
                  <w:tcW w:w="0" w:type="auto"/>
                  <w:gridSpan w:val="5"/>
                  <w:tcBorders>
                    <w:top w:val="single" w:sz="4" w:space="0" w:color="BFDEF0"/>
                    <w:left w:val="single" w:sz="11" w:space="0" w:color="007AC3"/>
                    <w:bottom w:val="single" w:sz="11" w:space="0" w:color="007AC3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</w:tcPr>
                <w:p w14:paraId="39BCA995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Limitní hodnoty k</w:t>
                  </w:r>
                  <w:r w:rsidRPr="009317B1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3</w:t>
                  </w: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 × f</w:t>
                  </w:r>
                  <w:proofErr w:type="spellStart"/>
                  <w:r w:rsidRPr="009317B1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yk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5C2791F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11" w:space="0" w:color="007AC3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0AD5262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400,00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43E5550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65BC47E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</w:tbl>
          <w:p w14:paraId="312ED9C0" w14:textId="77777777" w:rsidR="009317B1" w:rsidRPr="009317B1" w:rsidRDefault="009317B1" w:rsidP="009317B1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0000"/>
                <w:spacing w:val="0"/>
                <w:sz w:val="15"/>
                <w:szCs w:val="15"/>
              </w:rPr>
              <w:t>Mezní stav omezení šířky trhlin</w:t>
            </w:r>
          </w:p>
          <w:p w14:paraId="6D645711" w14:textId="77777777" w:rsidR="009317B1" w:rsidRPr="009317B1" w:rsidRDefault="009317B1" w:rsidP="009317B1">
            <w:pPr>
              <w:spacing w:line="7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  <w:tbl>
            <w:tblPr>
              <w:tblW w:w="5000" w:type="pct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372"/>
              <w:gridCol w:w="880"/>
              <w:gridCol w:w="867"/>
              <w:gridCol w:w="1513"/>
              <w:gridCol w:w="1513"/>
              <w:gridCol w:w="1097"/>
              <w:gridCol w:w="830"/>
              <w:gridCol w:w="784"/>
              <w:gridCol w:w="1402"/>
            </w:tblGrid>
            <w:tr w:rsidR="009317B1" w:rsidRPr="009317B1" w14:paraId="47B04922" w14:textId="77777777" w:rsidTr="00F67234">
              <w:trPr>
                <w:tblHeader/>
              </w:trPr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D6D097B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č.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B119984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Název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D3B0AAA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N</w:t>
                  </w: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7FBDE1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D14C798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</w:t>
                  </w: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Edy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139CFAA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Edz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1E05E22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Symbol" w:hAnsi="Symbol" w:cs="Symbol"/>
                      <w:b/>
                      <w:color w:val="007AC3"/>
                      <w:spacing w:val="0"/>
                      <w:sz w:val="15"/>
                      <w:szCs w:val="15"/>
                    </w:rPr>
                    <w:t>De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7FBDE1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7883317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s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r,max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F1CD332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w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007AC3"/>
                    <w:right w:val="single" w:sz="11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FDEF6D7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Posouzení</w:t>
                  </w:r>
                </w:p>
              </w:tc>
            </w:tr>
            <w:tr w:rsidR="009317B1" w:rsidRPr="009317B1" w14:paraId="58375239" w14:textId="77777777" w:rsidTr="00F67234">
              <w:trPr>
                <w:tblHeader/>
              </w:trPr>
              <w:tc>
                <w:tcPr>
                  <w:tcW w:w="0" w:type="auto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7FBDE1"/>
                  </w:tcBorders>
                </w:tcPr>
                <w:p w14:paraId="50F26B93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</w:tcPr>
                <w:p w14:paraId="7F15D884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420324C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tcBorders>
                    <w:left w:val="single" w:sz="4" w:space="0" w:color="7FBDE1"/>
                    <w:bottom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2364847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kNm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77FAE3F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kNm</w:t>
                  </w:r>
                  <w:proofErr w:type="spellEnd"/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]</w:t>
                  </w:r>
                </w:p>
              </w:tc>
              <w:tc>
                <w:tcPr>
                  <w:tcW w:w="0" w:type="auto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84C9AA6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[–]</w:t>
                  </w:r>
                </w:p>
              </w:tc>
              <w:tc>
                <w:tcPr>
                  <w:tcW w:w="0" w:type="auto"/>
                  <w:tcBorders>
                    <w:left w:val="single" w:sz="4" w:space="0" w:color="7FBDE1"/>
                    <w:bottom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DD5C480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[m]</w:t>
                  </w:r>
                </w:p>
              </w:tc>
              <w:tc>
                <w:tcPr>
                  <w:tcW w:w="0" w:type="auto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CE00F15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[mm]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bottom w:val="single" w:sz="11" w:space="0" w:color="007AC3"/>
                    <w:right w:val="single" w:sz="11" w:space="0" w:color="007AC3"/>
                  </w:tcBorders>
                </w:tcPr>
                <w:p w14:paraId="1AAF7565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9317B1" w:rsidRPr="009317B1" w14:paraId="765EEA11" w14:textId="77777777" w:rsidTr="00F67234">
              <w:tc>
                <w:tcPr>
                  <w:tcW w:w="0" w:type="auto"/>
                  <w:tcBorders>
                    <w:top w:val="single" w:sz="11" w:space="0" w:color="007AC3"/>
                    <w:left w:val="single" w:sz="11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D5A26D4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6906FDA" w14:textId="77777777" w:rsidR="009317B1" w:rsidRPr="009317B1" w:rsidRDefault="009317B1" w:rsidP="009317B1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MSP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E1FDA0F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-44,00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6FD3F73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3,00 → 8,39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C77FBFD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3,00 → 8,39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20AF141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454.10</w:t>
                  </w:r>
                  <w:r w:rsidRPr="009317B1">
                    <w:rPr>
                      <w:rFonts w:ascii="Arial" w:hAnsi="Arial" w:cs="Arial"/>
                      <w:color w:val="000000"/>
                      <w:spacing w:val="0"/>
                      <w:position w:val="3"/>
                      <w:sz w:val="12"/>
                      <w:szCs w:val="12"/>
                    </w:rPr>
                    <w:t>-6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8D60402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0,181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5649FCF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0,082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053B54C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  <w:tr w:rsidR="009317B1" w:rsidRPr="009317B1" w14:paraId="1DCA4F00" w14:textId="77777777" w:rsidTr="00F67234">
              <w:tc>
                <w:tcPr>
                  <w:tcW w:w="0" w:type="auto"/>
                  <w:gridSpan w:val="7"/>
                  <w:tcBorders>
                    <w:top w:val="single" w:sz="4" w:space="0" w:color="BFDEF0"/>
                    <w:left w:val="single" w:sz="11" w:space="0" w:color="007AC3"/>
                    <w:bottom w:val="single" w:sz="11" w:space="0" w:color="007AC3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</w:tcPr>
                <w:p w14:paraId="324676A1" w14:textId="77777777" w:rsidR="009317B1" w:rsidRPr="009317B1" w:rsidRDefault="009317B1" w:rsidP="009317B1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Maximální povolená šířka w</w:t>
                  </w:r>
                  <w:r w:rsidRPr="009317B1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max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441BA0E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9317B1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0,400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788B946F" w14:textId="77777777" w:rsidR="009317B1" w:rsidRPr="009317B1" w:rsidRDefault="009317B1" w:rsidP="009317B1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</w:tbl>
          <w:p w14:paraId="75458365" w14:textId="77777777" w:rsidR="009317B1" w:rsidRPr="009317B1" w:rsidRDefault="009317B1" w:rsidP="009317B1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A000"/>
                <w:spacing w:val="0"/>
                <w:sz w:val="15"/>
                <w:szCs w:val="15"/>
              </w:rPr>
              <w:t>Mezní stav použitelnosti VYHOVUJE</w:t>
            </w:r>
          </w:p>
          <w:p w14:paraId="06CEB614" w14:textId="77777777" w:rsidR="009317B1" w:rsidRPr="009317B1" w:rsidRDefault="009317B1" w:rsidP="009317B1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 </w:t>
            </w:r>
          </w:p>
          <w:p w14:paraId="432BBE76" w14:textId="77777777" w:rsidR="009317B1" w:rsidRPr="009317B1" w:rsidRDefault="009317B1" w:rsidP="009317B1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</w:tc>
      </w:tr>
      <w:tr w:rsidR="009317B1" w:rsidRPr="009317B1" w14:paraId="30FA4DD7" w14:textId="77777777" w:rsidTr="00F67234">
        <w:tc>
          <w:tcPr>
            <w:tcW w:w="0" w:type="auto"/>
            <w:gridSpan w:val="2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5" w:type="dxa"/>
              <w:left w:w="50" w:type="dxa"/>
              <w:bottom w:w="25" w:type="dxa"/>
              <w:right w:w="50" w:type="dxa"/>
            </w:tcMar>
            <w:vAlign w:val="center"/>
          </w:tcPr>
          <w:p w14:paraId="44FCCABB" w14:textId="77777777" w:rsidR="009317B1" w:rsidRPr="009317B1" w:rsidRDefault="009317B1" w:rsidP="009317B1">
            <w:pPr>
              <w:keepNext/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20"/>
              </w:rPr>
            </w:pPr>
            <w:r w:rsidRPr="009317B1">
              <w:rPr>
                <w:rFonts w:ascii="Arial" w:hAnsi="Arial" w:cs="Arial"/>
                <w:b/>
                <w:color w:val="007AC3"/>
                <w:spacing w:val="0"/>
                <w:sz w:val="20"/>
              </w:rPr>
              <w:t>VYHOVUJE</w:t>
            </w:r>
          </w:p>
        </w:tc>
      </w:tr>
    </w:tbl>
    <w:p w14:paraId="51FDAB0F" w14:textId="4288AF5F" w:rsidR="0098004F" w:rsidRDefault="0098004F" w:rsidP="0098004F">
      <w:pPr>
        <w:pStyle w:val="Nadpis2"/>
      </w:pPr>
      <w:bookmarkStart w:id="104" w:name="_Toc85130130"/>
      <w:r>
        <w:lastRenderedPageBreak/>
        <w:t xml:space="preserve">SO 02 rekonstrukce šaten – </w:t>
      </w:r>
      <w:r w:rsidR="00C97AE8">
        <w:t>nové vnitřní nosné stěny</w:t>
      </w:r>
      <w:bookmarkEnd w:id="104"/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44"/>
        <w:gridCol w:w="4868"/>
      </w:tblGrid>
      <w:tr w:rsidR="001F3809" w:rsidRPr="001F3809" w14:paraId="22EDACB8" w14:textId="77777777" w:rsidTr="00B64F42">
        <w:trPr>
          <w:tblHeader/>
        </w:trPr>
        <w:tc>
          <w:tcPr>
            <w:tcW w:w="0" w:type="auto"/>
            <w:gridSpan w:val="2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5" w:type="dxa"/>
              <w:left w:w="50" w:type="dxa"/>
              <w:bottom w:w="25" w:type="dxa"/>
              <w:right w:w="50" w:type="dxa"/>
            </w:tcMar>
            <w:vAlign w:val="center"/>
          </w:tcPr>
          <w:p w14:paraId="3857FF66" w14:textId="77777777" w:rsidR="001F3809" w:rsidRPr="001F3809" w:rsidRDefault="001F3809" w:rsidP="001F3809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7AC3"/>
                <w:spacing w:val="0"/>
                <w:sz w:val="20"/>
              </w:rPr>
              <w:t>nosná vnitřní stěna 1NP</w:t>
            </w:r>
          </w:p>
        </w:tc>
      </w:tr>
      <w:tr w:rsidR="001F3809" w:rsidRPr="001F3809" w14:paraId="17BF82C0" w14:textId="77777777" w:rsidTr="00CA5270">
        <w:trPr>
          <w:trHeight w:val="3581"/>
        </w:trPr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</w:tcPr>
          <w:p w14:paraId="1307DF52" w14:textId="41F63E80" w:rsidR="001F3809" w:rsidRPr="001F3809" w:rsidRDefault="001F3809" w:rsidP="001F3809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noProof/>
                <w:spacing w:val="0"/>
                <w:sz w:val="20"/>
              </w:rPr>
              <w:drawing>
                <wp:inline distT="0" distB="0" distL="0" distR="0" wp14:anchorId="00438C11" wp14:editId="6FAF55AD">
                  <wp:extent cx="2800350" cy="1085850"/>
                  <wp:effectExtent l="0" t="0" r="0" b="0"/>
                  <wp:docPr id="21" name="Obrázek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817" b="30346"/>
                          <a:stretch/>
                        </pic:blipFill>
                        <pic:spPr bwMode="auto">
                          <a:xfrm>
                            <a:off x="0" y="0"/>
                            <a:ext cx="280035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25" w:type="dxa"/>
              <w:left w:w="50" w:type="dxa"/>
              <w:bottom w:w="25" w:type="dxa"/>
              <w:right w:w="50" w:type="dxa"/>
            </w:tcMar>
          </w:tcPr>
          <w:p w14:paraId="300F036A" w14:textId="77777777" w:rsidR="001F3809" w:rsidRPr="001F3809" w:rsidRDefault="001F3809" w:rsidP="001F3809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7AC3"/>
                <w:spacing w:val="0"/>
                <w:sz w:val="20"/>
              </w:rPr>
              <w:t>Materiál</w:t>
            </w:r>
          </w:p>
          <w:p w14:paraId="4B02BCF1" w14:textId="77777777" w:rsidR="001F3809" w:rsidRPr="001F3809" w:rsidRDefault="001F3809" w:rsidP="001F3809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Název: YTONG P6-650 (Statik Plus) P6,5 - Malta pro tenké spáry</w:t>
            </w: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3171"/>
              <w:gridCol w:w="339"/>
              <w:gridCol w:w="198"/>
              <w:gridCol w:w="836"/>
            </w:tblGrid>
            <w:tr w:rsidR="001F3809" w:rsidRPr="001F3809" w14:paraId="123FB53F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431755AC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Pevnost v tlaku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13E8571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f</w:t>
                  </w:r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k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069237B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2701E1B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3,927 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</w:p>
              </w:tc>
            </w:tr>
            <w:tr w:rsidR="001F3809" w:rsidRPr="001F3809" w14:paraId="1D5D40A9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3118F7A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Pevnost ve smyku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25E152E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f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vko</w:t>
                  </w:r>
                  <w:proofErr w:type="spellEnd"/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5036393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B3DCFE4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0,3 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</w:p>
              </w:tc>
            </w:tr>
            <w:tr w:rsidR="001F3809" w:rsidRPr="001F3809" w14:paraId="32B36F16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1D865D4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Pevnost v tahu za ohybu okolo vodorovné osy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6B52404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f</w:t>
                  </w:r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xk1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2E33824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0919829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0,15 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</w:p>
              </w:tc>
            </w:tr>
            <w:tr w:rsidR="001F3809" w:rsidRPr="001F3809" w14:paraId="0E530996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28B97A7B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Pevnost v tahu za ohybu okolo svislé osy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E9C9234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f</w:t>
                  </w:r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xk2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07A1C6B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450E44B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 xml:space="preserve">0,2 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MPa</w:t>
                  </w:r>
                  <w:proofErr w:type="spellEnd"/>
                </w:p>
              </w:tc>
            </w:tr>
            <w:tr w:rsidR="001F3809" w:rsidRPr="001F3809" w14:paraId="7E4EFF3C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22A36808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Dílčí součinitel materiálu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1DAB8A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g</w:t>
                  </w:r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M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EEA858E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6127CEA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2,5</w:t>
                  </w:r>
                </w:p>
              </w:tc>
            </w:tr>
            <w:tr w:rsidR="001F3809" w:rsidRPr="001F3809" w14:paraId="5D977D91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37A2A60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Součinitel dotvarování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5C7E62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j</w:t>
                  </w:r>
                  <w:r w:rsidRPr="001F3809">
                    <w:rPr>
                      <w:rFonts w:ascii="Symbol" w:hAnsi="Symbol" w:cs="Symbo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Ą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0D56C4B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6A8321D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</w:t>
                  </w:r>
                </w:p>
              </w:tc>
            </w:tr>
            <w:tr w:rsidR="001F3809" w:rsidRPr="001F3809" w14:paraId="1C88C16F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17B90742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Objemová hmotnost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05831D0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Symbol" w:hAnsi="Symbol" w:cs="Symbol"/>
                      <w:color w:val="000000"/>
                      <w:spacing w:val="0"/>
                      <w:sz w:val="15"/>
                      <w:szCs w:val="15"/>
                    </w:rPr>
                    <w:t>r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27BD34D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2366098A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650</w:t>
                  </w:r>
                </w:p>
              </w:tc>
            </w:tr>
          </w:tbl>
          <w:p w14:paraId="4571920C" w14:textId="77777777" w:rsidR="001F3809" w:rsidRPr="001F3809" w:rsidRDefault="001F3809" w:rsidP="001F3809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7AC3"/>
                <w:spacing w:val="0"/>
                <w:sz w:val="20"/>
              </w:rPr>
              <w:t>Způsob podepření</w:t>
            </w:r>
          </w:p>
          <w:p w14:paraId="30FC9E38" w14:textId="77777777" w:rsidR="001F3809" w:rsidRPr="001F3809" w:rsidRDefault="001F3809" w:rsidP="001F3809">
            <w:pPr>
              <w:spacing w:line="7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370"/>
              <w:gridCol w:w="2713"/>
            </w:tblGrid>
            <w:tr w:rsidR="001F3809" w:rsidRPr="001F3809" w14:paraId="3B4253EF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664E853C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Účinná tloušťka: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D5A4628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0,250m</w:t>
                  </w:r>
                </w:p>
              </w:tc>
            </w:tr>
            <w:tr w:rsidR="001F3809" w:rsidRPr="001F3809" w14:paraId="0EB4884F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7A9AC4C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Způsob podepření: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E7BCEAD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Stěna podepřená v úrovni hlavy a paty</w:t>
                  </w:r>
                </w:p>
              </w:tc>
            </w:tr>
            <w:tr w:rsidR="001F3809" w:rsidRPr="001F3809" w14:paraId="1E1893E3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3EDE00C9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5D100CD" w14:textId="4864FE04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noProof/>
                      <w:spacing w:val="0"/>
                      <w:sz w:val="20"/>
                    </w:rPr>
                    <w:drawing>
                      <wp:inline distT="0" distB="0" distL="0" distR="0" wp14:anchorId="3A610DB7" wp14:editId="3476B3E7">
                        <wp:extent cx="287655" cy="287655"/>
                        <wp:effectExtent l="0" t="0" r="0" b="0"/>
                        <wp:docPr id="18" name="Obrázek 18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655" cy="2876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F3809" w:rsidRPr="001F3809" w14:paraId="3C292B6C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2FEE360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Typ stropu: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09B2D63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Železobetonový</w:t>
                  </w:r>
                </w:p>
              </w:tc>
            </w:tr>
            <w:tr w:rsidR="001F3809" w:rsidRPr="001F3809" w14:paraId="6F5E154D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12739CC3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Výška stěny: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851A619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3,500m</w:t>
                  </w:r>
                </w:p>
              </w:tc>
            </w:tr>
            <w:tr w:rsidR="001F3809" w:rsidRPr="001F3809" w14:paraId="765DD574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07640D82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Vzpěrná výška: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tbl>
                  <w:tblPr>
                    <w:tblW w:w="0" w:type="auto"/>
                    <w:tblCellMar>
                      <w:left w:w="10" w:type="dxa"/>
                      <w:right w:w="1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94"/>
                    <w:gridCol w:w="240"/>
                    <w:gridCol w:w="2069"/>
                  </w:tblGrid>
                  <w:tr w:rsidR="001F3809" w:rsidRPr="001F3809" w14:paraId="6D19D384" w14:textId="77777777" w:rsidTr="00B64F42"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2466E24F" w14:textId="77777777" w:rsidR="001F3809" w:rsidRPr="001F3809" w:rsidRDefault="001F3809" w:rsidP="001F3809">
                        <w:pPr>
                          <w:keepNext/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>h</w:t>
                        </w:r>
                        <w:proofErr w:type="spellStart"/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ef</w:t>
                        </w:r>
                        <w:proofErr w:type="spellEnd"/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1A04BF60" w14:textId="77777777" w:rsidR="001F3809" w:rsidRPr="001F3809" w:rsidRDefault="001F3809" w:rsidP="001F3809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= </w:t>
                        </w:r>
                      </w:p>
                    </w:tc>
                    <w:tc>
                      <w:tcPr>
                        <w:tcW w:w="0" w:type="auto"/>
                        <w:tcMar>
                          <w:right w:w="100" w:type="dxa"/>
                        </w:tcMar>
                      </w:tcPr>
                      <w:p w14:paraId="432E9513" w14:textId="77777777" w:rsidR="001F3809" w:rsidRPr="001F3809" w:rsidRDefault="001F3809" w:rsidP="001F3809">
                        <w:pPr>
                          <w:spacing w:line="259" w:lineRule="auto"/>
                          <w:ind w:firstLine="0"/>
                          <w:jc w:val="left"/>
                          <w:rPr>
                            <w:rFonts w:ascii="Arial" w:hAnsi="Arial" w:cs="Arial"/>
                            <w:spacing w:val="0"/>
                            <w:sz w:val="20"/>
                          </w:rPr>
                        </w:pPr>
                        <w:r w:rsidRPr="001F3809">
                          <w:rPr>
                            <w:rFonts w:ascii="Symbol" w:hAnsi="Symbol" w:cs="Symbol"/>
                            <w:color w:val="000000"/>
                            <w:spacing w:val="0"/>
                            <w:sz w:val="15"/>
                            <w:szCs w:val="15"/>
                          </w:rPr>
                          <w:t>r</w:t>
                        </w: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position w:val="-3"/>
                            <w:sz w:val="12"/>
                            <w:szCs w:val="12"/>
                          </w:rPr>
                          <w:t>2</w:t>
                        </w:r>
                        <w:r w:rsidRPr="001F3809">
                          <w:rPr>
                            <w:rFonts w:ascii="Arial" w:hAnsi="Arial" w:cs="Arial"/>
                            <w:color w:val="000000"/>
                            <w:spacing w:val="0"/>
                            <w:sz w:val="15"/>
                            <w:szCs w:val="15"/>
                          </w:rPr>
                          <w:t xml:space="preserve"> × h = 0,75 × 3,5 = 2,625 m</w:t>
                        </w:r>
                      </w:p>
                    </w:tc>
                  </w:tr>
                </w:tbl>
                <w:p w14:paraId="12D4521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</w:tbl>
          <w:p w14:paraId="08D2BD94" w14:textId="77777777" w:rsidR="001F3809" w:rsidRPr="001F3809" w:rsidRDefault="001F3809" w:rsidP="001F3809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</w:tc>
      </w:tr>
      <w:tr w:rsidR="001F3809" w:rsidRPr="001F3809" w14:paraId="3D347669" w14:textId="77777777" w:rsidTr="00B64F42">
        <w:tc>
          <w:tcPr>
            <w:tcW w:w="0" w:type="auto"/>
            <w:gridSpan w:val="2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tcMar>
              <w:top w:w="25" w:type="dxa"/>
              <w:left w:w="50" w:type="dxa"/>
              <w:bottom w:w="25" w:type="dxa"/>
              <w:right w:w="50" w:type="dxa"/>
            </w:tcMar>
          </w:tcPr>
          <w:p w14:paraId="2907CB21" w14:textId="77777777" w:rsidR="001F3809" w:rsidRPr="001F3809" w:rsidRDefault="001F3809" w:rsidP="001F3809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7AC3"/>
                <w:spacing w:val="0"/>
                <w:sz w:val="20"/>
              </w:rPr>
              <w:t>Mezní stav únosnosti</w:t>
            </w:r>
          </w:p>
          <w:p w14:paraId="2B08807D" w14:textId="77777777" w:rsidR="001F3809" w:rsidRPr="001F3809" w:rsidRDefault="001F3809" w:rsidP="001F3809">
            <w:pPr>
              <w:spacing w:before="80"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Štíhlost prvku h</w:t>
            </w:r>
            <w:proofErr w:type="spellStart"/>
            <w:r w:rsidRPr="001F3809">
              <w:rPr>
                <w:rFonts w:ascii="Arial" w:hAnsi="Arial" w:cs="Arial"/>
                <w:color w:val="000000"/>
                <w:spacing w:val="0"/>
                <w:position w:val="-3"/>
                <w:sz w:val="12"/>
                <w:szCs w:val="12"/>
              </w:rPr>
              <w:t>ef</w:t>
            </w:r>
            <w:proofErr w:type="spellEnd"/>
            <w:r w:rsidRPr="001F3809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>/t</w:t>
            </w:r>
            <w:proofErr w:type="spellStart"/>
            <w:r w:rsidRPr="001F3809">
              <w:rPr>
                <w:rFonts w:ascii="Arial" w:hAnsi="Arial" w:cs="Arial"/>
                <w:color w:val="000000"/>
                <w:spacing w:val="0"/>
                <w:position w:val="-3"/>
                <w:sz w:val="12"/>
                <w:szCs w:val="12"/>
              </w:rPr>
              <w:t>ef</w:t>
            </w:r>
            <w:proofErr w:type="spellEnd"/>
            <w:r w:rsidRPr="001F3809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 = 10,5 ≤ 27 </w:t>
            </w:r>
            <w:r w:rsidRPr="001F3809">
              <w:rPr>
                <w:rFonts w:ascii="Cambria Math" w:hAnsi="Cambria Math" w:cs="Cambria Math"/>
                <w:color w:val="000000"/>
                <w:spacing w:val="0"/>
                <w:sz w:val="15"/>
                <w:szCs w:val="15"/>
              </w:rPr>
              <w:t>⇒</w:t>
            </w:r>
            <w:r w:rsidRPr="001F3809">
              <w:rPr>
                <w:rFonts w:ascii="Arial" w:hAnsi="Arial" w:cs="Arial"/>
                <w:color w:val="000000"/>
                <w:spacing w:val="0"/>
                <w:sz w:val="15"/>
                <w:szCs w:val="15"/>
              </w:rPr>
              <w:t xml:space="preserve"> </w:t>
            </w:r>
            <w:r w:rsidRPr="001F3809">
              <w:rPr>
                <w:rFonts w:ascii="Arial" w:hAnsi="Arial" w:cs="Arial"/>
                <w:b/>
                <w:color w:val="00A000"/>
                <w:spacing w:val="0"/>
                <w:sz w:val="15"/>
                <w:szCs w:val="15"/>
              </w:rPr>
              <w:t>Vyhovuje</w:t>
            </w:r>
          </w:p>
          <w:p w14:paraId="00360A8A" w14:textId="77777777" w:rsidR="001F3809" w:rsidRPr="001F3809" w:rsidRDefault="001F3809" w:rsidP="001F3809">
            <w:pPr>
              <w:spacing w:line="7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  <w:tbl>
            <w:tblPr>
              <w:tblW w:w="5000" w:type="pct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3115"/>
              <w:gridCol w:w="1292"/>
              <w:gridCol w:w="1488"/>
              <w:gridCol w:w="1203"/>
              <w:gridCol w:w="1806"/>
            </w:tblGrid>
            <w:tr w:rsidR="001F3809" w:rsidRPr="001F3809" w14:paraId="7D1AEAB3" w14:textId="77777777" w:rsidTr="00B64F42">
              <w:trPr>
                <w:tblHeader/>
              </w:trPr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7FBDE1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43EFC6B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č.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F6655C2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Název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3F4E73E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N</w:t>
                  </w: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558016E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</w:t>
                  </w: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Edy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C3B8C83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V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Edz</w:t>
                  </w:r>
                  <w:proofErr w:type="spellEnd"/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007AC3"/>
                    <w:right w:val="single" w:sz="11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38A563B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Posouzení</w:t>
                  </w:r>
                </w:p>
              </w:tc>
            </w:tr>
            <w:tr w:rsidR="001F3809" w:rsidRPr="001F3809" w14:paraId="2BA676BF" w14:textId="77777777" w:rsidTr="00B64F42">
              <w:trPr>
                <w:tblHeader/>
              </w:trPr>
              <w:tc>
                <w:tcPr>
                  <w:tcW w:w="0" w:type="auto"/>
                  <w:vMerge/>
                  <w:tcBorders>
                    <w:left w:val="single" w:sz="11" w:space="0" w:color="007AC3"/>
                    <w:right w:val="single" w:sz="4" w:space="0" w:color="7FBDE1"/>
                  </w:tcBorders>
                </w:tcPr>
                <w:p w14:paraId="0CAAC9FE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7FBDE1"/>
                    <w:right w:val="single" w:sz="4" w:space="0" w:color="007AC3"/>
                  </w:tcBorders>
                </w:tcPr>
                <w:p w14:paraId="0F13DD9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7FBDE1"/>
                    <w:left w:val="single" w:sz="4" w:space="0" w:color="007AC3"/>
                    <w:bottom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8285B79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N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Rd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4" w:space="0" w:color="7FBDE1"/>
                    <w:left w:val="single" w:sz="4" w:space="0" w:color="007AC3"/>
                    <w:bottom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F49E93B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M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Rdy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single" w:sz="4" w:space="0" w:color="7FBDE1"/>
                    <w:left w:val="single" w:sz="4" w:space="0" w:color="007AC3"/>
                    <w:bottom w:val="single" w:sz="4" w:space="0" w:color="7FBDE1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1853FB9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V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position w:val="-3"/>
                      <w:sz w:val="12"/>
                      <w:szCs w:val="12"/>
                    </w:rPr>
                    <w:t>Rdz</w:t>
                  </w:r>
                  <w:proofErr w:type="spellEnd"/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right w:val="single" w:sz="11" w:space="0" w:color="007AC3"/>
                  </w:tcBorders>
                </w:tcPr>
                <w:p w14:paraId="0FEA5408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1F3809" w:rsidRPr="001F3809" w14:paraId="0D8599C3" w14:textId="77777777" w:rsidTr="00B64F42">
              <w:trPr>
                <w:tblHeader/>
              </w:trPr>
              <w:tc>
                <w:tcPr>
                  <w:tcW w:w="0" w:type="auto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7FBDE1"/>
                  </w:tcBorders>
                </w:tcPr>
                <w:p w14:paraId="2C264DF0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</w:tcPr>
                <w:p w14:paraId="5488ADC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7FBDE1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A7F90F9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</w:t>
                  </w:r>
                  <w:proofErr w:type="spellEnd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/m]</w:t>
                  </w:r>
                </w:p>
              </w:tc>
              <w:tc>
                <w:tcPr>
                  <w:tcW w:w="0" w:type="auto"/>
                  <w:tcBorders>
                    <w:top w:val="single" w:sz="4" w:space="0" w:color="7FBDE1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AE96697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kNm</w:t>
                  </w:r>
                  <w:proofErr w:type="spellEnd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/m]</w:t>
                  </w:r>
                </w:p>
              </w:tc>
              <w:tc>
                <w:tcPr>
                  <w:tcW w:w="0" w:type="auto"/>
                  <w:tcBorders>
                    <w:top w:val="single" w:sz="4" w:space="0" w:color="7FBDE1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shd w:val="clear" w:color="auto" w:fill="BFDEF0"/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711894B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[</w:t>
                  </w:r>
                  <w:proofErr w:type="spellStart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kN</w:t>
                  </w:r>
                  <w:proofErr w:type="spellEnd"/>
                  <w:r w:rsidRPr="001F3809">
                    <w:rPr>
                      <w:rFonts w:ascii="Arial" w:hAnsi="Arial" w:cs="Arial"/>
                      <w:b/>
                      <w:color w:val="007AC3"/>
                      <w:spacing w:val="0"/>
                      <w:sz w:val="15"/>
                      <w:szCs w:val="15"/>
                    </w:rPr>
                    <w:t>/m]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bottom w:val="single" w:sz="11" w:space="0" w:color="007AC3"/>
                    <w:right w:val="single" w:sz="11" w:space="0" w:color="007AC3"/>
                  </w:tcBorders>
                </w:tcPr>
                <w:p w14:paraId="56CCE54D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1F3809" w:rsidRPr="001F3809" w14:paraId="40DC2765" w14:textId="77777777" w:rsidTr="00B64F42"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BFDEF0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96878B3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7EB40F9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Zat</w:t>
                  </w:r>
                  <w:proofErr w:type="spellEnd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. případ 1 - Hlava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728510C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-150,00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0BA02DE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7,50</w:t>
                  </w:r>
                </w:p>
              </w:tc>
              <w:tc>
                <w:tcPr>
                  <w:tcW w:w="0" w:type="auto"/>
                  <w:tcBorders>
                    <w:top w:val="single" w:sz="11" w:space="0" w:color="007AC3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B0CB965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-31,00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11" w:space="0" w:color="007AC3"/>
                    <w:left w:val="single" w:sz="4" w:space="0" w:color="007AC3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2311AC0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  <w:tr w:rsidR="001F3809" w:rsidRPr="001F3809" w14:paraId="62BCC86A" w14:textId="77777777" w:rsidTr="00B64F42">
              <w:tc>
                <w:tcPr>
                  <w:tcW w:w="0" w:type="auto"/>
                  <w:vMerge/>
                  <w:tcBorders>
                    <w:left w:val="single" w:sz="11" w:space="0" w:color="007AC3"/>
                    <w:right w:val="single" w:sz="4" w:space="0" w:color="BFDEF0"/>
                  </w:tcBorders>
                </w:tcPr>
                <w:p w14:paraId="58E019E4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</w:tcPr>
                <w:p w14:paraId="284E359E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B6BB68E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-217,30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E473C5A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DE32F93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-36,89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bottom w:val="single" w:sz="4" w:space="0" w:color="BFDEF0"/>
                    <w:right w:val="single" w:sz="11" w:space="0" w:color="007AC3"/>
                  </w:tcBorders>
                </w:tcPr>
                <w:p w14:paraId="2FA4DCF1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1F3809" w:rsidRPr="001F3809" w14:paraId="6C305BA9" w14:textId="77777777" w:rsidTr="00B64F42">
              <w:tc>
                <w:tcPr>
                  <w:tcW w:w="0" w:type="auto"/>
                  <w:vMerge/>
                  <w:tcBorders>
                    <w:left w:val="single" w:sz="11" w:space="0" w:color="007AC3"/>
                    <w:right w:val="single" w:sz="4" w:space="0" w:color="BFDEF0"/>
                  </w:tcBorders>
                </w:tcPr>
                <w:p w14:paraId="7F61738E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 w:val="restart"/>
                  <w:tcBorders>
                    <w:top w:val="single" w:sz="4" w:space="0" w:color="BFDEF0"/>
                    <w:left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89B01C0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Zat</w:t>
                  </w:r>
                  <w:proofErr w:type="spellEnd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. případ 1 - Střed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D9F03A2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-153,84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85B325E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3,75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DA83C28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-31,00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4" w:space="0" w:color="BFDEF0"/>
                    <w:left w:val="single" w:sz="4" w:space="0" w:color="007AC3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0A18959D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  <w:tr w:rsidR="001F3809" w:rsidRPr="001F3809" w14:paraId="78C475FF" w14:textId="77777777" w:rsidTr="00B64F42">
              <w:tc>
                <w:tcPr>
                  <w:tcW w:w="0" w:type="auto"/>
                  <w:vMerge/>
                  <w:tcBorders>
                    <w:left w:val="single" w:sz="11" w:space="0" w:color="007AC3"/>
                    <w:right w:val="single" w:sz="4" w:space="0" w:color="BFDEF0"/>
                  </w:tcBorders>
                </w:tcPr>
                <w:p w14:paraId="16394202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BFDEF0"/>
                    <w:bottom w:val="single" w:sz="4" w:space="0" w:color="BFDEF0"/>
                    <w:right w:val="single" w:sz="4" w:space="0" w:color="007AC3"/>
                  </w:tcBorders>
                </w:tcPr>
                <w:p w14:paraId="2DA5F183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522EFD90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-253,55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6FC26862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102B6719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-42,25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bottom w:val="single" w:sz="4" w:space="0" w:color="BFDEF0"/>
                    <w:right w:val="single" w:sz="11" w:space="0" w:color="007AC3"/>
                  </w:tcBorders>
                </w:tcPr>
                <w:p w14:paraId="6C1EE858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  <w:tr w:rsidR="001F3809" w:rsidRPr="001F3809" w14:paraId="42ECC976" w14:textId="77777777" w:rsidTr="00B64F42">
              <w:tc>
                <w:tcPr>
                  <w:tcW w:w="0" w:type="auto"/>
                  <w:vMerge/>
                  <w:tcBorders>
                    <w:left w:val="single" w:sz="11" w:space="0" w:color="007AC3"/>
                    <w:right w:val="single" w:sz="4" w:space="0" w:color="BFDEF0"/>
                  </w:tcBorders>
                </w:tcPr>
                <w:p w14:paraId="23EFA58F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 w:val="restart"/>
                  <w:tcBorders>
                    <w:top w:val="single" w:sz="4" w:space="0" w:color="BFDEF0"/>
                    <w:left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BAF2469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Zat</w:t>
                  </w:r>
                  <w:proofErr w:type="spellEnd"/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. případ 1 - Pata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914923B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-157,68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53AC337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0,00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4" w:space="0" w:color="BFDEF0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A5FF065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-31,00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4" w:space="0" w:color="BFDEF0"/>
                    <w:left w:val="single" w:sz="4" w:space="0" w:color="007AC3"/>
                    <w:right w:val="single" w:sz="11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3D961D3F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  <w:tr w:rsidR="001F3809" w:rsidRPr="001F3809" w14:paraId="68506732" w14:textId="77777777" w:rsidTr="00B64F42">
              <w:tc>
                <w:tcPr>
                  <w:tcW w:w="0" w:type="auto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BFDEF0"/>
                  </w:tcBorders>
                </w:tcPr>
                <w:p w14:paraId="10F989F7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</w:tcPr>
                <w:p w14:paraId="502E70E4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0ADC275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-353,43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4509BDFF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</w:t>
                  </w:r>
                </w:p>
              </w:tc>
              <w:tc>
                <w:tcPr>
                  <w:tcW w:w="0" w:type="auto"/>
                  <w:tcBorders>
                    <w:top w:val="single" w:sz="4" w:space="0" w:color="BFDEF0"/>
                    <w:left w:val="single" w:sz="4" w:space="0" w:color="007AC3"/>
                    <w:bottom w:val="single" w:sz="11" w:space="0" w:color="007AC3"/>
                    <w:right w:val="single" w:sz="4" w:space="0" w:color="007AC3"/>
                  </w:tcBorders>
                  <w:tcMar>
                    <w:top w:w="25" w:type="dxa"/>
                    <w:left w:w="50" w:type="dxa"/>
                    <w:bottom w:w="25" w:type="dxa"/>
                    <w:right w:w="50" w:type="dxa"/>
                  </w:tcMar>
                  <w:vAlign w:val="center"/>
                </w:tcPr>
                <w:p w14:paraId="21CAC205" w14:textId="77777777" w:rsidR="001F3809" w:rsidRPr="001F3809" w:rsidRDefault="001F3809" w:rsidP="001F3809">
                  <w:pPr>
                    <w:spacing w:line="259" w:lineRule="auto"/>
                    <w:ind w:firstLine="0"/>
                    <w:jc w:val="center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-42,25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007AC3"/>
                    <w:bottom w:val="single" w:sz="11" w:space="0" w:color="007AC3"/>
                    <w:right w:val="single" w:sz="11" w:space="0" w:color="007AC3"/>
                  </w:tcBorders>
                </w:tcPr>
                <w:p w14:paraId="7A82003F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</w:p>
              </w:tc>
            </w:tr>
          </w:tbl>
          <w:p w14:paraId="6F93E22C" w14:textId="77777777" w:rsidR="001F3809" w:rsidRPr="001F3809" w:rsidRDefault="001F3809" w:rsidP="001F3809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A000"/>
                <w:spacing w:val="0"/>
                <w:sz w:val="15"/>
                <w:szCs w:val="15"/>
              </w:rPr>
              <w:t>Mezní stav únosnosti - Vyhovuje</w:t>
            </w:r>
          </w:p>
          <w:p w14:paraId="1758993D" w14:textId="77777777" w:rsidR="001F3809" w:rsidRPr="001F3809" w:rsidRDefault="001F3809" w:rsidP="001F3809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7AC3"/>
                <w:spacing w:val="0"/>
                <w:sz w:val="20"/>
              </w:rPr>
              <w:t>Mezní stav použitelnosti</w:t>
            </w:r>
          </w:p>
          <w:p w14:paraId="3CFB7853" w14:textId="77777777" w:rsidR="001F3809" w:rsidRPr="001F3809" w:rsidRDefault="001F3809" w:rsidP="001F3809">
            <w:pPr>
              <w:spacing w:line="7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359"/>
              <w:gridCol w:w="377"/>
              <w:gridCol w:w="198"/>
              <w:gridCol w:w="611"/>
              <w:gridCol w:w="193"/>
              <w:gridCol w:w="611"/>
              <w:gridCol w:w="240"/>
              <w:gridCol w:w="728"/>
            </w:tblGrid>
            <w:tr w:rsidR="001F3809" w:rsidRPr="001F3809" w14:paraId="0794C26F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1643E6B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Tloušťka (nejmenší rozměr) prvku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5F6B6CC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t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ef</w:t>
                  </w:r>
                  <w:proofErr w:type="spellEnd"/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24CF926B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A30D25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0,250m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E020150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≥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DF92C42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0,100m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1B23C3C9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461AA766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  <w:tr w:rsidR="001F3809" w:rsidRPr="001F3809" w14:paraId="0F40A0C2" w14:textId="77777777" w:rsidTr="00B64F42">
              <w:tc>
                <w:tcPr>
                  <w:tcW w:w="0" w:type="auto"/>
                  <w:tcMar>
                    <w:right w:w="100" w:type="dxa"/>
                  </w:tcMar>
                </w:tcPr>
                <w:p w14:paraId="70F3CFA6" w14:textId="77777777" w:rsidR="001F3809" w:rsidRPr="001F3809" w:rsidRDefault="001F3809" w:rsidP="001F3809">
                  <w:pPr>
                    <w:keepNext/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Poměr výšky a tloušťky prvku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5471FD67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h/t</w:t>
                  </w:r>
                  <w:proofErr w:type="spellStart"/>
                  <w:r w:rsidRPr="001F3809">
                    <w:rPr>
                      <w:rFonts w:ascii="Arial" w:hAnsi="Arial" w:cs="Arial"/>
                      <w:color w:val="000000"/>
                      <w:spacing w:val="0"/>
                      <w:position w:val="-3"/>
                      <w:sz w:val="12"/>
                      <w:szCs w:val="12"/>
                    </w:rPr>
                    <w:t>ef</w:t>
                  </w:r>
                  <w:proofErr w:type="spellEnd"/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4133A0D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=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60A6D232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14,000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7ADAC152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≤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35375BFA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30,000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27D062F5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Cambria Math" w:hAnsi="Cambria Math" w:cs="Cambria Math"/>
                      <w:color w:val="000000"/>
                      <w:spacing w:val="0"/>
                      <w:sz w:val="15"/>
                      <w:szCs w:val="15"/>
                    </w:rPr>
                    <w:t>⇒</w:t>
                  </w:r>
                </w:p>
              </w:tc>
              <w:tc>
                <w:tcPr>
                  <w:tcW w:w="0" w:type="auto"/>
                  <w:tcMar>
                    <w:right w:w="100" w:type="dxa"/>
                  </w:tcMar>
                </w:tcPr>
                <w:p w14:paraId="00712261" w14:textId="77777777" w:rsidR="001F3809" w:rsidRPr="001F3809" w:rsidRDefault="001F3809" w:rsidP="001F3809">
                  <w:pPr>
                    <w:spacing w:line="259" w:lineRule="auto"/>
                    <w:ind w:firstLine="0"/>
                    <w:jc w:val="left"/>
                    <w:rPr>
                      <w:rFonts w:ascii="Arial" w:hAnsi="Arial" w:cs="Arial"/>
                      <w:spacing w:val="0"/>
                      <w:sz w:val="20"/>
                    </w:rPr>
                  </w:pPr>
                  <w:r w:rsidRPr="001F3809">
                    <w:rPr>
                      <w:rFonts w:ascii="Arial" w:hAnsi="Arial" w:cs="Arial"/>
                      <w:color w:val="000000"/>
                      <w:spacing w:val="0"/>
                      <w:sz w:val="15"/>
                      <w:szCs w:val="15"/>
                    </w:rPr>
                    <w:t>Vyhovuje</w:t>
                  </w:r>
                </w:p>
              </w:tc>
            </w:tr>
          </w:tbl>
          <w:p w14:paraId="3D63EAD3" w14:textId="77777777" w:rsidR="001F3809" w:rsidRPr="001F3809" w:rsidRDefault="001F3809" w:rsidP="001F3809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A000"/>
                <w:spacing w:val="0"/>
                <w:sz w:val="15"/>
                <w:szCs w:val="15"/>
              </w:rPr>
              <w:t>Mezní stav použitelnosti - Vyhovuje</w:t>
            </w:r>
          </w:p>
        </w:tc>
      </w:tr>
      <w:tr w:rsidR="001F3809" w:rsidRPr="001F3809" w14:paraId="292431F5" w14:textId="77777777" w:rsidTr="00B64F42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</w:tcBorders>
            <w:shd w:val="clear" w:color="auto" w:fill="BFDEF0"/>
            <w:tcMar>
              <w:top w:w="25" w:type="dxa"/>
              <w:left w:w="50" w:type="dxa"/>
              <w:bottom w:w="25" w:type="dxa"/>
              <w:right w:w="50" w:type="dxa"/>
            </w:tcMar>
            <w:vAlign w:val="center"/>
          </w:tcPr>
          <w:p w14:paraId="20AF5C89" w14:textId="77777777" w:rsidR="001F3809" w:rsidRPr="001F3809" w:rsidRDefault="001F3809" w:rsidP="001F3809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20"/>
              </w:rPr>
            </w:pPr>
          </w:p>
        </w:tc>
        <w:tc>
          <w:tcPr>
            <w:tcW w:w="0" w:type="auto"/>
            <w:tcBorders>
              <w:top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5" w:type="dxa"/>
              <w:left w:w="50" w:type="dxa"/>
              <w:bottom w:w="25" w:type="dxa"/>
              <w:right w:w="50" w:type="dxa"/>
            </w:tcMar>
            <w:vAlign w:val="center"/>
          </w:tcPr>
          <w:p w14:paraId="027DA4B4" w14:textId="77777777" w:rsidR="001F3809" w:rsidRPr="001F3809" w:rsidRDefault="001F3809" w:rsidP="001F3809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20"/>
              </w:rPr>
            </w:pPr>
            <w:r w:rsidRPr="001F3809">
              <w:rPr>
                <w:rFonts w:ascii="Arial" w:hAnsi="Arial" w:cs="Arial"/>
                <w:b/>
                <w:color w:val="007AC3"/>
                <w:spacing w:val="0"/>
                <w:sz w:val="20"/>
              </w:rPr>
              <w:t>Vyhovuje</w:t>
            </w:r>
          </w:p>
        </w:tc>
      </w:tr>
    </w:tbl>
    <w:p w14:paraId="1D726914" w14:textId="1323E9BB" w:rsidR="008F54E1" w:rsidRDefault="00CA5270" w:rsidP="00CA5270">
      <w:pPr>
        <w:spacing w:line="240" w:lineRule="auto"/>
        <w:ind w:firstLine="0"/>
        <w:jc w:val="center"/>
      </w:pPr>
      <w:r>
        <w:rPr>
          <w:noProof/>
        </w:rPr>
        <w:drawing>
          <wp:inline distT="0" distB="0" distL="0" distR="0" wp14:anchorId="63CA67D9" wp14:editId="48E067AE">
            <wp:extent cx="3886200" cy="3003011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3907988" cy="301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F54E1">
        <w:br w:type="page"/>
      </w:r>
    </w:p>
    <w:p w14:paraId="16F2B5CB" w14:textId="0D64B4BD" w:rsidR="00313D48" w:rsidRDefault="00313D48" w:rsidP="00313D48">
      <w:pPr>
        <w:pStyle w:val="Nadpis2"/>
      </w:pPr>
      <w:bookmarkStart w:id="105" w:name="_Toc85130131"/>
      <w:r>
        <w:lastRenderedPageBreak/>
        <w:t xml:space="preserve">SO 02 rekonstrukce šaten </w:t>
      </w:r>
      <w:r w:rsidR="00C012FF">
        <w:t>–</w:t>
      </w:r>
      <w:r>
        <w:t xml:space="preserve"> </w:t>
      </w:r>
      <w:r w:rsidR="00C012FF">
        <w:t>OK nosníky nad bourané otvory</w:t>
      </w:r>
      <w:bookmarkEnd w:id="105"/>
    </w:p>
    <w:p w14:paraId="6B767752" w14:textId="7CE3FFED" w:rsidR="00F418D0" w:rsidRDefault="00F418D0" w:rsidP="00F418D0">
      <w:pPr>
        <w:pStyle w:val="Nadpis3"/>
      </w:pPr>
      <w:bookmarkStart w:id="106" w:name="_Toc85130132"/>
      <w:r>
        <w:t>1.NP</w:t>
      </w:r>
      <w:bookmarkEnd w:id="106"/>
    </w:p>
    <w:p w14:paraId="4DDF9F65" w14:textId="48A78990" w:rsidR="00313D48" w:rsidRDefault="00F418D0">
      <w:pPr>
        <w:spacing w:line="240" w:lineRule="auto"/>
        <w:ind w:firstLine="0"/>
        <w:jc w:val="left"/>
      </w:pPr>
      <w:r w:rsidRPr="00F418D0">
        <w:rPr>
          <w:noProof/>
        </w:rPr>
        <w:drawing>
          <wp:inline distT="0" distB="0" distL="0" distR="0" wp14:anchorId="4D3CF069" wp14:editId="63F651FB">
            <wp:extent cx="5976620" cy="3511550"/>
            <wp:effectExtent l="0" t="0" r="5080" b="0"/>
            <wp:docPr id="479" name="Obrázek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F555A" w14:textId="734BACBE" w:rsidR="00F418D0" w:rsidRPr="0024350E" w:rsidRDefault="0024350E">
      <w:pPr>
        <w:spacing w:line="240" w:lineRule="auto"/>
        <w:ind w:firstLine="0"/>
        <w:jc w:val="left"/>
        <w:rPr>
          <w:b/>
          <w:bCs/>
        </w:rPr>
      </w:pPr>
      <w:r w:rsidRPr="0024350E">
        <w:rPr>
          <w:b/>
          <w:bCs/>
        </w:rPr>
        <w:t>A:</w:t>
      </w:r>
    </w:p>
    <w:p w14:paraId="0D77F439" w14:textId="6C755988" w:rsidR="00C012FF" w:rsidRDefault="00F418D0">
      <w:pPr>
        <w:spacing w:line="240" w:lineRule="auto"/>
        <w:ind w:firstLine="0"/>
        <w:jc w:val="left"/>
      </w:pPr>
      <w:r w:rsidRPr="00F418D0">
        <w:rPr>
          <w:noProof/>
        </w:rPr>
        <w:drawing>
          <wp:inline distT="0" distB="0" distL="0" distR="0" wp14:anchorId="073A8BF2" wp14:editId="7BB3E6DE">
            <wp:extent cx="5976620" cy="2055495"/>
            <wp:effectExtent l="0" t="0" r="5080" b="1905"/>
            <wp:docPr id="492" name="Obrázek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05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DE546" w14:textId="4B09CACA" w:rsidR="0024350E" w:rsidRPr="0024350E" w:rsidRDefault="0024350E" w:rsidP="0024350E">
      <w:pPr>
        <w:spacing w:line="240" w:lineRule="auto"/>
        <w:ind w:firstLine="0"/>
        <w:jc w:val="left"/>
        <w:rPr>
          <w:b/>
          <w:bCs/>
        </w:rPr>
      </w:pPr>
      <w:r>
        <w:rPr>
          <w:b/>
          <w:bCs/>
        </w:rPr>
        <w:t>B</w:t>
      </w:r>
      <w:r w:rsidRPr="0024350E">
        <w:rPr>
          <w:b/>
          <w:bCs/>
        </w:rPr>
        <w:t>:</w:t>
      </w:r>
    </w:p>
    <w:p w14:paraId="7564721F" w14:textId="5C54BB7D" w:rsidR="00F418D0" w:rsidRDefault="00F418D0">
      <w:pPr>
        <w:spacing w:line="240" w:lineRule="auto"/>
        <w:ind w:firstLine="0"/>
        <w:jc w:val="left"/>
      </w:pPr>
      <w:r w:rsidRPr="00F418D0">
        <w:rPr>
          <w:noProof/>
        </w:rPr>
        <w:drawing>
          <wp:inline distT="0" distB="0" distL="0" distR="0" wp14:anchorId="26E2A184" wp14:editId="3FACC6F0">
            <wp:extent cx="5976620" cy="2055495"/>
            <wp:effectExtent l="0" t="0" r="5080" b="1905"/>
            <wp:docPr id="493" name="Obrázek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05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983BA" w14:textId="38CFCE95" w:rsidR="00F418D0" w:rsidRPr="0024350E" w:rsidRDefault="0024350E">
      <w:pPr>
        <w:spacing w:line="240" w:lineRule="auto"/>
        <w:ind w:firstLine="0"/>
        <w:jc w:val="left"/>
        <w:rPr>
          <w:b/>
          <w:bCs/>
        </w:rPr>
      </w:pPr>
      <w:r w:rsidRPr="0024350E">
        <w:rPr>
          <w:b/>
          <w:bCs/>
        </w:rPr>
        <w:lastRenderedPageBreak/>
        <w:t>C</w:t>
      </w:r>
      <w:r>
        <w:rPr>
          <w:b/>
          <w:bCs/>
        </w:rPr>
        <w:t>:</w:t>
      </w:r>
    </w:p>
    <w:p w14:paraId="651E8FE8" w14:textId="4628D9B7" w:rsidR="00F418D0" w:rsidRDefault="00F418D0">
      <w:pPr>
        <w:spacing w:line="240" w:lineRule="auto"/>
        <w:ind w:firstLine="0"/>
        <w:jc w:val="left"/>
      </w:pPr>
      <w:r w:rsidRPr="00F418D0">
        <w:rPr>
          <w:noProof/>
        </w:rPr>
        <w:drawing>
          <wp:inline distT="0" distB="0" distL="0" distR="0" wp14:anchorId="2027509A" wp14:editId="6258BB6E">
            <wp:extent cx="5976620" cy="2055495"/>
            <wp:effectExtent l="0" t="0" r="5080" b="1905"/>
            <wp:docPr id="494" name="Obrázek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05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C943C" w14:textId="12BFAC6C" w:rsidR="0024350E" w:rsidRDefault="0024350E">
      <w:pPr>
        <w:spacing w:line="240" w:lineRule="auto"/>
        <w:ind w:firstLine="0"/>
        <w:jc w:val="left"/>
      </w:pPr>
    </w:p>
    <w:tbl>
      <w:tblPr>
        <w:tblW w:w="9154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1204"/>
        <w:gridCol w:w="1204"/>
        <w:gridCol w:w="1252"/>
        <w:gridCol w:w="1003"/>
        <w:gridCol w:w="1252"/>
        <w:gridCol w:w="1445"/>
        <w:gridCol w:w="1120"/>
      </w:tblGrid>
      <w:tr w:rsidR="0024350E" w:rsidRPr="0024350E" w14:paraId="487B6985" w14:textId="77777777" w:rsidTr="0024350E">
        <w:trPr>
          <w:tblHeader/>
        </w:trPr>
        <w:tc>
          <w:tcPr>
            <w:tcW w:w="915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C5207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8"/>
                <w:szCs w:val="24"/>
              </w:rPr>
              <w:t>Materiály</w:t>
            </w:r>
          </w:p>
        </w:tc>
      </w:tr>
      <w:tr w:rsidR="0024350E" w:rsidRPr="0024350E" w14:paraId="70A19448" w14:textId="77777777" w:rsidTr="007F238A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18BE98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Mat.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8BEF6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6C6E8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8D913A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Poissonův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00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D3A2A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Objem. tíha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413578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tepl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rozt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445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11A9B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 spolehlivosti</w:t>
            </w:r>
          </w:p>
        </w:tc>
        <w:tc>
          <w:tcPr>
            <w:tcW w:w="111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1A98D6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Materiálový</w:t>
            </w:r>
          </w:p>
        </w:tc>
      </w:tr>
      <w:tr w:rsidR="0024350E" w:rsidRPr="0024350E" w14:paraId="3105EF20" w14:textId="77777777" w:rsidTr="007F238A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1C28A6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F43D81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E [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8C612A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G [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1C6337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Symbol" w:hAnsi="Symbol" w:cs="Arial"/>
                <w:spacing w:val="0"/>
                <w:sz w:val="16"/>
                <w:szCs w:val="24"/>
              </w:rPr>
              <w:t>n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BB00DF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kN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/m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3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C14214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[1/K]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B4E9B1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M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1A1389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model</w:t>
            </w:r>
          </w:p>
        </w:tc>
      </w:tr>
      <w:tr w:rsidR="0024350E" w:rsidRPr="0024350E" w14:paraId="782BAAC6" w14:textId="77777777" w:rsidTr="007F238A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B35D6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480" w:type="dxa"/>
            <w:gridSpan w:val="7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B138D9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Ocel S 235 JR | CSN EN 10025-2:2004-11</w:t>
            </w:r>
          </w:p>
        </w:tc>
      </w:tr>
      <w:tr w:rsidR="0024350E" w:rsidRPr="0024350E" w14:paraId="0E3622C2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E4374B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CE1D4B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210000.000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EAA65D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80769.200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2A10EE0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0.300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6873F2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78.50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D8DB99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1.20E-05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7116BA1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FECE5B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</w:tbl>
    <w:p w14:paraId="4DE02E90" w14:textId="77777777" w:rsidR="0024350E" w:rsidRPr="0024350E" w:rsidRDefault="0024350E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164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674"/>
        <w:gridCol w:w="1252"/>
        <w:gridCol w:w="1252"/>
        <w:gridCol w:w="1201"/>
        <w:gridCol w:w="942"/>
        <w:gridCol w:w="944"/>
        <w:gridCol w:w="1132"/>
        <w:gridCol w:w="1093"/>
      </w:tblGrid>
      <w:tr w:rsidR="0024350E" w:rsidRPr="0024350E" w14:paraId="0D137022" w14:textId="77777777" w:rsidTr="0024350E">
        <w:trPr>
          <w:tblHeader/>
        </w:trPr>
        <w:tc>
          <w:tcPr>
            <w:tcW w:w="916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672C1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8"/>
                <w:szCs w:val="24"/>
              </w:rPr>
              <w:t>Průřezy</w:t>
            </w:r>
          </w:p>
        </w:tc>
      </w:tr>
      <w:tr w:rsidR="0024350E" w:rsidRPr="0024350E" w14:paraId="0DACFE7D" w14:textId="77777777" w:rsidTr="007F238A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DC192E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Průřez</w:t>
            </w:r>
          </w:p>
        </w:tc>
        <w:tc>
          <w:tcPr>
            <w:tcW w:w="67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2D9DD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Mater.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F0DB0A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T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B3EC53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0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21FD06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94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8BC77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Hlavní osy</w:t>
            </w:r>
          </w:p>
        </w:tc>
        <w:tc>
          <w:tcPr>
            <w:tcW w:w="94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26F8F8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Natočení</w:t>
            </w:r>
          </w:p>
        </w:tc>
        <w:tc>
          <w:tcPr>
            <w:tcW w:w="2225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CE1CE1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Celkové rozměry [mm]</w:t>
            </w:r>
          </w:p>
        </w:tc>
      </w:tr>
      <w:tr w:rsidR="0024350E" w:rsidRPr="0024350E" w14:paraId="50C1A232" w14:textId="77777777" w:rsidTr="007F238A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0ABAD9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53066A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CE00AB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A [mm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A07B85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538B64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94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BB6A51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[°]</w:t>
            </w:r>
          </w:p>
        </w:tc>
        <w:tc>
          <w:tcPr>
            <w:tcW w:w="94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8E8BD5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' [°]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3B3DBC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Šířka b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602B40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Výška h</w:t>
            </w:r>
          </w:p>
        </w:tc>
      </w:tr>
      <w:tr w:rsidR="0024350E" w:rsidRPr="0024350E" w14:paraId="6C356D27" w14:textId="77777777" w:rsidTr="007F238A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784BB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490" w:type="dxa"/>
            <w:gridSpan w:val="8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4FD15A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2I I 140-66 | Ferona - DIN 1025-1:1995</w:t>
            </w:r>
          </w:p>
        </w:tc>
      </w:tr>
      <w:tr w:rsidR="0024350E" w:rsidRPr="0024350E" w14:paraId="0CA48974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A9732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7B4182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0F80B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4963010.5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C9995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11460000.0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50D570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4689752.0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BD19ED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3C8318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221703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132.0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7DBF72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140.0</w:t>
            </w:r>
          </w:p>
        </w:tc>
      </w:tr>
      <w:tr w:rsidR="0024350E" w:rsidRPr="0024350E" w14:paraId="2DFEFF02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F39E02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A59678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2E474D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3660.0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1631FB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1372.8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2C39CF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1448.1</w:t>
            </w:r>
          </w:p>
        </w:tc>
        <w:tc>
          <w:tcPr>
            <w:tcW w:w="94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56AB85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A2F4D1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3ADDAA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0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FAAFED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24350E" w:rsidRPr="0024350E" w14:paraId="427D22A5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89AA1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8490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E4F47A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2I I 160-74 | Ferona - DIN 1025-1:1995</w:t>
            </w:r>
          </w:p>
        </w:tc>
      </w:tr>
      <w:tr w:rsidR="0024350E" w:rsidRPr="0024350E" w14:paraId="539D65B3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A6DE5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ACBDF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00B16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7933618.0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A396D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18700000.0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DD78D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7336656.5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1718A5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D4712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06180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148.0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D467C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160.0</w:t>
            </w:r>
          </w:p>
        </w:tc>
      </w:tr>
      <w:tr w:rsidR="0024350E" w:rsidRPr="0024350E" w14:paraId="27A8BF3D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853774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513537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1765F1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4560.0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52BB5A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1683.2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8E5750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1834.3</w:t>
            </w:r>
          </w:p>
        </w:tc>
        <w:tc>
          <w:tcPr>
            <w:tcW w:w="94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5C77CC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10C074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5805F8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0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8DE6A8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24350E" w:rsidRPr="0024350E" w14:paraId="7AB61673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BD61F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8490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646CF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2I I 180-82 | Ferona - DIN 1025-1:1995</w:t>
            </w:r>
          </w:p>
        </w:tc>
      </w:tr>
      <w:tr w:rsidR="0024350E" w:rsidRPr="0024350E" w14:paraId="1B4D8B1B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88336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2282F5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AABDB7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12065577.0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E0E4D8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29000000.0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5C1E96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11006002.0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B24ADD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92E40F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7F031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164.0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9A7895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180.0</w:t>
            </w:r>
          </w:p>
        </w:tc>
      </w:tr>
      <w:tr w:rsidR="0024350E" w:rsidRPr="0024350E" w14:paraId="0A67532D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8DE47E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27837A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8FB4B3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5580.0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B8094F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2025.2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EE0368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2265.5</w:t>
            </w:r>
          </w:p>
        </w:tc>
        <w:tc>
          <w:tcPr>
            <w:tcW w:w="94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A98AE9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E6F812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6BA468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0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3316E7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38EEA291" w14:textId="73BD5048" w:rsidR="0024350E" w:rsidRDefault="0024350E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p w14:paraId="40BDC12F" w14:textId="4521D0AA" w:rsidR="00E36DC5" w:rsidRDefault="00E36DC5" w:rsidP="00E36DC5">
      <w:pPr>
        <w:widowControl w:val="0"/>
        <w:tabs>
          <w:tab w:val="left" w:pos="3119"/>
          <w:tab w:val="left" w:pos="6237"/>
        </w:tabs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  <w:r>
        <w:rPr>
          <w:noProof/>
        </w:rPr>
        <w:drawing>
          <wp:inline distT="0" distB="0" distL="0" distR="0" wp14:anchorId="23F37242" wp14:editId="011B476D">
            <wp:extent cx="1803365" cy="2333767"/>
            <wp:effectExtent l="0" t="0" r="6985" b="0"/>
            <wp:docPr id="505" name="Obrázek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1807001" cy="2338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pacing w:val="0"/>
          <w:szCs w:val="24"/>
        </w:rPr>
        <w:tab/>
      </w:r>
      <w:r>
        <w:rPr>
          <w:noProof/>
        </w:rPr>
        <w:drawing>
          <wp:inline distT="0" distB="0" distL="0" distR="0" wp14:anchorId="5D1F3F08" wp14:editId="0E8FD99F">
            <wp:extent cx="1782189" cy="2330071"/>
            <wp:effectExtent l="0" t="0" r="8890" b="0"/>
            <wp:docPr id="509" name="Obrázek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800661" cy="2354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pacing w:val="0"/>
          <w:szCs w:val="24"/>
        </w:rPr>
        <w:tab/>
      </w:r>
      <w:r>
        <w:rPr>
          <w:noProof/>
        </w:rPr>
        <w:drawing>
          <wp:inline distT="0" distB="0" distL="0" distR="0" wp14:anchorId="3D4ED18A" wp14:editId="3F9C6501">
            <wp:extent cx="1811749" cy="2319541"/>
            <wp:effectExtent l="0" t="0" r="0" b="5080"/>
            <wp:docPr id="510" name="Obrázek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826199" cy="2338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6CFB7" w14:textId="77777777" w:rsidR="00E36DC5" w:rsidRPr="0024350E" w:rsidRDefault="00E36DC5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164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253"/>
        <w:gridCol w:w="2650"/>
        <w:gridCol w:w="770"/>
        <w:gridCol w:w="963"/>
        <w:gridCol w:w="963"/>
        <w:gridCol w:w="891"/>
      </w:tblGrid>
      <w:tr w:rsidR="0024350E" w:rsidRPr="0024350E" w14:paraId="60E4CA14" w14:textId="77777777" w:rsidTr="0024350E">
        <w:trPr>
          <w:tblHeader/>
        </w:trPr>
        <w:tc>
          <w:tcPr>
            <w:tcW w:w="916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42D175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8"/>
                <w:szCs w:val="24"/>
              </w:rPr>
              <w:t>Zatěžovací stavy</w:t>
            </w:r>
          </w:p>
        </w:tc>
      </w:tr>
      <w:tr w:rsidR="0024350E" w:rsidRPr="0024350E" w14:paraId="1A92A658" w14:textId="77777777" w:rsidTr="007F238A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42955E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25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D25E3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73F8E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EN 1990 | ČSN</w:t>
            </w:r>
          </w:p>
        </w:tc>
        <w:tc>
          <w:tcPr>
            <w:tcW w:w="3587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21A3B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Vlastní tíha - Součinitel ve směru</w:t>
            </w:r>
          </w:p>
        </w:tc>
      </w:tr>
      <w:tr w:rsidR="0024350E" w:rsidRPr="0024350E" w14:paraId="08AFBEB2" w14:textId="77777777" w:rsidTr="007F238A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7044DC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stav</w:t>
            </w:r>
          </w:p>
        </w:tc>
        <w:tc>
          <w:tcPr>
            <w:tcW w:w="225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B28433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 stavu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2A6E40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Kategorie účinků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787AF7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Aktivní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B638C3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X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5083E2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Y</w:t>
            </w:r>
          </w:p>
        </w:tc>
        <w:tc>
          <w:tcPr>
            <w:tcW w:w="89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84636C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</w:t>
            </w:r>
          </w:p>
        </w:tc>
      </w:tr>
      <w:tr w:rsidR="0024350E" w:rsidRPr="0024350E" w14:paraId="60D49858" w14:textId="77777777" w:rsidTr="007F238A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9335CB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25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278150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Vlastní tíha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3CC34E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Stálé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C16E0C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x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B92DB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F1CC5F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89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DE261F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1.000</w:t>
            </w:r>
          </w:p>
        </w:tc>
      </w:tr>
      <w:tr w:rsidR="0024350E" w:rsidRPr="0024350E" w14:paraId="268D8D9F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6E5457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253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4A74D8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Užitné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156500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Užitná zatížení - kategorie C: shromažďovací plochy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749969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D228AC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132B40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1326D0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5E59820B" w14:textId="77777777" w:rsidR="0024350E" w:rsidRPr="0024350E" w:rsidRDefault="0024350E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164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481"/>
        <w:gridCol w:w="3662"/>
        <w:gridCol w:w="481"/>
        <w:gridCol w:w="770"/>
        <w:gridCol w:w="770"/>
        <w:gridCol w:w="2326"/>
      </w:tblGrid>
      <w:tr w:rsidR="0024350E" w:rsidRPr="0024350E" w14:paraId="40B993D1" w14:textId="77777777" w:rsidTr="0024350E">
        <w:trPr>
          <w:tblHeader/>
        </w:trPr>
        <w:tc>
          <w:tcPr>
            <w:tcW w:w="916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ADECF0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8"/>
                <w:szCs w:val="24"/>
              </w:rPr>
              <w:t>Kombinace zatížení</w:t>
            </w:r>
          </w:p>
        </w:tc>
      </w:tr>
      <w:tr w:rsidR="0024350E" w:rsidRPr="0024350E" w14:paraId="76AF79DA" w14:textId="77777777" w:rsidTr="007F238A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A6882F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4143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674B62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Kombinace zatížení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7D35D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3866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C871EA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24350E" w:rsidRPr="0024350E" w14:paraId="3FD52AE2" w14:textId="77777777" w:rsidTr="007F238A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4E29F3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5023CD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NS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1E60C9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17D743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4E1264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Součinitel</w:t>
            </w:r>
          </w:p>
        </w:tc>
        <w:tc>
          <w:tcPr>
            <w:tcW w:w="3096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C861B6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Zatěžovací stav</w:t>
            </w:r>
          </w:p>
        </w:tc>
      </w:tr>
      <w:tr w:rsidR="0024350E" w:rsidRPr="0024350E" w14:paraId="035A2927" w14:textId="77777777" w:rsidTr="007F238A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DB076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KZ1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B8CCF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9B2C9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1.35*ZS1 + 1.5*ZS2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809898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0EE95A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BF000A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32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1570B5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Vlastní tíha</w:t>
            </w:r>
          </w:p>
        </w:tc>
      </w:tr>
      <w:tr w:rsidR="0024350E" w:rsidRPr="0024350E" w14:paraId="191E5E2C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4E960E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837A24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959008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67619F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BCF6AF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F47ECE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326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55781E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Užitné</w:t>
            </w:r>
          </w:p>
        </w:tc>
      </w:tr>
      <w:tr w:rsidR="0024350E" w:rsidRPr="0024350E" w14:paraId="6D7699DA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D0F71C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KZ2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48C0D0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BDC681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ZS1 + ZS2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91E3B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4D9C78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1C7B2D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326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525FD6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Vlastní tíha</w:t>
            </w:r>
          </w:p>
        </w:tc>
      </w:tr>
      <w:tr w:rsidR="0024350E" w:rsidRPr="0024350E" w14:paraId="05A78210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9F926B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64E671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8D58A8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33097E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A40C64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20426B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326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44E949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Užitné</w:t>
            </w:r>
          </w:p>
        </w:tc>
      </w:tr>
    </w:tbl>
    <w:p w14:paraId="44F76481" w14:textId="77777777" w:rsidR="0024350E" w:rsidRPr="0024350E" w:rsidRDefault="0024350E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164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820"/>
        <w:gridCol w:w="5670"/>
      </w:tblGrid>
      <w:tr w:rsidR="0024350E" w:rsidRPr="0024350E" w14:paraId="25FCEB33" w14:textId="77777777" w:rsidTr="007F238A">
        <w:trPr>
          <w:tblHeader/>
        </w:trPr>
        <w:tc>
          <w:tcPr>
            <w:tcW w:w="91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1D791B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8"/>
                <w:szCs w:val="24"/>
              </w:rPr>
              <w:t>Kombinace výsledků</w:t>
            </w:r>
          </w:p>
        </w:tc>
      </w:tr>
      <w:tr w:rsidR="0024350E" w:rsidRPr="0024350E" w14:paraId="50186AEF" w14:textId="77777777" w:rsidTr="007F238A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2D7CA5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82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B7A11A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56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04B17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24350E" w:rsidRPr="0024350E" w14:paraId="2D00660E" w14:textId="77777777" w:rsidTr="007F238A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3CB2AD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výsledků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4384A8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E9032F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Zatěžování</w:t>
            </w:r>
          </w:p>
        </w:tc>
      </w:tr>
      <w:tr w:rsidR="0024350E" w:rsidRPr="0024350E" w14:paraId="71EB1732" w14:textId="77777777" w:rsidTr="007F238A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357FAA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KV1</w:t>
            </w:r>
          </w:p>
        </w:tc>
        <w:tc>
          <w:tcPr>
            <w:tcW w:w="282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136E0A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 xml:space="preserve">MSÚ (STR/GEO) - trvalá/dočasná - </w:t>
            </w:r>
            <w:proofErr w:type="spellStart"/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rovn</w:t>
            </w:r>
            <w:proofErr w:type="spellEnd"/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. 6.10</w:t>
            </w:r>
          </w:p>
        </w:tc>
        <w:tc>
          <w:tcPr>
            <w:tcW w:w="567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154812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KZ1/s</w:t>
            </w:r>
          </w:p>
        </w:tc>
      </w:tr>
      <w:tr w:rsidR="0024350E" w:rsidRPr="0024350E" w14:paraId="01131034" w14:textId="77777777" w:rsidTr="007F238A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2E5C03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KV2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30AE85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MSP - charakteristická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480824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KZ2/s</w:t>
            </w:r>
          </w:p>
        </w:tc>
      </w:tr>
    </w:tbl>
    <w:p w14:paraId="53613ABC" w14:textId="4EE46D18" w:rsidR="007F238A" w:rsidRDefault="007F238A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p w14:paraId="54171FB4" w14:textId="77777777" w:rsidR="0024350E" w:rsidRPr="0024350E" w:rsidRDefault="0024350E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  <w:r w:rsidRPr="0024350E">
        <w:rPr>
          <w:rFonts w:ascii="Calibri" w:hAnsi="Calibri" w:cs="Arial"/>
          <w:spacing w:val="0"/>
          <w:sz w:val="18"/>
          <w:szCs w:val="24"/>
        </w:rPr>
        <w:t>ZS1</w:t>
      </w:r>
    </w:p>
    <w:tbl>
      <w:tblPr>
        <w:tblW w:w="9164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5"/>
        <w:gridCol w:w="1060"/>
        <w:gridCol w:w="909"/>
        <w:gridCol w:w="850"/>
        <w:gridCol w:w="1252"/>
        <w:gridCol w:w="867"/>
        <w:gridCol w:w="1158"/>
        <w:gridCol w:w="12"/>
        <w:gridCol w:w="662"/>
        <w:gridCol w:w="963"/>
        <w:gridCol w:w="756"/>
      </w:tblGrid>
      <w:tr w:rsidR="0024350E" w:rsidRPr="0024350E" w14:paraId="4385FA09" w14:textId="77777777" w:rsidTr="0024350E">
        <w:trPr>
          <w:tblHeader/>
        </w:trPr>
        <w:tc>
          <w:tcPr>
            <w:tcW w:w="678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2826C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8"/>
                <w:szCs w:val="24"/>
              </w:rPr>
              <w:t>Zatížení na prut</w:t>
            </w:r>
          </w:p>
        </w:tc>
        <w:tc>
          <w:tcPr>
            <w:tcW w:w="23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D64EA87" w14:textId="03D17F10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9"/>
                <w:szCs w:val="24"/>
              </w:rPr>
            </w:pPr>
          </w:p>
        </w:tc>
      </w:tr>
      <w:tr w:rsidR="007F238A" w:rsidRPr="0024350E" w14:paraId="163B70E7" w14:textId="77777777" w:rsidTr="007F238A">
        <w:trPr>
          <w:tblHeader/>
        </w:trPr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5D5FF9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106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BA1E6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Vztaženo</w:t>
            </w:r>
          </w:p>
        </w:tc>
        <w:tc>
          <w:tcPr>
            <w:tcW w:w="90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2D9FF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Na prutech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5E063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215D1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86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5FE52B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B90CC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Vztažná</w:t>
            </w:r>
          </w:p>
        </w:tc>
        <w:tc>
          <w:tcPr>
            <w:tcW w:w="2393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2B17C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Parametry zatížení</w:t>
            </w:r>
          </w:p>
        </w:tc>
      </w:tr>
      <w:tr w:rsidR="007F238A" w:rsidRPr="0024350E" w14:paraId="11ACAA98" w14:textId="77777777" w:rsidTr="007F238A">
        <w:trPr>
          <w:tblHeader/>
        </w:trPr>
        <w:tc>
          <w:tcPr>
            <w:tcW w:w="67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167185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B1CE9C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na</w:t>
            </w:r>
          </w:p>
        </w:tc>
        <w:tc>
          <w:tcPr>
            <w:tcW w:w="9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F41C8B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9BE143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typ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C1B100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průběh</w:t>
            </w:r>
          </w:p>
        </w:tc>
        <w:tc>
          <w:tcPr>
            <w:tcW w:w="8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54281E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směr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37F79E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délka</w:t>
            </w:r>
          </w:p>
        </w:tc>
        <w:tc>
          <w:tcPr>
            <w:tcW w:w="674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C736E3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Symbol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358777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Hodnota</w:t>
            </w:r>
          </w:p>
        </w:tc>
        <w:tc>
          <w:tcPr>
            <w:tcW w:w="7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3EC0C9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Jednotka</w:t>
            </w:r>
          </w:p>
        </w:tc>
      </w:tr>
      <w:tr w:rsidR="0024350E" w:rsidRPr="0024350E" w14:paraId="243A3E50" w14:textId="77777777" w:rsidTr="007F238A"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8194E9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106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DE94B6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Pruty</w:t>
            </w:r>
          </w:p>
        </w:tc>
        <w:tc>
          <w:tcPr>
            <w:tcW w:w="909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29FF7A8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1-10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90B5B8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Síla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3C38B3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Konstant.</w:t>
            </w:r>
          </w:p>
        </w:tc>
        <w:tc>
          <w:tcPr>
            <w:tcW w:w="867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FC0547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ZL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073FA8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Skutečná d.</w:t>
            </w:r>
          </w:p>
        </w:tc>
        <w:tc>
          <w:tcPr>
            <w:tcW w:w="674" w:type="dxa"/>
            <w:gridSpan w:val="2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C5F86A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p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7BCAA0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40.000</w:t>
            </w:r>
          </w:p>
        </w:tc>
        <w:tc>
          <w:tcPr>
            <w:tcW w:w="756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7BD48D3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kN</w:t>
            </w:r>
            <w:proofErr w:type="spellEnd"/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/m</w:t>
            </w:r>
          </w:p>
        </w:tc>
      </w:tr>
    </w:tbl>
    <w:p w14:paraId="697559E7" w14:textId="77777777" w:rsidR="0024350E" w:rsidRPr="0024350E" w:rsidRDefault="0024350E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164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468"/>
        <w:gridCol w:w="733"/>
        <w:gridCol w:w="876"/>
        <w:gridCol w:w="934"/>
        <w:gridCol w:w="934"/>
        <w:gridCol w:w="934"/>
        <w:gridCol w:w="934"/>
        <w:gridCol w:w="800"/>
        <w:gridCol w:w="411"/>
        <w:gridCol w:w="439"/>
        <w:gridCol w:w="851"/>
        <w:gridCol w:w="850"/>
      </w:tblGrid>
      <w:tr w:rsidR="0024350E" w:rsidRPr="0024350E" w14:paraId="7884FC00" w14:textId="77777777" w:rsidTr="0024350E">
        <w:trPr>
          <w:tblHeader/>
        </w:trPr>
        <w:tc>
          <w:tcPr>
            <w:tcW w:w="702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606E0C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8"/>
                <w:szCs w:val="24"/>
              </w:rPr>
              <w:t>Zatížení na pruty - Excentricita zatížení</w:t>
            </w:r>
          </w:p>
        </w:tc>
        <w:tc>
          <w:tcPr>
            <w:tcW w:w="21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E97D9E" w14:textId="1704371F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9"/>
                <w:szCs w:val="24"/>
              </w:rPr>
            </w:pPr>
          </w:p>
        </w:tc>
      </w:tr>
      <w:tr w:rsidR="0024350E" w:rsidRPr="0024350E" w14:paraId="3BE85168" w14:textId="77777777" w:rsidTr="007F238A">
        <w:trPr>
          <w:tblHeader/>
        </w:trPr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C4718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73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B4426A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Vztaženo</w:t>
            </w:r>
          </w:p>
        </w:tc>
        <w:tc>
          <w:tcPr>
            <w:tcW w:w="87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08CA47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Na prutech</w:t>
            </w:r>
          </w:p>
        </w:tc>
        <w:tc>
          <w:tcPr>
            <w:tcW w:w="1868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8F7A5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Absolutní odsazení</w:t>
            </w:r>
          </w:p>
        </w:tc>
        <w:tc>
          <w:tcPr>
            <w:tcW w:w="1868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154821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Absolutní odsazení</w:t>
            </w:r>
          </w:p>
        </w:tc>
        <w:tc>
          <w:tcPr>
            <w:tcW w:w="1650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0E9DB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Relativní odsazení</w:t>
            </w:r>
          </w:p>
        </w:tc>
        <w:tc>
          <w:tcPr>
            <w:tcW w:w="1701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5C46F2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Relativní odsazení</w:t>
            </w:r>
          </w:p>
        </w:tc>
      </w:tr>
      <w:tr w:rsidR="007F238A" w:rsidRPr="0024350E" w14:paraId="78F39B0D" w14:textId="77777777" w:rsidTr="007F238A">
        <w:trPr>
          <w:tblHeader/>
        </w:trPr>
        <w:tc>
          <w:tcPr>
            <w:tcW w:w="4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A87C56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è.</w:t>
            </w:r>
          </w:p>
        </w:tc>
        <w:tc>
          <w:tcPr>
            <w:tcW w:w="73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5AC798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na</w:t>
            </w:r>
          </w:p>
        </w:tc>
        <w:tc>
          <w:tcPr>
            <w:tcW w:w="87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4BEEE9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BD4A3D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79E991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A64F33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DD313E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  <w:tc>
          <w:tcPr>
            <w:tcW w:w="80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5AEF14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36B671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A5EDAE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401ED2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</w:tr>
      <w:tr w:rsidR="007F238A" w:rsidRPr="0024350E" w14:paraId="706CFA29" w14:textId="77777777" w:rsidTr="007F238A">
        <w:trPr>
          <w:tblHeader/>
        </w:trPr>
        <w:tc>
          <w:tcPr>
            <w:tcW w:w="4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490302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73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A94B19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56D009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1BD40F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471BA2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9FEC75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E31A99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80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244228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Osa y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AED8DF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Osa z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66C901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Osa 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DE11EF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Osa z</w:t>
            </w:r>
          </w:p>
        </w:tc>
      </w:tr>
      <w:tr w:rsidR="0024350E" w:rsidRPr="0024350E" w14:paraId="39503718" w14:textId="77777777" w:rsidTr="007F238A"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FC5E56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33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5FEEA5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Pruty</w:t>
            </w:r>
          </w:p>
        </w:tc>
        <w:tc>
          <w:tcPr>
            <w:tcW w:w="876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1F71462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1-10</w:t>
            </w:r>
          </w:p>
        </w:tc>
        <w:tc>
          <w:tcPr>
            <w:tcW w:w="9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79E112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9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603DE3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9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D713C9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9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C2E982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80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28F7FC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  <w:tc>
          <w:tcPr>
            <w:tcW w:w="850" w:type="dxa"/>
            <w:gridSpan w:val="2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62517C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  <w:tc>
          <w:tcPr>
            <w:tcW w:w="851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80E397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4C01E1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</w:tr>
    </w:tbl>
    <w:p w14:paraId="555E7786" w14:textId="77777777" w:rsidR="0024350E" w:rsidRPr="0024350E" w:rsidRDefault="0024350E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p w14:paraId="241C276C" w14:textId="77777777" w:rsidR="0024350E" w:rsidRPr="0024350E" w:rsidRDefault="0024350E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  <w:r w:rsidRPr="0024350E">
        <w:rPr>
          <w:rFonts w:ascii="Calibri" w:hAnsi="Calibri" w:cs="Arial"/>
          <w:spacing w:val="0"/>
          <w:sz w:val="18"/>
          <w:szCs w:val="24"/>
        </w:rPr>
        <w:t>ZS2</w:t>
      </w:r>
    </w:p>
    <w:tbl>
      <w:tblPr>
        <w:tblW w:w="9192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5"/>
        <w:gridCol w:w="1060"/>
        <w:gridCol w:w="909"/>
        <w:gridCol w:w="850"/>
        <w:gridCol w:w="1252"/>
        <w:gridCol w:w="867"/>
        <w:gridCol w:w="1158"/>
        <w:gridCol w:w="12"/>
        <w:gridCol w:w="662"/>
        <w:gridCol w:w="963"/>
        <w:gridCol w:w="772"/>
        <w:gridCol w:w="12"/>
      </w:tblGrid>
      <w:tr w:rsidR="0024350E" w:rsidRPr="0024350E" w14:paraId="23702D86" w14:textId="77777777" w:rsidTr="0024350E">
        <w:trPr>
          <w:tblHeader/>
        </w:trPr>
        <w:tc>
          <w:tcPr>
            <w:tcW w:w="678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721289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8"/>
                <w:szCs w:val="24"/>
              </w:rPr>
              <w:t>Zatížení na prut</w:t>
            </w:r>
          </w:p>
        </w:tc>
        <w:tc>
          <w:tcPr>
            <w:tcW w:w="24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E1FC25C" w14:textId="17C35D7B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9"/>
                <w:szCs w:val="24"/>
              </w:rPr>
            </w:pPr>
          </w:p>
        </w:tc>
      </w:tr>
      <w:tr w:rsidR="007F238A" w:rsidRPr="0024350E" w14:paraId="11ADB98F" w14:textId="77777777" w:rsidTr="007F238A">
        <w:trPr>
          <w:gridAfter w:val="1"/>
          <w:wAfter w:w="12" w:type="dxa"/>
          <w:tblHeader/>
        </w:trPr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18F28F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106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22BFC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Vztaženo</w:t>
            </w:r>
          </w:p>
        </w:tc>
        <w:tc>
          <w:tcPr>
            <w:tcW w:w="90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2321E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Na prutech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D8B67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6DCF6B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86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F2354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7F3D53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Vztažná</w:t>
            </w:r>
          </w:p>
        </w:tc>
        <w:tc>
          <w:tcPr>
            <w:tcW w:w="2409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0477DB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Parametry zatížení</w:t>
            </w:r>
          </w:p>
        </w:tc>
      </w:tr>
      <w:tr w:rsidR="007F238A" w:rsidRPr="0024350E" w14:paraId="55F63F90" w14:textId="77777777" w:rsidTr="007F238A">
        <w:trPr>
          <w:gridAfter w:val="1"/>
          <w:wAfter w:w="12" w:type="dxa"/>
          <w:tblHeader/>
        </w:trPr>
        <w:tc>
          <w:tcPr>
            <w:tcW w:w="67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0B456A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16D04E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na</w:t>
            </w:r>
          </w:p>
        </w:tc>
        <w:tc>
          <w:tcPr>
            <w:tcW w:w="9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E611F2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EF4045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typ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2573EC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průběh</w:t>
            </w:r>
          </w:p>
        </w:tc>
        <w:tc>
          <w:tcPr>
            <w:tcW w:w="8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810CCA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směr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787495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délka</w:t>
            </w:r>
          </w:p>
        </w:tc>
        <w:tc>
          <w:tcPr>
            <w:tcW w:w="674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C15EE1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Symbol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05CC85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Hodnota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27FA55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Jednotka</w:t>
            </w:r>
          </w:p>
        </w:tc>
      </w:tr>
      <w:tr w:rsidR="0024350E" w:rsidRPr="0024350E" w14:paraId="54E15ABD" w14:textId="77777777" w:rsidTr="007F238A">
        <w:trPr>
          <w:gridAfter w:val="1"/>
          <w:wAfter w:w="12" w:type="dxa"/>
        </w:trPr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2F14C0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106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DFF9FA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Pruty</w:t>
            </w:r>
          </w:p>
        </w:tc>
        <w:tc>
          <w:tcPr>
            <w:tcW w:w="909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29BEEE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1-10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2329FB9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Síla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1CA50B7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Konstant.</w:t>
            </w:r>
          </w:p>
        </w:tc>
        <w:tc>
          <w:tcPr>
            <w:tcW w:w="867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2B4F47A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ZL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73139A8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Skutečná d.</w:t>
            </w:r>
          </w:p>
        </w:tc>
        <w:tc>
          <w:tcPr>
            <w:tcW w:w="674" w:type="dxa"/>
            <w:gridSpan w:val="2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21CEFD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p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B29C2C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20.000</w:t>
            </w: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C22248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kN</w:t>
            </w:r>
            <w:proofErr w:type="spellEnd"/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/m</w:t>
            </w:r>
          </w:p>
        </w:tc>
      </w:tr>
    </w:tbl>
    <w:p w14:paraId="6462E7DD" w14:textId="77777777" w:rsidR="0024350E" w:rsidRPr="0024350E" w:rsidRDefault="0024350E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232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468"/>
        <w:gridCol w:w="733"/>
        <w:gridCol w:w="876"/>
        <w:gridCol w:w="930"/>
        <w:gridCol w:w="924"/>
        <w:gridCol w:w="924"/>
        <w:gridCol w:w="924"/>
        <w:gridCol w:w="834"/>
        <w:gridCol w:w="443"/>
        <w:gridCol w:w="407"/>
        <w:gridCol w:w="851"/>
        <w:gridCol w:w="850"/>
        <w:gridCol w:w="68"/>
      </w:tblGrid>
      <w:tr w:rsidR="0024350E" w:rsidRPr="0024350E" w14:paraId="09B2BD73" w14:textId="77777777" w:rsidTr="0024350E">
        <w:trPr>
          <w:tblHeader/>
        </w:trPr>
        <w:tc>
          <w:tcPr>
            <w:tcW w:w="7056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165F60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8"/>
                <w:szCs w:val="24"/>
              </w:rPr>
              <w:t>Zatížení na pruty - Excentricita zatížení</w:t>
            </w:r>
          </w:p>
        </w:tc>
        <w:tc>
          <w:tcPr>
            <w:tcW w:w="21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9B73B4" w14:textId="3CE5FA85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9"/>
                <w:szCs w:val="24"/>
              </w:rPr>
            </w:pPr>
          </w:p>
        </w:tc>
      </w:tr>
      <w:tr w:rsidR="007F238A" w:rsidRPr="0024350E" w14:paraId="0FFFBD4E" w14:textId="77777777" w:rsidTr="007F238A">
        <w:trPr>
          <w:gridAfter w:val="1"/>
          <w:wAfter w:w="68" w:type="dxa"/>
          <w:tblHeader/>
        </w:trPr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1A9E6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73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3B7CA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Vztaženo</w:t>
            </w:r>
          </w:p>
        </w:tc>
        <w:tc>
          <w:tcPr>
            <w:tcW w:w="87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2AFFF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Na prutech</w:t>
            </w:r>
          </w:p>
        </w:tc>
        <w:tc>
          <w:tcPr>
            <w:tcW w:w="1854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2A9AD9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Absolutní odsazení</w:t>
            </w:r>
          </w:p>
        </w:tc>
        <w:tc>
          <w:tcPr>
            <w:tcW w:w="1848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2749EF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Absolutní odsazení</w:t>
            </w:r>
          </w:p>
        </w:tc>
        <w:tc>
          <w:tcPr>
            <w:tcW w:w="1684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035D47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Relativní odsazení</w:t>
            </w:r>
          </w:p>
        </w:tc>
        <w:tc>
          <w:tcPr>
            <w:tcW w:w="1701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1E145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Relativní odsazení</w:t>
            </w:r>
          </w:p>
        </w:tc>
      </w:tr>
      <w:tr w:rsidR="007F238A" w:rsidRPr="0024350E" w14:paraId="4D5169E2" w14:textId="77777777" w:rsidTr="007F238A">
        <w:trPr>
          <w:gridAfter w:val="1"/>
          <w:wAfter w:w="68" w:type="dxa"/>
          <w:tblHeader/>
        </w:trPr>
        <w:tc>
          <w:tcPr>
            <w:tcW w:w="4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10E0F6F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73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372F4B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na</w:t>
            </w:r>
          </w:p>
        </w:tc>
        <w:tc>
          <w:tcPr>
            <w:tcW w:w="87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C22A65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93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854F2C2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92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DF1E66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92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421B771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  <w:tc>
          <w:tcPr>
            <w:tcW w:w="92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C874DC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DBFC28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095A854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86773D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3D4947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</w:tr>
      <w:tr w:rsidR="007F238A" w:rsidRPr="0024350E" w14:paraId="02EF03EB" w14:textId="77777777" w:rsidTr="007F238A">
        <w:trPr>
          <w:gridAfter w:val="1"/>
          <w:wAfter w:w="68" w:type="dxa"/>
          <w:tblHeader/>
        </w:trPr>
        <w:tc>
          <w:tcPr>
            <w:tcW w:w="4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757E13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73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167B3D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26B86DD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93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221AFD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92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1649A7C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92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B8761C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92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3BF4B9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24350E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CC3A52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Osa y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8A416C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Osa z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A0A6D96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Osa 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D1B148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6"/>
                <w:szCs w:val="24"/>
              </w:rPr>
              <w:t>Osa z</w:t>
            </w:r>
          </w:p>
        </w:tc>
      </w:tr>
      <w:tr w:rsidR="0024350E" w:rsidRPr="0024350E" w14:paraId="4CF87DA0" w14:textId="77777777" w:rsidTr="007F238A">
        <w:trPr>
          <w:gridAfter w:val="1"/>
          <w:wAfter w:w="68" w:type="dxa"/>
        </w:trPr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675FA6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33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1715205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Pruty</w:t>
            </w:r>
          </w:p>
        </w:tc>
        <w:tc>
          <w:tcPr>
            <w:tcW w:w="876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20855915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1-10</w:t>
            </w:r>
          </w:p>
        </w:tc>
        <w:tc>
          <w:tcPr>
            <w:tcW w:w="93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6B74110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92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2F47D2C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92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716D5568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92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A727D6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8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542A82B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  <w:tc>
          <w:tcPr>
            <w:tcW w:w="850" w:type="dxa"/>
            <w:gridSpan w:val="2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93A7733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  <w:tc>
          <w:tcPr>
            <w:tcW w:w="851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2FBC9D9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707B805E" w14:textId="77777777" w:rsidR="0024350E" w:rsidRPr="0024350E" w:rsidRDefault="0024350E" w:rsidP="0024350E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24350E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</w:tr>
    </w:tbl>
    <w:p w14:paraId="73F8371E" w14:textId="55FF9F16" w:rsidR="0024350E" w:rsidRDefault="0024350E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bookmarkStart w:id="107" w:name="_MON_1690616142"/>
    <w:bookmarkEnd w:id="107"/>
    <w:p w14:paraId="4A86FEEF" w14:textId="6F4450F8" w:rsidR="0024350E" w:rsidRDefault="007F238A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  <w:r>
        <w:rPr>
          <w:rFonts w:ascii="Arial" w:hAnsi="Arial" w:cs="Arial"/>
          <w:spacing w:val="0"/>
          <w:szCs w:val="24"/>
        </w:rPr>
        <w:object w:dxaOrig="10774" w:dyaOrig="6398" w14:anchorId="7EA4C367">
          <v:shape id="_x0000_i1036" type="#_x0000_t75" style="width:458.4pt;height:271.8pt" o:ole="">
            <v:imagedata r:id="rId194" o:title=""/>
          </v:shape>
          <o:OLEObject Type="Embed" ProgID="Excel.Sheet.12" ShapeID="_x0000_i1036" DrawAspect="Content" ObjectID="_1709629887" r:id="rId195"/>
        </w:object>
      </w:r>
    </w:p>
    <w:p w14:paraId="609E4572" w14:textId="508B7A4D" w:rsidR="0024350E" w:rsidRDefault="0024350E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p w14:paraId="11DFCE17" w14:textId="30732BDD" w:rsidR="007F238A" w:rsidRDefault="00137BFB" w:rsidP="00137BFB">
      <w:pPr>
        <w:pStyle w:val="Nadpis3"/>
      </w:pPr>
      <w:bookmarkStart w:id="108" w:name="_Toc85130133"/>
      <w:r>
        <w:t>2.NP</w:t>
      </w:r>
      <w:bookmarkEnd w:id="108"/>
    </w:p>
    <w:p w14:paraId="093FA786" w14:textId="4E28ABAA" w:rsidR="00E36DC5" w:rsidRDefault="00137BFB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  <w:r w:rsidRPr="00137BFB">
        <w:rPr>
          <w:rFonts w:ascii="Arial" w:hAnsi="Arial" w:cs="Arial"/>
          <w:noProof/>
          <w:spacing w:val="0"/>
          <w:szCs w:val="24"/>
        </w:rPr>
        <w:drawing>
          <wp:inline distT="0" distB="0" distL="0" distR="0" wp14:anchorId="2FC85521" wp14:editId="6DDBBE33">
            <wp:extent cx="5976620" cy="3368040"/>
            <wp:effectExtent l="0" t="0" r="5080" b="381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336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DA3F2" w14:textId="77777777" w:rsidR="00137BFB" w:rsidRDefault="00137BFB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p w14:paraId="1EB6FF21" w14:textId="47950740" w:rsidR="00137BFB" w:rsidRDefault="00137BFB" w:rsidP="00137BFB">
      <w:pPr>
        <w:spacing w:line="240" w:lineRule="auto"/>
        <w:ind w:firstLine="0"/>
        <w:jc w:val="left"/>
        <w:rPr>
          <w:b/>
          <w:bCs/>
        </w:rPr>
      </w:pPr>
      <w:r w:rsidRPr="0024350E">
        <w:rPr>
          <w:b/>
          <w:bCs/>
        </w:rPr>
        <w:t>A:</w:t>
      </w:r>
    </w:p>
    <w:p w14:paraId="3B440BF9" w14:textId="334068B2" w:rsidR="00137BFB" w:rsidRPr="0024350E" w:rsidRDefault="00137BFB" w:rsidP="00137BFB">
      <w:pPr>
        <w:spacing w:line="240" w:lineRule="auto"/>
        <w:ind w:firstLine="0"/>
        <w:jc w:val="left"/>
        <w:rPr>
          <w:b/>
          <w:bCs/>
        </w:rPr>
      </w:pPr>
      <w:r w:rsidRPr="00137BFB">
        <w:rPr>
          <w:b/>
          <w:bCs/>
          <w:noProof/>
        </w:rPr>
        <w:lastRenderedPageBreak/>
        <w:drawing>
          <wp:inline distT="0" distB="0" distL="0" distR="0" wp14:anchorId="319A8B09" wp14:editId="221CA32A">
            <wp:extent cx="5976620" cy="1727200"/>
            <wp:effectExtent l="0" t="0" r="5080" b="635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17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64BE9" w14:textId="673784DC" w:rsidR="00137BFB" w:rsidRDefault="00137BFB" w:rsidP="00137BFB">
      <w:pPr>
        <w:spacing w:line="240" w:lineRule="auto"/>
        <w:ind w:firstLine="0"/>
        <w:jc w:val="left"/>
        <w:rPr>
          <w:noProof/>
        </w:rPr>
      </w:pPr>
    </w:p>
    <w:p w14:paraId="1EB0B806" w14:textId="4C428D41" w:rsidR="00137BFB" w:rsidRPr="00137BFB" w:rsidRDefault="00137BFB" w:rsidP="00137BFB">
      <w:pPr>
        <w:spacing w:line="240" w:lineRule="auto"/>
        <w:ind w:firstLine="0"/>
        <w:jc w:val="left"/>
        <w:rPr>
          <w:b/>
          <w:bCs/>
        </w:rPr>
      </w:pPr>
      <w:r w:rsidRPr="00137BFB">
        <w:rPr>
          <w:b/>
          <w:bCs/>
        </w:rPr>
        <w:t>B:</w:t>
      </w:r>
    </w:p>
    <w:p w14:paraId="57F0D964" w14:textId="7DD8E022" w:rsidR="00137BFB" w:rsidRDefault="00137BFB" w:rsidP="00137BFB">
      <w:pPr>
        <w:spacing w:line="240" w:lineRule="auto"/>
        <w:ind w:firstLine="0"/>
        <w:jc w:val="left"/>
      </w:pPr>
      <w:r w:rsidRPr="00137BFB">
        <w:rPr>
          <w:noProof/>
        </w:rPr>
        <w:drawing>
          <wp:inline distT="0" distB="0" distL="0" distR="0" wp14:anchorId="45FE6C35" wp14:editId="3FAC46D1">
            <wp:extent cx="5976620" cy="1727200"/>
            <wp:effectExtent l="0" t="0" r="5080" b="6350"/>
            <wp:docPr id="113" name="Obrázek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17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F7F89" w14:textId="7E46DE8B" w:rsidR="00137BFB" w:rsidRDefault="00137BFB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306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1204"/>
        <w:gridCol w:w="1204"/>
        <w:gridCol w:w="1252"/>
        <w:gridCol w:w="1156"/>
        <w:gridCol w:w="1252"/>
        <w:gridCol w:w="1445"/>
        <w:gridCol w:w="1119"/>
      </w:tblGrid>
      <w:tr w:rsidR="003D3FAD" w:rsidRPr="003D3FAD" w14:paraId="1C6F7CFE" w14:textId="77777777" w:rsidTr="003D3FAD">
        <w:trPr>
          <w:tblHeader/>
        </w:trPr>
        <w:tc>
          <w:tcPr>
            <w:tcW w:w="930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CA8A28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8"/>
                <w:szCs w:val="24"/>
              </w:rPr>
              <w:t>Materiály</w:t>
            </w:r>
          </w:p>
        </w:tc>
      </w:tr>
      <w:tr w:rsidR="003D3FAD" w:rsidRPr="003D3FAD" w14:paraId="6B4A7C82" w14:textId="77777777" w:rsidTr="003D3FAD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7C1AEA6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Mat.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2FA01C6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2C6DABD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0666924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Poissonův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15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28067D9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Objem. tíha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1C0CF4D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tepl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rozt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445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381A37B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 spolehlivosti</w:t>
            </w:r>
          </w:p>
        </w:tc>
        <w:tc>
          <w:tcPr>
            <w:tcW w:w="111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60D8769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Materiálový</w:t>
            </w:r>
          </w:p>
        </w:tc>
      </w:tr>
      <w:tr w:rsidR="003D3FAD" w:rsidRPr="003D3FAD" w14:paraId="0FE988BB" w14:textId="77777777" w:rsidTr="003D3FAD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397788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04F7525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E [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F1FC80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G [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148786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Symbol" w:hAnsi="Symbol" w:cs="Arial"/>
                <w:spacing w:val="0"/>
                <w:sz w:val="16"/>
                <w:szCs w:val="24"/>
              </w:rPr>
              <w:t>n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743FB71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kN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/m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3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B5F1B7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[1/K]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AAD435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M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03FCAF9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model</w:t>
            </w:r>
          </w:p>
        </w:tc>
      </w:tr>
      <w:tr w:rsidR="003D3FAD" w:rsidRPr="003D3FAD" w14:paraId="019DFD06" w14:textId="77777777" w:rsidTr="003D3FAD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0D2F22F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632" w:type="dxa"/>
            <w:gridSpan w:val="7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45DE81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Ocel S 235 JR | CSN EN 10025-2:2004-11</w:t>
            </w:r>
          </w:p>
        </w:tc>
      </w:tr>
      <w:tr w:rsidR="003D3FAD" w:rsidRPr="003D3FAD" w14:paraId="741F7194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5007EE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F117F2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210000.000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D4887B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80769.200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28C9AE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0.300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71EFFA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78.50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B42C047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1.20E-05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AD71B0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9343D4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</w:tbl>
    <w:p w14:paraId="75554215" w14:textId="77777777" w:rsidR="003D3FAD" w:rsidRPr="003D3FAD" w:rsidRDefault="003D3FAD" w:rsidP="003D3FAD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306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674"/>
        <w:gridCol w:w="1252"/>
        <w:gridCol w:w="1252"/>
        <w:gridCol w:w="1201"/>
        <w:gridCol w:w="993"/>
        <w:gridCol w:w="992"/>
        <w:gridCol w:w="1132"/>
        <w:gridCol w:w="1136"/>
      </w:tblGrid>
      <w:tr w:rsidR="003D3FAD" w:rsidRPr="003D3FAD" w14:paraId="2577FD06" w14:textId="77777777" w:rsidTr="003D3FAD">
        <w:trPr>
          <w:tblHeader/>
        </w:trPr>
        <w:tc>
          <w:tcPr>
            <w:tcW w:w="9306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2D521A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8"/>
                <w:szCs w:val="24"/>
              </w:rPr>
              <w:t>Průřezy</w:t>
            </w:r>
          </w:p>
        </w:tc>
      </w:tr>
      <w:tr w:rsidR="003D3FAD" w:rsidRPr="003D3FAD" w14:paraId="2D68ACD3" w14:textId="77777777" w:rsidTr="003D3FAD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0732995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Průřez</w:t>
            </w:r>
          </w:p>
        </w:tc>
        <w:tc>
          <w:tcPr>
            <w:tcW w:w="67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3B32318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Mater.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0FA27FA7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T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6807F65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0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14817AA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99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464B7B3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Hlavní osy</w:t>
            </w:r>
          </w:p>
        </w:tc>
        <w:tc>
          <w:tcPr>
            <w:tcW w:w="99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58C1B97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Natočení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1AF468E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Celkové rozměry [mm]</w:t>
            </w:r>
          </w:p>
        </w:tc>
      </w:tr>
      <w:tr w:rsidR="003D3FAD" w:rsidRPr="003D3FAD" w14:paraId="252ECA5D" w14:textId="77777777" w:rsidTr="003D3FAD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3BAE4C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53E6B29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545EACC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A [mm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F16A77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3323F01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04BDF34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[°]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062BA81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' [°]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53DD43E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Šířka b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A82561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Výška h</w:t>
            </w:r>
          </w:p>
        </w:tc>
      </w:tr>
      <w:tr w:rsidR="003D3FAD" w:rsidRPr="003D3FAD" w14:paraId="7004B0FF" w14:textId="77777777" w:rsidTr="003D3FAD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0F16293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632" w:type="dxa"/>
            <w:gridSpan w:val="8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0386EE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2I I 140-66 | Ferona - DIN 1025-1:1995</w:t>
            </w:r>
          </w:p>
        </w:tc>
      </w:tr>
      <w:tr w:rsidR="003D3FAD" w:rsidRPr="003D3FAD" w14:paraId="5167BE10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7F070F3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CE0608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6E37B3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4963010.5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FA25C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11460000.0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A88EDE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4689752.0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21ACAC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8E2C9D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F659C1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132.0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20E7C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140.0</w:t>
            </w:r>
          </w:p>
        </w:tc>
      </w:tr>
      <w:tr w:rsidR="003D3FAD" w:rsidRPr="003D3FAD" w14:paraId="3997560D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3F35BA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A11035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9B923D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3660.0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EA12B8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1372.8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810937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1448.1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EF634D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656ED0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FD12C1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6947D4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3D3FAD" w:rsidRPr="003D3FAD" w14:paraId="0EA6FE36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7DCD065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8632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3D7A0F3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2I I 160-74 | Ferona - DIN 1025-1:1995</w:t>
            </w:r>
          </w:p>
        </w:tc>
      </w:tr>
      <w:tr w:rsidR="003D3FAD" w:rsidRPr="003D3FAD" w14:paraId="60D8FD5E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377324C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5757956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560A79F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7933618.0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6AF5B66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18700000.0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6F632D5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7336656.5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4ACF24C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07C25C0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465156C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148.0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397BE3A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160.0</w:t>
            </w:r>
          </w:p>
        </w:tc>
      </w:tr>
      <w:tr w:rsidR="003D3FAD" w:rsidRPr="003D3FAD" w14:paraId="21F16CEC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7F7CE37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752FA17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3F529D5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4560.0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5F6BBCB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1683.2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334BB8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1834.3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590C446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6A9DD8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7DA3FB9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6F7227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3D3FAD" w:rsidRPr="003D3FAD" w14:paraId="0F969264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45EC56B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8632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6C7F1D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2I I 180-82 | Ferona - DIN 1025-1:1995</w:t>
            </w:r>
          </w:p>
        </w:tc>
      </w:tr>
      <w:tr w:rsidR="003D3FAD" w:rsidRPr="003D3FAD" w14:paraId="2DD66F75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1E7AB76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4DAE9A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D42491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12065577.0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2FBC62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29000000.0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FECF61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11006002.0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A8E3B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A34889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681F8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164.0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18D893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180.0</w:t>
            </w:r>
          </w:p>
        </w:tc>
      </w:tr>
      <w:tr w:rsidR="003D3FAD" w:rsidRPr="003D3FAD" w14:paraId="0AFA94B5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67E98E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1BB7F4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10EF4A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5580.0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5CCF77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2025.2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33F2A6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2265.5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94ADA3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7A2EC6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054765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34C237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4A27A7DD" w14:textId="77777777" w:rsidR="003D3FAD" w:rsidRPr="003D3FAD" w:rsidRDefault="003D3FAD" w:rsidP="003D3FAD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306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650"/>
        <w:gridCol w:w="2650"/>
        <w:gridCol w:w="770"/>
        <w:gridCol w:w="861"/>
        <w:gridCol w:w="850"/>
        <w:gridCol w:w="851"/>
      </w:tblGrid>
      <w:tr w:rsidR="003D3FAD" w:rsidRPr="003D3FAD" w14:paraId="66A5ACEC" w14:textId="77777777" w:rsidTr="003D3FAD">
        <w:trPr>
          <w:tblHeader/>
        </w:trPr>
        <w:tc>
          <w:tcPr>
            <w:tcW w:w="930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E5FA76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8"/>
                <w:szCs w:val="24"/>
              </w:rPr>
              <w:t>Zatěžovací stavy</w:t>
            </w:r>
          </w:p>
        </w:tc>
      </w:tr>
      <w:tr w:rsidR="003D3FAD" w:rsidRPr="003D3FAD" w14:paraId="32206A53" w14:textId="77777777" w:rsidTr="003D3FAD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7CE7D4D7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64DD26A7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1320B9E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EN 1990 | ČSN</w:t>
            </w:r>
          </w:p>
        </w:tc>
        <w:tc>
          <w:tcPr>
            <w:tcW w:w="3332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69886F3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Vlastní tíha - Součinitel ve směru</w:t>
            </w:r>
          </w:p>
        </w:tc>
      </w:tr>
      <w:tr w:rsidR="003D3FAD" w:rsidRPr="003D3FAD" w14:paraId="0C5D1D18" w14:textId="77777777" w:rsidTr="003D3FAD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09BD2F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stav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4F8F4E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 stavu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DD8B52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Kategorie účinků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DA9CA6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Aktivní</w:t>
            </w:r>
          </w:p>
        </w:tc>
        <w:tc>
          <w:tcPr>
            <w:tcW w:w="86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5C7486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X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930A57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Y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0A48226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</w:t>
            </w:r>
          </w:p>
        </w:tc>
      </w:tr>
      <w:tr w:rsidR="003D3FAD" w:rsidRPr="003D3FAD" w14:paraId="2B11CE7B" w14:textId="77777777" w:rsidTr="003D3FAD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6B31DA5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29307E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Vlastní tíha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A365A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Stálé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07FF38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x</w:t>
            </w:r>
          </w:p>
        </w:tc>
        <w:tc>
          <w:tcPr>
            <w:tcW w:w="86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7ADD0B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2DCEE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85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2686C5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1.000</w:t>
            </w:r>
          </w:p>
        </w:tc>
      </w:tr>
      <w:tr w:rsidR="003D3FAD" w:rsidRPr="003D3FAD" w14:paraId="512CC811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652AFC0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3D1487D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Užitné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57AC2C6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Užitná zatížení - kategorie C: shromažďovací plochy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032F66F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4C8D265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5E05661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102AB34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3E041821" w14:textId="77777777" w:rsidR="003D3FAD" w:rsidRPr="003D3FAD" w:rsidRDefault="003D3FAD" w:rsidP="003D3FAD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311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481"/>
        <w:gridCol w:w="3331"/>
        <w:gridCol w:w="481"/>
        <w:gridCol w:w="770"/>
        <w:gridCol w:w="770"/>
        <w:gridCol w:w="2804"/>
      </w:tblGrid>
      <w:tr w:rsidR="003D3FAD" w:rsidRPr="003D3FAD" w14:paraId="357A5941" w14:textId="77777777" w:rsidTr="003D3FAD">
        <w:trPr>
          <w:tblHeader/>
        </w:trPr>
        <w:tc>
          <w:tcPr>
            <w:tcW w:w="931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E1E8FA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8"/>
                <w:szCs w:val="24"/>
              </w:rPr>
              <w:t>Kombinace zatížení</w:t>
            </w:r>
          </w:p>
        </w:tc>
      </w:tr>
      <w:tr w:rsidR="003D3FAD" w:rsidRPr="003D3FAD" w14:paraId="6BDCC05A" w14:textId="77777777" w:rsidTr="003D3FAD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31BEED0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3812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0498EEC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Kombinace zatížení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7A0D271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4339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65A0FB7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3D3FAD" w:rsidRPr="003D3FAD" w14:paraId="074494EF" w14:textId="77777777" w:rsidTr="003D3FAD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0ECC23A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88060F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NS</w:t>
            </w:r>
          </w:p>
        </w:tc>
        <w:tc>
          <w:tcPr>
            <w:tcW w:w="333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0014860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E675B8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E2FAD87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Součinitel</w:t>
            </w:r>
          </w:p>
        </w:tc>
        <w:tc>
          <w:tcPr>
            <w:tcW w:w="3569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620E6D7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Zatěžovací stav</w:t>
            </w:r>
          </w:p>
        </w:tc>
      </w:tr>
      <w:tr w:rsidR="003D3FAD" w:rsidRPr="003D3FAD" w14:paraId="6A61D464" w14:textId="77777777" w:rsidTr="003D3FAD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6D124B9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KZ1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EAFDF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33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1D5DA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1.35*ZS1 + 1.5*ZS2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9F55D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AD087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C29FA7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7AAD9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Vlastní tíha</w:t>
            </w:r>
          </w:p>
        </w:tc>
      </w:tr>
      <w:tr w:rsidR="003D3FAD" w:rsidRPr="003D3FAD" w14:paraId="375CAB1C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461DE10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34FE96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33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BB9A59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C11E91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62835C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FA3068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C3D511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Užitné</w:t>
            </w:r>
          </w:p>
        </w:tc>
      </w:tr>
      <w:tr w:rsidR="003D3FAD" w:rsidRPr="003D3FAD" w14:paraId="5A1A155B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791D1D2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lastRenderedPageBreak/>
              <w:t>KZ2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6CF41BA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33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6BD70387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ZS1 + ZS2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32AF551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0B6047B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07AC3B0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7562606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Vlastní tíha</w:t>
            </w:r>
          </w:p>
        </w:tc>
      </w:tr>
      <w:tr w:rsidR="003D3FAD" w:rsidRPr="003D3FAD" w14:paraId="1E2F3DD0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35B2234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0E00C8E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331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4F289C9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640C0FB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3DC2D40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764D5C3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9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10D6DED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Užitné</w:t>
            </w:r>
          </w:p>
        </w:tc>
      </w:tr>
    </w:tbl>
    <w:p w14:paraId="15632364" w14:textId="77777777" w:rsidR="003D3FAD" w:rsidRPr="003D3FAD" w:rsidRDefault="003D3FAD" w:rsidP="003D3FAD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306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820"/>
        <w:gridCol w:w="5812"/>
      </w:tblGrid>
      <w:tr w:rsidR="003D3FAD" w:rsidRPr="003D3FAD" w14:paraId="296038D2" w14:textId="77777777" w:rsidTr="003D3FAD">
        <w:trPr>
          <w:tblHeader/>
        </w:trPr>
        <w:tc>
          <w:tcPr>
            <w:tcW w:w="93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516A1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8"/>
                <w:szCs w:val="24"/>
              </w:rPr>
              <w:t>Kombinace výsledků</w:t>
            </w:r>
          </w:p>
        </w:tc>
      </w:tr>
      <w:tr w:rsidR="003D3FAD" w:rsidRPr="003D3FAD" w14:paraId="5ACEE999" w14:textId="77777777" w:rsidTr="003D3FAD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6B708DC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82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57FCF68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581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1E8B231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3D3FAD" w:rsidRPr="003D3FAD" w14:paraId="7308FC2D" w14:textId="77777777" w:rsidTr="003D3FAD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EE4792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výsledkù</w:t>
            </w:r>
            <w:proofErr w:type="spellEnd"/>
          </w:p>
        </w:tc>
        <w:tc>
          <w:tcPr>
            <w:tcW w:w="282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E08E6E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68FBB1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Zatěžování</w:t>
            </w:r>
          </w:p>
        </w:tc>
      </w:tr>
      <w:tr w:rsidR="003D3FAD" w:rsidRPr="003D3FAD" w14:paraId="18D1A516" w14:textId="77777777" w:rsidTr="003D3FAD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3ABF4B9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KV1</w:t>
            </w:r>
          </w:p>
        </w:tc>
        <w:tc>
          <w:tcPr>
            <w:tcW w:w="282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7C4132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 xml:space="preserve">MSÚ (STR/GEO) - trvalá/dočasná - </w:t>
            </w:r>
            <w:proofErr w:type="spellStart"/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rovn</w:t>
            </w:r>
            <w:proofErr w:type="spellEnd"/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. 6.10</w:t>
            </w:r>
          </w:p>
        </w:tc>
        <w:tc>
          <w:tcPr>
            <w:tcW w:w="581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81FD8E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KZ1/s</w:t>
            </w:r>
          </w:p>
        </w:tc>
      </w:tr>
      <w:tr w:rsidR="003D3FAD" w:rsidRPr="003D3FAD" w14:paraId="2513030D" w14:textId="77777777" w:rsidTr="003D3FAD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3DB6FE2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KV2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042059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MSP - charakteristická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FDDA51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KZ2/s</w:t>
            </w:r>
          </w:p>
        </w:tc>
      </w:tr>
    </w:tbl>
    <w:p w14:paraId="6568DD44" w14:textId="77777777" w:rsidR="003D3FAD" w:rsidRPr="003D3FAD" w:rsidRDefault="003D3FAD" w:rsidP="003D3FAD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p w14:paraId="02FD67DA" w14:textId="77777777" w:rsidR="003D3FAD" w:rsidRPr="003D3FAD" w:rsidRDefault="003D3FAD" w:rsidP="003D3FAD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  <w:r w:rsidRPr="003D3FAD">
        <w:rPr>
          <w:rFonts w:ascii="Calibri" w:hAnsi="Calibri" w:cs="Arial"/>
          <w:spacing w:val="0"/>
          <w:sz w:val="18"/>
          <w:szCs w:val="24"/>
        </w:rPr>
        <w:t>ZS1</w:t>
      </w:r>
    </w:p>
    <w:p w14:paraId="4E85CA1F" w14:textId="77777777" w:rsidR="003D3FAD" w:rsidRPr="003D3FAD" w:rsidRDefault="003D3FAD" w:rsidP="003D3FAD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359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5"/>
        <w:gridCol w:w="1060"/>
        <w:gridCol w:w="1060"/>
        <w:gridCol w:w="983"/>
        <w:gridCol w:w="1134"/>
        <w:gridCol w:w="867"/>
        <w:gridCol w:w="1158"/>
        <w:gridCol w:w="13"/>
        <w:gridCol w:w="661"/>
        <w:gridCol w:w="963"/>
        <w:gridCol w:w="772"/>
        <w:gridCol w:w="13"/>
      </w:tblGrid>
      <w:tr w:rsidR="003D3FAD" w:rsidRPr="003D3FAD" w14:paraId="4458E59F" w14:textId="77777777" w:rsidTr="003D3FAD">
        <w:trPr>
          <w:tblHeader/>
        </w:trPr>
        <w:tc>
          <w:tcPr>
            <w:tcW w:w="695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DA7DC6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8"/>
                <w:szCs w:val="24"/>
              </w:rPr>
              <w:t>Zatížení na prut</w:t>
            </w:r>
          </w:p>
        </w:tc>
        <w:tc>
          <w:tcPr>
            <w:tcW w:w="24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BE7345" w14:textId="5E1C6C03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9"/>
                <w:szCs w:val="24"/>
              </w:rPr>
            </w:pPr>
          </w:p>
        </w:tc>
      </w:tr>
      <w:tr w:rsidR="003D3FAD" w:rsidRPr="003D3FAD" w14:paraId="703A3D07" w14:textId="77777777" w:rsidTr="003D3FAD">
        <w:trPr>
          <w:gridAfter w:val="1"/>
          <w:wAfter w:w="13" w:type="dxa"/>
          <w:tblHeader/>
        </w:trPr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216DF08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106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11B08CB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Vztaženo</w:t>
            </w:r>
          </w:p>
        </w:tc>
        <w:tc>
          <w:tcPr>
            <w:tcW w:w="106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3D12E1A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Na prutech</w:t>
            </w:r>
          </w:p>
        </w:tc>
        <w:tc>
          <w:tcPr>
            <w:tcW w:w="98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1867C51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113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6000119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86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7DB0983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7ACC4A3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Vztažná</w:t>
            </w:r>
          </w:p>
        </w:tc>
        <w:tc>
          <w:tcPr>
            <w:tcW w:w="2409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0A4766A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Parametry zatížení</w:t>
            </w:r>
          </w:p>
        </w:tc>
      </w:tr>
      <w:tr w:rsidR="003D3FAD" w:rsidRPr="003D3FAD" w14:paraId="75E10FBD" w14:textId="77777777" w:rsidTr="003D3FAD">
        <w:trPr>
          <w:gridAfter w:val="1"/>
          <w:wAfter w:w="13" w:type="dxa"/>
          <w:tblHeader/>
        </w:trPr>
        <w:tc>
          <w:tcPr>
            <w:tcW w:w="67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05443B5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5A6488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na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7738886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98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ED4D35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typ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55BBC1C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průběh</w:t>
            </w:r>
          </w:p>
        </w:tc>
        <w:tc>
          <w:tcPr>
            <w:tcW w:w="86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F06236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směr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989B32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délka</w:t>
            </w:r>
          </w:p>
        </w:tc>
        <w:tc>
          <w:tcPr>
            <w:tcW w:w="674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2AC00D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Symbol</w:t>
            </w:r>
          </w:p>
        </w:tc>
        <w:tc>
          <w:tcPr>
            <w:tcW w:w="96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5BA83D9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Hodnota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04FF11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Jednotka</w:t>
            </w:r>
          </w:p>
        </w:tc>
      </w:tr>
      <w:tr w:rsidR="003D3FAD" w:rsidRPr="003D3FAD" w14:paraId="11D666B8" w14:textId="77777777" w:rsidTr="003D3FAD">
        <w:trPr>
          <w:gridAfter w:val="1"/>
          <w:wAfter w:w="13" w:type="dxa"/>
        </w:trPr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5625C6B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106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2441FB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Pruty</w:t>
            </w:r>
          </w:p>
        </w:tc>
        <w:tc>
          <w:tcPr>
            <w:tcW w:w="106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A805CF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1-3</w:t>
            </w:r>
          </w:p>
        </w:tc>
        <w:tc>
          <w:tcPr>
            <w:tcW w:w="983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797A06E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Síla</w:t>
            </w:r>
          </w:p>
        </w:tc>
        <w:tc>
          <w:tcPr>
            <w:tcW w:w="11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968BB9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Konstant.</w:t>
            </w:r>
          </w:p>
        </w:tc>
        <w:tc>
          <w:tcPr>
            <w:tcW w:w="867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21F119A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ZL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972AD7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Skutečná d.</w:t>
            </w:r>
          </w:p>
        </w:tc>
        <w:tc>
          <w:tcPr>
            <w:tcW w:w="674" w:type="dxa"/>
            <w:gridSpan w:val="2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7F75306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p</w:t>
            </w:r>
          </w:p>
        </w:tc>
        <w:tc>
          <w:tcPr>
            <w:tcW w:w="963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DCEC38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30.000</w:t>
            </w: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102FB8E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kN</w:t>
            </w:r>
            <w:proofErr w:type="spellEnd"/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/m</w:t>
            </w:r>
          </w:p>
        </w:tc>
      </w:tr>
    </w:tbl>
    <w:p w14:paraId="692F55AA" w14:textId="77777777" w:rsidR="003D3FAD" w:rsidRPr="003D3FAD" w:rsidRDefault="003D3FAD" w:rsidP="003D3FAD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398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468"/>
        <w:gridCol w:w="733"/>
        <w:gridCol w:w="876"/>
        <w:gridCol w:w="850"/>
        <w:gridCol w:w="851"/>
        <w:gridCol w:w="934"/>
        <w:gridCol w:w="934"/>
        <w:gridCol w:w="934"/>
        <w:gridCol w:w="409"/>
        <w:gridCol w:w="525"/>
        <w:gridCol w:w="934"/>
        <w:gridCol w:w="935"/>
        <w:gridCol w:w="15"/>
      </w:tblGrid>
      <w:tr w:rsidR="003D3FAD" w:rsidRPr="003D3FAD" w14:paraId="70ED94D9" w14:textId="77777777" w:rsidTr="003D3FAD">
        <w:trPr>
          <w:tblHeader/>
        </w:trPr>
        <w:tc>
          <w:tcPr>
            <w:tcW w:w="698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7F65D2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8"/>
                <w:szCs w:val="24"/>
              </w:rPr>
              <w:t>Zatížení na pruty - Excentricita zatížení</w:t>
            </w:r>
          </w:p>
        </w:tc>
        <w:tc>
          <w:tcPr>
            <w:tcW w:w="24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15FBD4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9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9"/>
                <w:szCs w:val="24"/>
              </w:rPr>
              <w:t>ZS1: Vlastní tíha</w:t>
            </w:r>
          </w:p>
        </w:tc>
      </w:tr>
      <w:tr w:rsidR="003D3FAD" w:rsidRPr="003D3FAD" w14:paraId="10FED0F1" w14:textId="77777777" w:rsidTr="003D3FAD">
        <w:trPr>
          <w:gridAfter w:val="1"/>
          <w:wAfter w:w="15" w:type="dxa"/>
          <w:tblHeader/>
        </w:trPr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6574484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73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3905F14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Vztaženo</w:t>
            </w:r>
          </w:p>
        </w:tc>
        <w:tc>
          <w:tcPr>
            <w:tcW w:w="87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340746E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Na prutech</w:t>
            </w:r>
          </w:p>
        </w:tc>
        <w:tc>
          <w:tcPr>
            <w:tcW w:w="1701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1637F8A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Absolutní odsazení</w:t>
            </w:r>
          </w:p>
        </w:tc>
        <w:tc>
          <w:tcPr>
            <w:tcW w:w="1868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7C4A748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Absolutní odsazení</w:t>
            </w:r>
          </w:p>
        </w:tc>
        <w:tc>
          <w:tcPr>
            <w:tcW w:w="1868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4F6668A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Relativní odsazení</w:t>
            </w:r>
          </w:p>
        </w:tc>
        <w:tc>
          <w:tcPr>
            <w:tcW w:w="1869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26C93B9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Relativní odsazení</w:t>
            </w:r>
          </w:p>
        </w:tc>
      </w:tr>
      <w:tr w:rsidR="003D3FAD" w:rsidRPr="003D3FAD" w14:paraId="609427A0" w14:textId="77777777" w:rsidTr="003D3FAD">
        <w:trPr>
          <w:gridAfter w:val="1"/>
          <w:wAfter w:w="15" w:type="dxa"/>
          <w:tblHeader/>
        </w:trPr>
        <w:tc>
          <w:tcPr>
            <w:tcW w:w="4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AA267E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73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3798F5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na</w:t>
            </w:r>
          </w:p>
        </w:tc>
        <w:tc>
          <w:tcPr>
            <w:tcW w:w="87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97BF45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33586B6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21CBC5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0372F7E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C9C402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15570E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934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05D9473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7B8E58D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  <w:tc>
          <w:tcPr>
            <w:tcW w:w="93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EF2B84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</w:tr>
      <w:tr w:rsidR="003D3FAD" w:rsidRPr="003D3FAD" w14:paraId="6DD30044" w14:textId="77777777" w:rsidTr="003D3FAD">
        <w:trPr>
          <w:gridAfter w:val="1"/>
          <w:wAfter w:w="15" w:type="dxa"/>
          <w:tblHeader/>
        </w:trPr>
        <w:tc>
          <w:tcPr>
            <w:tcW w:w="4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EC108E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73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3E806A3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5F771B4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775DD96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669BB6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0148263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7EF72E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818277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Osa y</w:t>
            </w:r>
          </w:p>
        </w:tc>
        <w:tc>
          <w:tcPr>
            <w:tcW w:w="934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1ADF45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Osa z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98382B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Osa y</w:t>
            </w:r>
          </w:p>
        </w:tc>
        <w:tc>
          <w:tcPr>
            <w:tcW w:w="93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753ADA3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Osa z</w:t>
            </w:r>
          </w:p>
        </w:tc>
      </w:tr>
      <w:tr w:rsidR="003D3FAD" w:rsidRPr="003D3FAD" w14:paraId="2638391F" w14:textId="77777777" w:rsidTr="003D3FAD">
        <w:trPr>
          <w:gridAfter w:val="1"/>
          <w:wAfter w:w="15" w:type="dxa"/>
        </w:trPr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52BE343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33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5E5805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Pruty</w:t>
            </w:r>
          </w:p>
        </w:tc>
        <w:tc>
          <w:tcPr>
            <w:tcW w:w="876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0794E17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1-3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8B5A2F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851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2B38E88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9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13DF30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9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0A1989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9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268413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  <w:tc>
          <w:tcPr>
            <w:tcW w:w="934" w:type="dxa"/>
            <w:gridSpan w:val="2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49A725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  <w:tc>
          <w:tcPr>
            <w:tcW w:w="9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4220C2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  <w:tc>
          <w:tcPr>
            <w:tcW w:w="935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193876F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</w:tr>
    </w:tbl>
    <w:p w14:paraId="55F422DE" w14:textId="77777777" w:rsidR="003D3FAD" w:rsidRPr="003D3FAD" w:rsidRDefault="003D3FAD" w:rsidP="003D3FAD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p w14:paraId="11EA78DE" w14:textId="77777777" w:rsidR="003D3FAD" w:rsidRPr="003D3FAD" w:rsidRDefault="003D3FAD" w:rsidP="003D3FAD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  <w:r w:rsidRPr="003D3FAD">
        <w:rPr>
          <w:rFonts w:ascii="Calibri" w:hAnsi="Calibri" w:cs="Arial"/>
          <w:spacing w:val="0"/>
          <w:sz w:val="18"/>
          <w:szCs w:val="24"/>
        </w:rPr>
        <w:t>ZS2</w:t>
      </w:r>
    </w:p>
    <w:p w14:paraId="6B2B846F" w14:textId="77777777" w:rsidR="003D3FAD" w:rsidRPr="003D3FAD" w:rsidRDefault="003D3FAD" w:rsidP="003D3FAD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306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5"/>
        <w:gridCol w:w="1060"/>
        <w:gridCol w:w="1060"/>
        <w:gridCol w:w="983"/>
        <w:gridCol w:w="1134"/>
        <w:gridCol w:w="857"/>
        <w:gridCol w:w="1150"/>
        <w:gridCol w:w="666"/>
        <w:gridCol w:w="956"/>
        <w:gridCol w:w="765"/>
      </w:tblGrid>
      <w:tr w:rsidR="003D3FAD" w:rsidRPr="003D3FAD" w14:paraId="3E84EC69" w14:textId="77777777" w:rsidTr="003D3FAD">
        <w:trPr>
          <w:tblHeader/>
        </w:trPr>
        <w:tc>
          <w:tcPr>
            <w:tcW w:w="691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84817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8"/>
                <w:szCs w:val="24"/>
              </w:rPr>
              <w:t>Zatížení na prut</w:t>
            </w:r>
          </w:p>
        </w:tc>
        <w:tc>
          <w:tcPr>
            <w:tcW w:w="23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967CF3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9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9"/>
                <w:szCs w:val="24"/>
              </w:rPr>
              <w:t>ZS2: Užitné</w:t>
            </w:r>
          </w:p>
        </w:tc>
      </w:tr>
      <w:tr w:rsidR="003D3FAD" w:rsidRPr="003D3FAD" w14:paraId="5581DCD9" w14:textId="77777777" w:rsidTr="003D3FAD">
        <w:trPr>
          <w:tblHeader/>
        </w:trPr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0C6E4EE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106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7ED6278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Vztaženo</w:t>
            </w:r>
          </w:p>
        </w:tc>
        <w:tc>
          <w:tcPr>
            <w:tcW w:w="106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78B7023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Na prutech</w:t>
            </w:r>
          </w:p>
        </w:tc>
        <w:tc>
          <w:tcPr>
            <w:tcW w:w="98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1FDCDD3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113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771F236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857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009D140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11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25156D9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Vztažná</w:t>
            </w:r>
          </w:p>
        </w:tc>
        <w:tc>
          <w:tcPr>
            <w:tcW w:w="2387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4219092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Parametry zatížení</w:t>
            </w:r>
          </w:p>
        </w:tc>
      </w:tr>
      <w:tr w:rsidR="003D3FAD" w:rsidRPr="003D3FAD" w14:paraId="0C725FF9" w14:textId="77777777" w:rsidTr="003D3FAD">
        <w:trPr>
          <w:tblHeader/>
        </w:trPr>
        <w:tc>
          <w:tcPr>
            <w:tcW w:w="67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72025CB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5FAC3AF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na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D5FD9A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98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12D71B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typ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76FA317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průběh</w:t>
            </w:r>
          </w:p>
        </w:tc>
        <w:tc>
          <w:tcPr>
            <w:tcW w:w="85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30D072A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směr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7CAA36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délka</w:t>
            </w:r>
          </w:p>
        </w:tc>
        <w:tc>
          <w:tcPr>
            <w:tcW w:w="66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3EC0F4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Symbol</w:t>
            </w:r>
          </w:p>
        </w:tc>
        <w:tc>
          <w:tcPr>
            <w:tcW w:w="9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52139EC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Hodnota</w:t>
            </w:r>
          </w:p>
        </w:tc>
        <w:tc>
          <w:tcPr>
            <w:tcW w:w="76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55BE9BF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Jednotka</w:t>
            </w:r>
          </w:p>
        </w:tc>
      </w:tr>
      <w:tr w:rsidR="003D3FAD" w:rsidRPr="003D3FAD" w14:paraId="42EF2D55" w14:textId="77777777" w:rsidTr="003D3FAD"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1AD895F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106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1FF168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Pruty</w:t>
            </w:r>
          </w:p>
        </w:tc>
        <w:tc>
          <w:tcPr>
            <w:tcW w:w="106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20F158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1-3</w:t>
            </w:r>
          </w:p>
        </w:tc>
        <w:tc>
          <w:tcPr>
            <w:tcW w:w="983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7BA8F0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Síla</w:t>
            </w:r>
          </w:p>
        </w:tc>
        <w:tc>
          <w:tcPr>
            <w:tcW w:w="11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1B0DD0F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Konstant.</w:t>
            </w:r>
          </w:p>
        </w:tc>
        <w:tc>
          <w:tcPr>
            <w:tcW w:w="857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7C1764C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ZL</w:t>
            </w:r>
          </w:p>
        </w:tc>
        <w:tc>
          <w:tcPr>
            <w:tcW w:w="1150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2881411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Skutečná d.</w:t>
            </w:r>
          </w:p>
        </w:tc>
        <w:tc>
          <w:tcPr>
            <w:tcW w:w="666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1A9F3E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p</w:t>
            </w:r>
          </w:p>
        </w:tc>
        <w:tc>
          <w:tcPr>
            <w:tcW w:w="956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FFDDC3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10.000</w:t>
            </w:r>
          </w:p>
        </w:tc>
        <w:tc>
          <w:tcPr>
            <w:tcW w:w="765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78F7511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kN</w:t>
            </w:r>
            <w:proofErr w:type="spellEnd"/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/m</w:t>
            </w:r>
          </w:p>
        </w:tc>
      </w:tr>
    </w:tbl>
    <w:p w14:paraId="6CAAFC74" w14:textId="77777777" w:rsidR="003D3FAD" w:rsidRPr="003D3FAD" w:rsidRDefault="003D3FAD" w:rsidP="003D3FAD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tbl>
      <w:tblPr>
        <w:tblW w:w="9380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468"/>
        <w:gridCol w:w="733"/>
        <w:gridCol w:w="876"/>
        <w:gridCol w:w="905"/>
        <w:gridCol w:w="796"/>
        <w:gridCol w:w="934"/>
        <w:gridCol w:w="934"/>
        <w:gridCol w:w="934"/>
        <w:gridCol w:w="411"/>
        <w:gridCol w:w="523"/>
        <w:gridCol w:w="934"/>
        <w:gridCol w:w="932"/>
      </w:tblGrid>
      <w:tr w:rsidR="003D3FAD" w:rsidRPr="003D3FAD" w14:paraId="6620ECBD" w14:textId="77777777" w:rsidTr="003D3FAD">
        <w:trPr>
          <w:tblHeader/>
        </w:trPr>
        <w:tc>
          <w:tcPr>
            <w:tcW w:w="699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6A3E187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8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8"/>
                <w:szCs w:val="24"/>
              </w:rPr>
              <w:t>Zatížení na pruty - Excentricita zatížení</w:t>
            </w:r>
          </w:p>
        </w:tc>
        <w:tc>
          <w:tcPr>
            <w:tcW w:w="23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80FEDC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9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9"/>
                <w:szCs w:val="24"/>
              </w:rPr>
              <w:t>ZS2: Užitné</w:t>
            </w:r>
          </w:p>
        </w:tc>
      </w:tr>
      <w:tr w:rsidR="003D3FAD" w:rsidRPr="003D3FAD" w14:paraId="766E06AD" w14:textId="77777777" w:rsidTr="003D3FAD">
        <w:trPr>
          <w:tblHeader/>
        </w:trPr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/>
          </w:tcPr>
          <w:p w14:paraId="1826F08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73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28E5DA5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Vztaženo</w:t>
            </w:r>
          </w:p>
        </w:tc>
        <w:tc>
          <w:tcPr>
            <w:tcW w:w="87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14F5DBAE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Na prutech</w:t>
            </w:r>
          </w:p>
        </w:tc>
        <w:tc>
          <w:tcPr>
            <w:tcW w:w="1701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36F94BC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Absolutní odsazení</w:t>
            </w:r>
          </w:p>
        </w:tc>
        <w:tc>
          <w:tcPr>
            <w:tcW w:w="1868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14DDA3A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Absolutní odsazení</w:t>
            </w:r>
          </w:p>
        </w:tc>
        <w:tc>
          <w:tcPr>
            <w:tcW w:w="1868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15DD2A7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Relativní odsazení</w:t>
            </w:r>
          </w:p>
        </w:tc>
        <w:tc>
          <w:tcPr>
            <w:tcW w:w="1866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14:paraId="60B40D4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Relativní odsazení</w:t>
            </w:r>
          </w:p>
        </w:tc>
      </w:tr>
      <w:tr w:rsidR="003D3FAD" w:rsidRPr="003D3FAD" w14:paraId="25C8BF53" w14:textId="77777777" w:rsidTr="003D3FAD">
        <w:trPr>
          <w:tblHeader/>
        </w:trPr>
        <w:tc>
          <w:tcPr>
            <w:tcW w:w="4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7603094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è.</w:t>
            </w:r>
          </w:p>
        </w:tc>
        <w:tc>
          <w:tcPr>
            <w:tcW w:w="73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D88523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na</w:t>
            </w:r>
          </w:p>
        </w:tc>
        <w:tc>
          <w:tcPr>
            <w:tcW w:w="87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1C61AD0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9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7FF5E8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79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ADA2707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0E18040C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A60054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0B7EC4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934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0AF05E6D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Zač. prutu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42632E0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  <w:tc>
          <w:tcPr>
            <w:tcW w:w="9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71E97F62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Kon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. prutu</w:t>
            </w:r>
          </w:p>
        </w:tc>
      </w:tr>
      <w:tr w:rsidR="003D3FAD" w:rsidRPr="003D3FAD" w14:paraId="35D87E5D" w14:textId="77777777" w:rsidTr="003D3FAD">
        <w:trPr>
          <w:tblHeader/>
        </w:trPr>
        <w:tc>
          <w:tcPr>
            <w:tcW w:w="4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1609C3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73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2557AE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74593EC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ECADF2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79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7DF496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7C10191B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0A02A7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e</w:t>
            </w:r>
            <w:r w:rsidRPr="003D3FAD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[mm]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6B89718A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Osa y</w:t>
            </w:r>
          </w:p>
        </w:tc>
        <w:tc>
          <w:tcPr>
            <w:tcW w:w="934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12D5AD5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Osa z</w:t>
            </w:r>
          </w:p>
        </w:tc>
        <w:tc>
          <w:tcPr>
            <w:tcW w:w="93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2A671C19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Osa y</w:t>
            </w:r>
          </w:p>
        </w:tc>
        <w:tc>
          <w:tcPr>
            <w:tcW w:w="93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14:paraId="50ADC7D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6"/>
                <w:szCs w:val="24"/>
              </w:rPr>
              <w:t>Osa z</w:t>
            </w:r>
          </w:p>
        </w:tc>
      </w:tr>
      <w:tr w:rsidR="003D3FAD" w:rsidRPr="003D3FAD" w14:paraId="4F1FDDAB" w14:textId="77777777" w:rsidTr="003D3FAD">
        <w:tc>
          <w:tcPr>
            <w:tcW w:w="4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14:paraId="4D7487E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33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A8EAC1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Pruty</w:t>
            </w:r>
          </w:p>
        </w:tc>
        <w:tc>
          <w:tcPr>
            <w:tcW w:w="876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1E6DD6C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1-3</w:t>
            </w:r>
          </w:p>
        </w:tc>
        <w:tc>
          <w:tcPr>
            <w:tcW w:w="905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76D4C4D6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796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B904951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9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95980C4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9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9ADBEF7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0.0</w:t>
            </w:r>
          </w:p>
        </w:tc>
        <w:tc>
          <w:tcPr>
            <w:tcW w:w="9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983C273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  <w:tc>
          <w:tcPr>
            <w:tcW w:w="934" w:type="dxa"/>
            <w:gridSpan w:val="2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7EC7A2DF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  <w:tc>
          <w:tcPr>
            <w:tcW w:w="934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BC030D5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  <w:tc>
          <w:tcPr>
            <w:tcW w:w="932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271E43E8" w14:textId="77777777" w:rsidR="003D3FAD" w:rsidRPr="003D3FAD" w:rsidRDefault="003D3FAD" w:rsidP="003D3FAD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3D3FAD">
              <w:rPr>
                <w:rFonts w:ascii="Calibri" w:hAnsi="Calibri" w:cs="Arial"/>
                <w:spacing w:val="0"/>
                <w:sz w:val="14"/>
                <w:szCs w:val="24"/>
              </w:rPr>
              <w:t>Střed</w:t>
            </w:r>
          </w:p>
        </w:tc>
      </w:tr>
    </w:tbl>
    <w:p w14:paraId="1487C06A" w14:textId="77777777" w:rsidR="003D3FAD" w:rsidRPr="003D3FAD" w:rsidRDefault="003D3FAD" w:rsidP="003D3FAD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bookmarkStart w:id="109" w:name="_MON_1690623555"/>
    <w:bookmarkEnd w:id="109"/>
    <w:p w14:paraId="7FD46F88" w14:textId="7DBEB0D7" w:rsidR="003D3FAD" w:rsidRDefault="003D3FAD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  <w:r>
        <w:rPr>
          <w:rFonts w:ascii="Arial" w:hAnsi="Arial" w:cs="Arial"/>
          <w:spacing w:val="0"/>
          <w:szCs w:val="24"/>
        </w:rPr>
        <w:object w:dxaOrig="9867" w:dyaOrig="2339" w14:anchorId="4D509D19">
          <v:shape id="_x0000_i1037" type="#_x0000_t75" style="width:469.8pt;height:112.8pt" o:ole="">
            <v:imagedata r:id="rId199" o:title=""/>
          </v:shape>
          <o:OLEObject Type="Embed" ProgID="Excel.Sheet.12" ShapeID="_x0000_i1037" DrawAspect="Content" ObjectID="_1709629888" r:id="rId200"/>
        </w:object>
      </w:r>
    </w:p>
    <w:p w14:paraId="6DD62886" w14:textId="635C379E" w:rsidR="003D3FAD" w:rsidRDefault="003D3FAD" w:rsidP="0024350E">
      <w:pPr>
        <w:widowControl w:val="0"/>
        <w:autoSpaceDE w:val="0"/>
        <w:autoSpaceDN w:val="0"/>
        <w:adjustRightInd w:val="0"/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</w:p>
    <w:p w14:paraId="63CE811D" w14:textId="6F212A89" w:rsidR="00423050" w:rsidRDefault="00423050">
      <w:pPr>
        <w:spacing w:line="240" w:lineRule="auto"/>
        <w:ind w:firstLine="0"/>
        <w:jc w:val="left"/>
        <w:rPr>
          <w:rFonts w:ascii="Arial" w:hAnsi="Arial" w:cs="Arial"/>
          <w:spacing w:val="0"/>
          <w:szCs w:val="24"/>
        </w:rPr>
      </w:pPr>
      <w:r>
        <w:rPr>
          <w:rFonts w:ascii="Arial" w:hAnsi="Arial" w:cs="Arial"/>
          <w:spacing w:val="0"/>
          <w:szCs w:val="24"/>
        </w:rPr>
        <w:br w:type="page"/>
      </w:r>
    </w:p>
    <w:p w14:paraId="6E3D5151" w14:textId="6FE6BBA3" w:rsidR="008F54E1" w:rsidRDefault="008F54E1" w:rsidP="008F54E1">
      <w:pPr>
        <w:pStyle w:val="Nadpis2"/>
      </w:pPr>
      <w:bookmarkStart w:id="110" w:name="_Toc85130134"/>
      <w:r>
        <w:lastRenderedPageBreak/>
        <w:t>SO 02 rekonstrukce šaten – základ pod novou vnitřní nosnou stěnou</w:t>
      </w:r>
      <w:bookmarkEnd w:id="110"/>
    </w:p>
    <w:p w14:paraId="01B94CD6" w14:textId="3CC56185" w:rsidR="001D3CF0" w:rsidRPr="001D3CF0" w:rsidRDefault="001D3CF0" w:rsidP="001D3CF0">
      <w:pPr>
        <w:ind w:firstLine="0"/>
        <w:jc w:val="center"/>
      </w:pPr>
      <w:r>
        <w:rPr>
          <w:noProof/>
        </w:rPr>
        <w:drawing>
          <wp:inline distT="0" distB="0" distL="0" distR="0" wp14:anchorId="7B3AF27F" wp14:editId="4F25A17B">
            <wp:extent cx="4429125" cy="34225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4457002" cy="3444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2E641" w14:textId="7C257F4E" w:rsidR="00B64F42" w:rsidRDefault="00552D5E" w:rsidP="00552D5E">
      <w:pPr>
        <w:ind w:firstLine="0"/>
      </w:pPr>
      <w:r w:rsidRPr="00552D5E">
        <w:rPr>
          <w:rFonts w:ascii="Arial" w:hAnsi="Arial" w:cs="Arial"/>
          <w:noProof/>
          <w:spacing w:val="0"/>
          <w:sz w:val="16"/>
          <w:szCs w:val="16"/>
        </w:rPr>
        <w:drawing>
          <wp:inline distT="0" distB="0" distL="0" distR="0" wp14:anchorId="4591BB30" wp14:editId="71B0D88D">
            <wp:extent cx="5926455" cy="2165386"/>
            <wp:effectExtent l="0" t="0" r="0" b="6350"/>
            <wp:docPr id="167" name="Obrázek 1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886"/>
                    <a:stretch/>
                  </pic:blipFill>
                  <pic:spPr bwMode="auto">
                    <a:xfrm>
                      <a:off x="0" y="0"/>
                      <a:ext cx="5926455" cy="2165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F123C8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 xml:space="preserve">Základní parametry zemin </w:t>
      </w:r>
    </w:p>
    <w:p w14:paraId="50F68453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31"/>
        <w:gridCol w:w="3062"/>
        <w:gridCol w:w="1800"/>
        <w:gridCol w:w="746"/>
        <w:gridCol w:w="746"/>
        <w:gridCol w:w="1009"/>
        <w:gridCol w:w="1009"/>
        <w:gridCol w:w="389"/>
      </w:tblGrid>
      <w:tr w:rsidR="00552D5E" w:rsidRPr="00552D5E" w14:paraId="3FE6132A" w14:textId="77777777" w:rsidTr="00552D5E">
        <w:trPr>
          <w:tblHeader/>
        </w:trPr>
        <w:tc>
          <w:tcPr>
            <w:tcW w:w="0" w:type="auto"/>
            <w:vMerge w:val="restart"/>
            <w:tcBorders>
              <w:top w:val="single" w:sz="11" w:space="0" w:color="007AC3"/>
              <w:left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C3F47BC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2AFBA22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A848516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Vzorek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8F29BEB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Symbol" w:hAnsi="Symbol" w:cs="Symbol"/>
                <w:b/>
                <w:color w:val="007AC3"/>
                <w:spacing w:val="0"/>
                <w:sz w:val="16"/>
                <w:szCs w:val="16"/>
              </w:rPr>
              <w:t>j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ef</w:t>
            </w:r>
            <w:proofErr w:type="spellEnd"/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E547B0A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c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ef</w:t>
            </w:r>
            <w:proofErr w:type="spellEnd"/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A00DB10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Symbol" w:hAnsi="Symbol" w:cs="Symbol"/>
                <w:b/>
                <w:color w:val="007AC3"/>
                <w:spacing w:val="0"/>
                <w:sz w:val="16"/>
                <w:szCs w:val="16"/>
              </w:rPr>
              <w:t>g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DE0E9FF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Symbol" w:hAnsi="Symbol" w:cs="Symbol"/>
                <w:b/>
                <w:color w:val="007AC3"/>
                <w:spacing w:val="0"/>
                <w:sz w:val="16"/>
                <w:szCs w:val="16"/>
              </w:rPr>
              <w:t>g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su</w:t>
            </w:r>
            <w:proofErr w:type="spellEnd"/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11" w:space="0" w:color="007AC3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87DDF22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Symbol" w:hAnsi="Symbol" w:cs="Symbol"/>
                <w:b/>
                <w:color w:val="007AC3"/>
                <w:spacing w:val="0"/>
                <w:sz w:val="16"/>
                <w:szCs w:val="16"/>
              </w:rPr>
              <w:t>d</w:t>
            </w:r>
          </w:p>
        </w:tc>
      </w:tr>
      <w:tr w:rsidR="00552D5E" w:rsidRPr="00552D5E" w14:paraId="3D6BA1F2" w14:textId="77777777" w:rsidTr="00552D5E">
        <w:trPr>
          <w:tblHeader/>
        </w:trPr>
        <w:tc>
          <w:tcPr>
            <w:tcW w:w="0" w:type="auto"/>
            <w:vMerge/>
            <w:tcBorders>
              <w:left w:val="single" w:sz="11" w:space="0" w:color="007AC3"/>
              <w:bottom w:val="single" w:sz="11" w:space="0" w:color="007AC3"/>
              <w:right w:val="single" w:sz="4" w:space="0" w:color="7FBDE1"/>
            </w:tcBorders>
          </w:tcPr>
          <w:p w14:paraId="7879F6BD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</w:tcPr>
          <w:p w14:paraId="79FBB19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</w:tcPr>
          <w:p w14:paraId="47D99EB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2AB9640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[°]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BAFC3B6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kPa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0F3C1E8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/m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3"/>
                <w:sz w:val="13"/>
                <w:szCs w:val="13"/>
              </w:rPr>
              <w:t>3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262D93B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/m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3"/>
                <w:sz w:val="13"/>
                <w:szCs w:val="13"/>
              </w:rPr>
              <w:t>3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5349602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[°]</w:t>
            </w:r>
          </w:p>
        </w:tc>
      </w:tr>
      <w:tr w:rsidR="00552D5E" w:rsidRPr="00552D5E" w14:paraId="7651D2D6" w14:textId="77777777" w:rsidTr="00552D5E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53084DF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166558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Třída F4, konzistence tuhá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1DECC356" w14:textId="0048763C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noProof/>
                <w:spacing w:val="0"/>
                <w:sz w:val="16"/>
                <w:szCs w:val="16"/>
              </w:rPr>
              <w:drawing>
                <wp:inline distT="0" distB="0" distL="0" distR="0" wp14:anchorId="428DEEF9" wp14:editId="28709681">
                  <wp:extent cx="724535" cy="362585"/>
                  <wp:effectExtent l="0" t="0" r="0" b="0"/>
                  <wp:docPr id="159" name="Obrázek 1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535" cy="3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F0E8E2A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24,50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C70A585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14,00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88AA500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18,50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9E8C7F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8,50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24D30B1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</w:tbl>
    <w:p w14:paraId="3C124218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Pro výpočet tlaku v klidu jsou všechny zeminy zadány jako nesoudržné.</w:t>
      </w:r>
    </w:p>
    <w:p w14:paraId="237E715B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Založení</w:t>
      </w:r>
    </w:p>
    <w:p w14:paraId="44CF7358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Typ základu: centrická patka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90"/>
        <w:gridCol w:w="244"/>
        <w:gridCol w:w="184"/>
        <w:gridCol w:w="402"/>
        <w:gridCol w:w="224"/>
      </w:tblGrid>
      <w:tr w:rsidR="00552D5E" w:rsidRPr="00552D5E" w14:paraId="393A7137" w14:textId="77777777" w:rsidTr="00552D5E">
        <w:tc>
          <w:tcPr>
            <w:tcW w:w="0" w:type="auto"/>
            <w:tcMar>
              <w:right w:w="80" w:type="dxa"/>
            </w:tcMar>
          </w:tcPr>
          <w:p w14:paraId="6588D52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Hloubka od původního terénu</w:t>
            </w:r>
          </w:p>
        </w:tc>
        <w:tc>
          <w:tcPr>
            <w:tcW w:w="0" w:type="auto"/>
            <w:tcMar>
              <w:right w:w="80" w:type="dxa"/>
            </w:tcMar>
          </w:tcPr>
          <w:p w14:paraId="4D661F5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z</w:t>
            </w:r>
          </w:p>
        </w:tc>
        <w:tc>
          <w:tcPr>
            <w:tcW w:w="0" w:type="auto"/>
            <w:tcMar>
              <w:right w:w="80" w:type="dxa"/>
            </w:tcMar>
          </w:tcPr>
          <w:p w14:paraId="61CE500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2E23367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1,00</w:t>
            </w:r>
          </w:p>
        </w:tc>
        <w:tc>
          <w:tcPr>
            <w:tcW w:w="0" w:type="auto"/>
            <w:tcMar>
              <w:right w:w="80" w:type="dxa"/>
            </w:tcMar>
          </w:tcPr>
          <w:p w14:paraId="7ADADC1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691AC48F" w14:textId="77777777" w:rsidTr="00552D5E">
        <w:tc>
          <w:tcPr>
            <w:tcW w:w="0" w:type="auto"/>
            <w:tcMar>
              <w:right w:w="80" w:type="dxa"/>
            </w:tcMar>
          </w:tcPr>
          <w:p w14:paraId="1216256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Hloubka základové spáry</w:t>
            </w:r>
          </w:p>
        </w:tc>
        <w:tc>
          <w:tcPr>
            <w:tcW w:w="0" w:type="auto"/>
            <w:tcMar>
              <w:right w:w="80" w:type="dxa"/>
            </w:tcMar>
          </w:tcPr>
          <w:p w14:paraId="76A65CE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d</w:t>
            </w:r>
          </w:p>
        </w:tc>
        <w:tc>
          <w:tcPr>
            <w:tcW w:w="0" w:type="auto"/>
            <w:tcMar>
              <w:right w:w="80" w:type="dxa"/>
            </w:tcMar>
          </w:tcPr>
          <w:p w14:paraId="6747CEE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8D88566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1,00</w:t>
            </w:r>
          </w:p>
        </w:tc>
        <w:tc>
          <w:tcPr>
            <w:tcW w:w="0" w:type="auto"/>
            <w:tcMar>
              <w:right w:w="80" w:type="dxa"/>
            </w:tcMar>
          </w:tcPr>
          <w:p w14:paraId="358276F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246A0C0A" w14:textId="77777777" w:rsidTr="00552D5E">
        <w:tc>
          <w:tcPr>
            <w:tcW w:w="0" w:type="auto"/>
            <w:tcMar>
              <w:right w:w="80" w:type="dxa"/>
            </w:tcMar>
          </w:tcPr>
          <w:p w14:paraId="42F3923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Tloušťka základu</w:t>
            </w:r>
          </w:p>
        </w:tc>
        <w:tc>
          <w:tcPr>
            <w:tcW w:w="0" w:type="auto"/>
            <w:tcMar>
              <w:right w:w="80" w:type="dxa"/>
            </w:tcMar>
          </w:tcPr>
          <w:p w14:paraId="153C3F6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t</w:t>
            </w:r>
          </w:p>
        </w:tc>
        <w:tc>
          <w:tcPr>
            <w:tcW w:w="0" w:type="auto"/>
            <w:tcMar>
              <w:right w:w="80" w:type="dxa"/>
            </w:tcMar>
          </w:tcPr>
          <w:p w14:paraId="43588DC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3744232C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0,60</w:t>
            </w:r>
          </w:p>
        </w:tc>
        <w:tc>
          <w:tcPr>
            <w:tcW w:w="0" w:type="auto"/>
            <w:tcMar>
              <w:right w:w="80" w:type="dxa"/>
            </w:tcMar>
          </w:tcPr>
          <w:p w14:paraId="4C062FF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0C5EAF5C" w14:textId="77777777" w:rsidTr="00552D5E">
        <w:tc>
          <w:tcPr>
            <w:tcW w:w="0" w:type="auto"/>
            <w:tcMar>
              <w:right w:w="80" w:type="dxa"/>
            </w:tcMar>
          </w:tcPr>
          <w:p w14:paraId="135CAD2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Sklon upraveného terénu</w:t>
            </w:r>
          </w:p>
        </w:tc>
        <w:tc>
          <w:tcPr>
            <w:tcW w:w="0" w:type="auto"/>
            <w:tcMar>
              <w:right w:w="80" w:type="dxa"/>
            </w:tcMar>
          </w:tcPr>
          <w:p w14:paraId="656BA2F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1</w:t>
            </w:r>
          </w:p>
        </w:tc>
        <w:tc>
          <w:tcPr>
            <w:tcW w:w="0" w:type="auto"/>
            <w:tcMar>
              <w:right w:w="80" w:type="dxa"/>
            </w:tcMar>
          </w:tcPr>
          <w:p w14:paraId="6D58740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567887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Mar>
              <w:right w:w="80" w:type="dxa"/>
            </w:tcMar>
          </w:tcPr>
          <w:p w14:paraId="1FEAC39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°</w:t>
            </w:r>
          </w:p>
        </w:tc>
      </w:tr>
      <w:tr w:rsidR="00552D5E" w:rsidRPr="00552D5E" w14:paraId="4835E3B3" w14:textId="77777777" w:rsidTr="00552D5E">
        <w:tc>
          <w:tcPr>
            <w:tcW w:w="0" w:type="auto"/>
            <w:tcMar>
              <w:right w:w="80" w:type="dxa"/>
            </w:tcMar>
          </w:tcPr>
          <w:p w14:paraId="277A09AE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Sklon základové spáry</w:t>
            </w:r>
          </w:p>
        </w:tc>
        <w:tc>
          <w:tcPr>
            <w:tcW w:w="0" w:type="auto"/>
            <w:tcMar>
              <w:right w:w="80" w:type="dxa"/>
            </w:tcMar>
          </w:tcPr>
          <w:p w14:paraId="0FD226F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2</w:t>
            </w:r>
          </w:p>
        </w:tc>
        <w:tc>
          <w:tcPr>
            <w:tcW w:w="0" w:type="auto"/>
            <w:tcMar>
              <w:right w:w="80" w:type="dxa"/>
            </w:tcMar>
          </w:tcPr>
          <w:p w14:paraId="0C2D818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8CF3A43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Mar>
              <w:right w:w="80" w:type="dxa"/>
            </w:tcMar>
          </w:tcPr>
          <w:p w14:paraId="50FAFFD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°</w:t>
            </w:r>
          </w:p>
        </w:tc>
      </w:tr>
    </w:tbl>
    <w:p w14:paraId="566D28E3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Nadloží</w:t>
      </w:r>
    </w:p>
    <w:p w14:paraId="34C664A8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Typ: zadat objemovou tíhu</w:t>
      </w:r>
    </w:p>
    <w:p w14:paraId="3A1052DB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Objemová tíha zeminy nad základem = 18,00 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kN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>/m</w:t>
      </w:r>
      <w:r w:rsidRPr="00552D5E">
        <w:rPr>
          <w:rFonts w:ascii="Arial" w:hAnsi="Arial" w:cs="Arial"/>
          <w:color w:val="000000"/>
          <w:spacing w:val="0"/>
          <w:position w:val="3"/>
          <w:sz w:val="13"/>
          <w:szCs w:val="13"/>
        </w:rPr>
        <w:t>3</w:t>
      </w:r>
    </w:p>
    <w:p w14:paraId="1F475C86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Geometrie konstrukce</w:t>
      </w:r>
    </w:p>
    <w:p w14:paraId="0FB546AA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Typ základu: centrická patka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07"/>
        <w:gridCol w:w="235"/>
        <w:gridCol w:w="184"/>
        <w:gridCol w:w="402"/>
        <w:gridCol w:w="224"/>
      </w:tblGrid>
      <w:tr w:rsidR="00552D5E" w:rsidRPr="00552D5E" w14:paraId="28B3064E" w14:textId="77777777" w:rsidTr="00552D5E">
        <w:tc>
          <w:tcPr>
            <w:tcW w:w="0" w:type="auto"/>
            <w:tcMar>
              <w:right w:w="80" w:type="dxa"/>
            </w:tcMar>
          </w:tcPr>
          <w:p w14:paraId="3864B44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lastRenderedPageBreak/>
              <w:t>Délka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0A64334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x</w:t>
            </w:r>
          </w:p>
        </w:tc>
        <w:tc>
          <w:tcPr>
            <w:tcW w:w="0" w:type="auto"/>
            <w:tcMar>
              <w:right w:w="80" w:type="dxa"/>
            </w:tcMar>
          </w:tcPr>
          <w:p w14:paraId="410FE27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196FC780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0,80</w:t>
            </w:r>
          </w:p>
        </w:tc>
        <w:tc>
          <w:tcPr>
            <w:tcW w:w="0" w:type="auto"/>
            <w:tcMar>
              <w:right w:w="80" w:type="dxa"/>
            </w:tcMar>
          </w:tcPr>
          <w:p w14:paraId="70452BE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5B3B2F65" w14:textId="77777777" w:rsidTr="00552D5E">
        <w:tc>
          <w:tcPr>
            <w:tcW w:w="0" w:type="auto"/>
            <w:tcMar>
              <w:right w:w="80" w:type="dxa"/>
            </w:tcMar>
          </w:tcPr>
          <w:p w14:paraId="7705A4B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Šířka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2E8C09A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y</w:t>
            </w:r>
          </w:p>
        </w:tc>
        <w:tc>
          <w:tcPr>
            <w:tcW w:w="0" w:type="auto"/>
            <w:tcMar>
              <w:right w:w="80" w:type="dxa"/>
            </w:tcMar>
          </w:tcPr>
          <w:p w14:paraId="4D5AD5C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30C84781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1,00</w:t>
            </w:r>
          </w:p>
        </w:tc>
        <w:tc>
          <w:tcPr>
            <w:tcW w:w="0" w:type="auto"/>
            <w:tcMar>
              <w:right w:w="80" w:type="dxa"/>
            </w:tcMar>
          </w:tcPr>
          <w:p w14:paraId="0E6BDE4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3A28C788" w14:textId="77777777" w:rsidTr="00552D5E">
        <w:tc>
          <w:tcPr>
            <w:tcW w:w="0" w:type="auto"/>
            <w:tcMar>
              <w:right w:w="80" w:type="dxa"/>
            </w:tcMar>
          </w:tcPr>
          <w:p w14:paraId="08961B3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Šířka sloupu ve směru x</w:t>
            </w:r>
          </w:p>
        </w:tc>
        <w:tc>
          <w:tcPr>
            <w:tcW w:w="0" w:type="auto"/>
            <w:tcMar>
              <w:right w:w="80" w:type="dxa"/>
            </w:tcMar>
          </w:tcPr>
          <w:p w14:paraId="019F11E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c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Mar>
              <w:right w:w="80" w:type="dxa"/>
            </w:tcMar>
          </w:tcPr>
          <w:p w14:paraId="4E7EAD9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6CD6A8E3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0,20</w:t>
            </w:r>
          </w:p>
        </w:tc>
        <w:tc>
          <w:tcPr>
            <w:tcW w:w="0" w:type="auto"/>
            <w:tcMar>
              <w:right w:w="80" w:type="dxa"/>
            </w:tcMar>
          </w:tcPr>
          <w:p w14:paraId="0219FDC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622ED717" w14:textId="77777777" w:rsidTr="00552D5E">
        <w:tc>
          <w:tcPr>
            <w:tcW w:w="0" w:type="auto"/>
            <w:tcMar>
              <w:right w:w="80" w:type="dxa"/>
            </w:tcMar>
          </w:tcPr>
          <w:p w14:paraId="497B6DE5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Šířka sloupu ve směru y</w:t>
            </w:r>
          </w:p>
        </w:tc>
        <w:tc>
          <w:tcPr>
            <w:tcW w:w="0" w:type="auto"/>
            <w:tcMar>
              <w:right w:w="80" w:type="dxa"/>
            </w:tcMar>
          </w:tcPr>
          <w:p w14:paraId="1F33D19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c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Mar>
              <w:right w:w="80" w:type="dxa"/>
            </w:tcMar>
          </w:tcPr>
          <w:p w14:paraId="21FC812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6EF43D5D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1,00</w:t>
            </w:r>
          </w:p>
        </w:tc>
        <w:tc>
          <w:tcPr>
            <w:tcW w:w="0" w:type="auto"/>
            <w:tcMar>
              <w:right w:w="80" w:type="dxa"/>
            </w:tcMar>
          </w:tcPr>
          <w:p w14:paraId="2AE3047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</w:tbl>
    <w:p w14:paraId="39FE7E59" w14:textId="77777777" w:rsidR="00552D5E" w:rsidRPr="00552D5E" w:rsidRDefault="00552D5E" w:rsidP="00552D5E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7341F2DF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13"/>
        <w:gridCol w:w="96"/>
        <w:gridCol w:w="184"/>
        <w:gridCol w:w="402"/>
        <w:gridCol w:w="296"/>
      </w:tblGrid>
      <w:tr w:rsidR="00552D5E" w:rsidRPr="00552D5E" w14:paraId="5FD47A7C" w14:textId="77777777" w:rsidTr="00552D5E">
        <w:tc>
          <w:tcPr>
            <w:tcW w:w="0" w:type="auto"/>
            <w:tcMar>
              <w:right w:w="80" w:type="dxa"/>
            </w:tcMar>
          </w:tcPr>
          <w:p w14:paraId="440F4D5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Objem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1A171E6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03F5614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7A1CC2A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0,48</w:t>
            </w:r>
          </w:p>
        </w:tc>
        <w:tc>
          <w:tcPr>
            <w:tcW w:w="0" w:type="auto"/>
            <w:tcMar>
              <w:right w:w="80" w:type="dxa"/>
            </w:tcMar>
          </w:tcPr>
          <w:p w14:paraId="15224C4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  <w:r w:rsidRPr="00552D5E">
              <w:rPr>
                <w:rFonts w:ascii="Arial" w:hAnsi="Arial" w:cs="Arial"/>
                <w:color w:val="000000"/>
                <w:spacing w:val="0"/>
                <w:position w:val="3"/>
                <w:sz w:val="13"/>
                <w:szCs w:val="13"/>
              </w:rPr>
              <w:t>3</w:t>
            </w:r>
          </w:p>
        </w:tc>
      </w:tr>
      <w:tr w:rsidR="00552D5E" w:rsidRPr="00552D5E" w14:paraId="68C23133" w14:textId="77777777" w:rsidTr="00552D5E">
        <w:tc>
          <w:tcPr>
            <w:tcW w:w="0" w:type="auto"/>
            <w:tcMar>
              <w:right w:w="80" w:type="dxa"/>
            </w:tcMar>
          </w:tcPr>
          <w:p w14:paraId="756BC03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Objem výkopu</w:t>
            </w:r>
          </w:p>
        </w:tc>
        <w:tc>
          <w:tcPr>
            <w:tcW w:w="0" w:type="auto"/>
            <w:tcMar>
              <w:right w:w="80" w:type="dxa"/>
            </w:tcMar>
          </w:tcPr>
          <w:p w14:paraId="41B9B74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0CB9DD2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5166661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0,80</w:t>
            </w:r>
          </w:p>
        </w:tc>
        <w:tc>
          <w:tcPr>
            <w:tcW w:w="0" w:type="auto"/>
            <w:tcMar>
              <w:right w:w="80" w:type="dxa"/>
            </w:tcMar>
          </w:tcPr>
          <w:p w14:paraId="6066F49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  <w:r w:rsidRPr="00552D5E">
              <w:rPr>
                <w:rFonts w:ascii="Arial" w:hAnsi="Arial" w:cs="Arial"/>
                <w:color w:val="000000"/>
                <w:spacing w:val="0"/>
                <w:position w:val="3"/>
                <w:sz w:val="13"/>
                <w:szCs w:val="13"/>
              </w:rPr>
              <w:t>3</w:t>
            </w:r>
          </w:p>
        </w:tc>
      </w:tr>
      <w:tr w:rsidR="00552D5E" w:rsidRPr="00552D5E" w14:paraId="2B380DC8" w14:textId="77777777" w:rsidTr="00552D5E">
        <w:tc>
          <w:tcPr>
            <w:tcW w:w="0" w:type="auto"/>
            <w:tcMar>
              <w:right w:w="80" w:type="dxa"/>
            </w:tcMar>
          </w:tcPr>
          <w:p w14:paraId="7CE66464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Objem zásypu</w:t>
            </w:r>
          </w:p>
        </w:tc>
        <w:tc>
          <w:tcPr>
            <w:tcW w:w="0" w:type="auto"/>
            <w:tcMar>
              <w:right w:w="80" w:type="dxa"/>
            </w:tcMar>
          </w:tcPr>
          <w:p w14:paraId="2DA63BA0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5D4A472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0598C82A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0,24</w:t>
            </w:r>
          </w:p>
        </w:tc>
        <w:tc>
          <w:tcPr>
            <w:tcW w:w="0" w:type="auto"/>
            <w:tcMar>
              <w:right w:w="80" w:type="dxa"/>
            </w:tcMar>
          </w:tcPr>
          <w:p w14:paraId="5143A5A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  <w:r w:rsidRPr="00552D5E">
              <w:rPr>
                <w:rFonts w:ascii="Arial" w:hAnsi="Arial" w:cs="Arial"/>
                <w:color w:val="000000"/>
                <w:spacing w:val="0"/>
                <w:position w:val="3"/>
                <w:sz w:val="13"/>
                <w:szCs w:val="13"/>
              </w:rPr>
              <w:t>3</w:t>
            </w:r>
          </w:p>
        </w:tc>
      </w:tr>
    </w:tbl>
    <w:p w14:paraId="20757804" w14:textId="77777777" w:rsidR="00552D5E" w:rsidRPr="00552D5E" w:rsidRDefault="00552D5E" w:rsidP="00552D5E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25CAFBC3" w14:textId="77292E92" w:rsid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552D5E">
        <w:rPr>
          <w:rFonts w:ascii="Arial" w:hAnsi="Arial" w:cs="Arial"/>
          <w:noProof/>
          <w:spacing w:val="0"/>
          <w:sz w:val="16"/>
          <w:szCs w:val="16"/>
        </w:rPr>
        <w:drawing>
          <wp:inline distT="0" distB="0" distL="0" distR="0" wp14:anchorId="01EC82DD" wp14:editId="024AA151">
            <wp:extent cx="5926455" cy="3226435"/>
            <wp:effectExtent l="0" t="0" r="0" b="0"/>
            <wp:docPr id="165" name="Obrázek 1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 preferRelativeResize="0">
                      <a:picLocks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843DD" w14:textId="31BFCA91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Materiál konstrukce</w:t>
      </w:r>
    </w:p>
    <w:p w14:paraId="4BD02E15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Objemová tíha </w:t>
      </w:r>
      <w:r w:rsidRPr="00552D5E">
        <w:rPr>
          <w:rFonts w:ascii="Symbol" w:hAnsi="Symbol" w:cs="Symbol"/>
          <w:color w:val="000000"/>
          <w:spacing w:val="0"/>
          <w:sz w:val="16"/>
          <w:szCs w:val="16"/>
        </w:rPr>
        <w:t>g</w:t>
      </w: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 = 23,00 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kN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>/m</w:t>
      </w:r>
      <w:r w:rsidRPr="00552D5E">
        <w:rPr>
          <w:rFonts w:ascii="Arial" w:hAnsi="Arial" w:cs="Arial"/>
          <w:color w:val="000000"/>
          <w:spacing w:val="0"/>
          <w:position w:val="3"/>
          <w:sz w:val="13"/>
          <w:szCs w:val="13"/>
        </w:rPr>
        <w:t>3</w:t>
      </w:r>
    </w:p>
    <w:p w14:paraId="0C84A955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Výpočet betonových konstrukcí proveden podle normy EN 1992-1-1 (EC2).</w:t>
      </w:r>
    </w:p>
    <w:p w14:paraId="5860E337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17F99DCF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Beton: C 16/20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771"/>
        <w:gridCol w:w="371"/>
        <w:gridCol w:w="184"/>
        <w:gridCol w:w="758"/>
        <w:gridCol w:w="419"/>
      </w:tblGrid>
      <w:tr w:rsidR="00552D5E" w:rsidRPr="00552D5E" w14:paraId="7A8CB9A4" w14:textId="77777777" w:rsidTr="00552D5E">
        <w:tc>
          <w:tcPr>
            <w:tcW w:w="0" w:type="auto"/>
            <w:tcMar>
              <w:right w:w="80" w:type="dxa"/>
            </w:tcMar>
          </w:tcPr>
          <w:p w14:paraId="5E27C61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Válcová pevnost v tlaku</w:t>
            </w:r>
          </w:p>
        </w:tc>
        <w:tc>
          <w:tcPr>
            <w:tcW w:w="0" w:type="auto"/>
            <w:tcMar>
              <w:right w:w="80" w:type="dxa"/>
            </w:tcMar>
          </w:tcPr>
          <w:p w14:paraId="36E773E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f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ck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6855BE4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3C70A7F1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16,00</w:t>
            </w:r>
          </w:p>
        </w:tc>
        <w:tc>
          <w:tcPr>
            <w:tcW w:w="0" w:type="auto"/>
            <w:tcMar>
              <w:right w:w="80" w:type="dxa"/>
            </w:tcMar>
          </w:tcPr>
          <w:p w14:paraId="48E7AAB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  <w:tr w:rsidR="00552D5E" w:rsidRPr="00552D5E" w14:paraId="11D95614" w14:textId="77777777" w:rsidTr="00552D5E">
        <w:tc>
          <w:tcPr>
            <w:tcW w:w="0" w:type="auto"/>
            <w:tcMar>
              <w:right w:w="80" w:type="dxa"/>
            </w:tcMar>
          </w:tcPr>
          <w:p w14:paraId="03BACB4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Pevnost v tahu</w:t>
            </w:r>
          </w:p>
        </w:tc>
        <w:tc>
          <w:tcPr>
            <w:tcW w:w="0" w:type="auto"/>
            <w:tcMar>
              <w:right w:w="80" w:type="dxa"/>
            </w:tcMar>
          </w:tcPr>
          <w:p w14:paraId="30144E10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f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ctm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1603804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1F5DBE33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1,90</w:t>
            </w:r>
          </w:p>
        </w:tc>
        <w:tc>
          <w:tcPr>
            <w:tcW w:w="0" w:type="auto"/>
            <w:tcMar>
              <w:right w:w="80" w:type="dxa"/>
            </w:tcMar>
          </w:tcPr>
          <w:p w14:paraId="6A56752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  <w:tr w:rsidR="00552D5E" w:rsidRPr="00552D5E" w14:paraId="7D73EBB9" w14:textId="77777777" w:rsidTr="00552D5E">
        <w:tc>
          <w:tcPr>
            <w:tcW w:w="0" w:type="auto"/>
            <w:tcMar>
              <w:right w:w="80" w:type="dxa"/>
            </w:tcMar>
          </w:tcPr>
          <w:p w14:paraId="59C7E8DF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Modul pružnosti</w:t>
            </w:r>
          </w:p>
        </w:tc>
        <w:tc>
          <w:tcPr>
            <w:tcW w:w="0" w:type="auto"/>
            <w:tcMar>
              <w:right w:w="80" w:type="dxa"/>
            </w:tcMar>
          </w:tcPr>
          <w:p w14:paraId="653DA84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cm</w:t>
            </w:r>
          </w:p>
        </w:tc>
        <w:tc>
          <w:tcPr>
            <w:tcW w:w="0" w:type="auto"/>
            <w:tcMar>
              <w:right w:w="80" w:type="dxa"/>
            </w:tcMar>
          </w:tcPr>
          <w:p w14:paraId="096D698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5767A05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29000,00</w:t>
            </w:r>
          </w:p>
        </w:tc>
        <w:tc>
          <w:tcPr>
            <w:tcW w:w="0" w:type="auto"/>
            <w:tcMar>
              <w:right w:w="80" w:type="dxa"/>
            </w:tcMar>
          </w:tcPr>
          <w:p w14:paraId="6D33F61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</w:tbl>
    <w:p w14:paraId="63271AA8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Ocel podélná: B500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11"/>
        <w:gridCol w:w="265"/>
        <w:gridCol w:w="184"/>
        <w:gridCol w:w="580"/>
        <w:gridCol w:w="419"/>
      </w:tblGrid>
      <w:tr w:rsidR="00552D5E" w:rsidRPr="00552D5E" w14:paraId="2DDB820B" w14:textId="77777777" w:rsidTr="00552D5E">
        <w:tc>
          <w:tcPr>
            <w:tcW w:w="0" w:type="auto"/>
            <w:tcMar>
              <w:right w:w="80" w:type="dxa"/>
            </w:tcMar>
          </w:tcPr>
          <w:p w14:paraId="6E368202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Mez kluzu</w:t>
            </w:r>
          </w:p>
        </w:tc>
        <w:tc>
          <w:tcPr>
            <w:tcW w:w="0" w:type="auto"/>
            <w:tcMar>
              <w:right w:w="80" w:type="dxa"/>
            </w:tcMar>
          </w:tcPr>
          <w:p w14:paraId="3C2684E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f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yk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2CC58DA0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31D708B2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500,00</w:t>
            </w:r>
          </w:p>
        </w:tc>
        <w:tc>
          <w:tcPr>
            <w:tcW w:w="0" w:type="auto"/>
            <w:tcMar>
              <w:right w:w="80" w:type="dxa"/>
            </w:tcMar>
          </w:tcPr>
          <w:p w14:paraId="217558C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</w:tbl>
    <w:p w14:paraId="591898DE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Ocel příčná: B500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11"/>
        <w:gridCol w:w="265"/>
        <w:gridCol w:w="184"/>
        <w:gridCol w:w="580"/>
        <w:gridCol w:w="419"/>
      </w:tblGrid>
      <w:tr w:rsidR="00552D5E" w:rsidRPr="00552D5E" w14:paraId="7EC1AA0D" w14:textId="77777777" w:rsidTr="00552D5E">
        <w:tc>
          <w:tcPr>
            <w:tcW w:w="0" w:type="auto"/>
            <w:tcMar>
              <w:right w:w="80" w:type="dxa"/>
            </w:tcMar>
          </w:tcPr>
          <w:p w14:paraId="1FAD5152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Mez kluzu</w:t>
            </w:r>
          </w:p>
        </w:tc>
        <w:tc>
          <w:tcPr>
            <w:tcW w:w="0" w:type="auto"/>
            <w:tcMar>
              <w:right w:w="80" w:type="dxa"/>
            </w:tcMar>
          </w:tcPr>
          <w:p w14:paraId="5715740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f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yk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6D10338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196F60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500,00</w:t>
            </w:r>
          </w:p>
        </w:tc>
        <w:tc>
          <w:tcPr>
            <w:tcW w:w="0" w:type="auto"/>
            <w:tcMar>
              <w:right w:w="80" w:type="dxa"/>
            </w:tcMar>
          </w:tcPr>
          <w:p w14:paraId="376A295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</w:tbl>
    <w:p w14:paraId="66A5A9AF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Zatížení</w:t>
      </w:r>
    </w:p>
    <w:p w14:paraId="7C6B8D3D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80"/>
        <w:gridCol w:w="751"/>
        <w:gridCol w:w="956"/>
        <w:gridCol w:w="1589"/>
        <w:gridCol w:w="1265"/>
        <w:gridCol w:w="942"/>
        <w:gridCol w:w="883"/>
        <w:gridCol w:w="883"/>
        <w:gridCol w:w="795"/>
        <w:gridCol w:w="648"/>
      </w:tblGrid>
      <w:tr w:rsidR="00552D5E" w:rsidRPr="00552D5E" w14:paraId="3EB9D3E5" w14:textId="77777777" w:rsidTr="00552D5E">
        <w:trPr>
          <w:tblHeader/>
        </w:trPr>
        <w:tc>
          <w:tcPr>
            <w:tcW w:w="0" w:type="auto"/>
            <w:vMerge w:val="restart"/>
            <w:tcBorders>
              <w:top w:val="single" w:sz="11" w:space="0" w:color="007AC3"/>
              <w:left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516683A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7A957B5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6967E0B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66E23D1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Typ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A60EF20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N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3C29589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M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AEF8CB9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M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2F67AE4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H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11" w:space="0" w:color="007AC3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4D51CAC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H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y</w:t>
            </w:r>
          </w:p>
        </w:tc>
      </w:tr>
      <w:tr w:rsidR="00552D5E" w:rsidRPr="00552D5E" w14:paraId="23179C5B" w14:textId="77777777" w:rsidTr="00552D5E">
        <w:trPr>
          <w:tblHeader/>
        </w:trPr>
        <w:tc>
          <w:tcPr>
            <w:tcW w:w="0" w:type="auto"/>
            <w:vMerge/>
            <w:tcBorders>
              <w:left w:val="single" w:sz="11" w:space="0" w:color="007AC3"/>
              <w:bottom w:val="single" w:sz="11" w:space="0" w:color="007AC3"/>
              <w:right w:val="single" w:sz="4" w:space="0" w:color="7FBDE1"/>
            </w:tcBorders>
          </w:tcPr>
          <w:p w14:paraId="7A02C7C3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7B6804B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nové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F64B236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změna</w:t>
            </w: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</w:tcPr>
          <w:p w14:paraId="251589D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</w:tcPr>
          <w:p w14:paraId="4656279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238C86E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76E0D3D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kNm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3FE9895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kNm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930412D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B414C44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</w:tr>
      <w:tr w:rsidR="00552D5E" w:rsidRPr="00552D5E" w14:paraId="31CA534B" w14:textId="77777777" w:rsidTr="00552D5E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BD605C1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CA7ADE2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Ano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7C678BE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412C8F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MSÚ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FB5AC6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Návrhové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7A426D0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150,00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F71DE4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E68B557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2018DE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15,00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0AD420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</w:tr>
      <w:tr w:rsidR="00552D5E" w:rsidRPr="00552D5E" w14:paraId="10D68740" w14:textId="77777777" w:rsidTr="00552D5E">
        <w:tc>
          <w:tcPr>
            <w:tcW w:w="0" w:type="auto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9EA34CB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8F833B3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4E43FB5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36CC8E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Zatížení č. 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F6386E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83B2EF9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110,00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185E53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8B84CC0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165115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11,00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D56AA77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</w:tr>
    </w:tbl>
    <w:p w14:paraId="110F6AEF" w14:textId="77777777" w:rsidR="00552D5E" w:rsidRPr="00552D5E" w:rsidRDefault="00552D5E" w:rsidP="00552D5E">
      <w:pPr>
        <w:spacing w:before="96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9"/>
          <w:szCs w:val="19"/>
        </w:rPr>
        <w:t xml:space="preserve">Posouzení čís. 1 </w:t>
      </w:r>
    </w:p>
    <w:p w14:paraId="17860DA5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zatěžovacích stavů</w:t>
      </w:r>
    </w:p>
    <w:p w14:paraId="0CC63CF9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34"/>
        <w:gridCol w:w="1432"/>
        <w:gridCol w:w="820"/>
        <w:gridCol w:w="820"/>
        <w:gridCol w:w="1192"/>
        <w:gridCol w:w="1192"/>
        <w:gridCol w:w="1246"/>
        <w:gridCol w:w="1656"/>
      </w:tblGrid>
      <w:tr w:rsidR="00552D5E" w:rsidRPr="00552D5E" w14:paraId="04F70A06" w14:textId="77777777" w:rsidTr="00552D5E">
        <w:trPr>
          <w:tblHeader/>
        </w:trPr>
        <w:tc>
          <w:tcPr>
            <w:tcW w:w="0" w:type="auto"/>
            <w:vMerge w:val="restart"/>
            <w:tcBorders>
              <w:top w:val="single" w:sz="11" w:space="0" w:color="007AC3"/>
              <w:left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C1DE19E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Název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16536FA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Vl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. tíha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2FAE0B8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D8BF320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CFAC4E8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Symbol" w:hAnsi="Symbol" w:cs="Symbol"/>
                <w:b/>
                <w:color w:val="007AC3"/>
                <w:spacing w:val="0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B60A72F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R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d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5FAAB0A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Využití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11" w:space="0" w:color="007AC3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C8066DE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Vyhovuje</w:t>
            </w:r>
          </w:p>
        </w:tc>
      </w:tr>
      <w:tr w:rsidR="00552D5E" w:rsidRPr="00552D5E" w14:paraId="0A64DB1A" w14:textId="77777777" w:rsidTr="00552D5E">
        <w:trPr>
          <w:tblHeader/>
        </w:trPr>
        <w:tc>
          <w:tcPr>
            <w:tcW w:w="0" w:type="auto"/>
            <w:vMerge/>
            <w:tcBorders>
              <w:left w:val="single" w:sz="11" w:space="0" w:color="007AC3"/>
              <w:bottom w:val="single" w:sz="11" w:space="0" w:color="007AC3"/>
              <w:right w:val="single" w:sz="4" w:space="0" w:color="7FBDE1"/>
            </w:tcBorders>
          </w:tcPr>
          <w:p w14:paraId="14484493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37B7E50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příznivě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3A9A4C5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[m]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E22EE03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[m]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D11B7C3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kPa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BC3A968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kPa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C46AE08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[%]</w:t>
            </w: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11" w:space="0" w:color="007AC3"/>
            </w:tcBorders>
          </w:tcPr>
          <w:p w14:paraId="6E8F4C0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  <w:tr w:rsidR="00552D5E" w:rsidRPr="00552D5E" w14:paraId="1540C737" w14:textId="77777777" w:rsidTr="00552D5E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A36223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MSÚ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9CBE43C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Ano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DFFB17B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0,05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54893CC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C5AEA5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239,25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6DC5D9A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401,90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EFFA28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59,53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00BF19B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Ano</w:t>
            </w:r>
          </w:p>
        </w:tc>
      </w:tr>
      <w:tr w:rsidR="00552D5E" w:rsidRPr="00552D5E" w14:paraId="677A0C0C" w14:textId="77777777" w:rsidTr="00552D5E">
        <w:tc>
          <w:tcPr>
            <w:tcW w:w="0" w:type="auto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1273EDA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MSÚ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9A3220A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Ne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25DA263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D2B981D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C777CCF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245,81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EFBD6CF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404,24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E6C9339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60,81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658CB40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Ano</w:t>
            </w:r>
          </w:p>
        </w:tc>
      </w:tr>
    </w:tbl>
    <w:p w14:paraId="502D123B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Výpočet proveden s automatickým výběrem nejnepříznivějších zatěžovacích stavů.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12"/>
        <w:gridCol w:w="215"/>
        <w:gridCol w:w="184"/>
        <w:gridCol w:w="491"/>
        <w:gridCol w:w="286"/>
      </w:tblGrid>
      <w:tr w:rsidR="00552D5E" w:rsidRPr="00552D5E" w14:paraId="4125A07C" w14:textId="77777777" w:rsidTr="00552D5E">
        <w:tc>
          <w:tcPr>
            <w:tcW w:w="0" w:type="auto"/>
            <w:tcMar>
              <w:right w:w="80" w:type="dxa"/>
            </w:tcMar>
          </w:tcPr>
          <w:p w14:paraId="6C21548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Spočtená vlastní tíha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55B4728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G</w:t>
            </w:r>
          </w:p>
        </w:tc>
        <w:tc>
          <w:tcPr>
            <w:tcW w:w="0" w:type="auto"/>
            <w:tcMar>
              <w:right w:w="80" w:type="dxa"/>
            </w:tcMar>
          </w:tcPr>
          <w:p w14:paraId="069A2A1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634C882B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14,90</w:t>
            </w:r>
          </w:p>
        </w:tc>
        <w:tc>
          <w:tcPr>
            <w:tcW w:w="0" w:type="auto"/>
            <w:tcMar>
              <w:right w:w="80" w:type="dxa"/>
            </w:tcMar>
          </w:tcPr>
          <w:p w14:paraId="0A10CA1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  <w:tr w:rsidR="00552D5E" w:rsidRPr="00552D5E" w14:paraId="7074B8C0" w14:textId="77777777" w:rsidTr="00552D5E">
        <w:tc>
          <w:tcPr>
            <w:tcW w:w="0" w:type="auto"/>
            <w:tcMar>
              <w:right w:w="80" w:type="dxa"/>
            </w:tcMar>
          </w:tcPr>
          <w:p w14:paraId="5B8A7D80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Spočtená tíha nadloží</w:t>
            </w:r>
          </w:p>
        </w:tc>
        <w:tc>
          <w:tcPr>
            <w:tcW w:w="0" w:type="auto"/>
            <w:tcMar>
              <w:right w:w="80" w:type="dxa"/>
            </w:tcMar>
          </w:tcPr>
          <w:p w14:paraId="6AFD8A2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Z</w:t>
            </w:r>
          </w:p>
        </w:tc>
        <w:tc>
          <w:tcPr>
            <w:tcW w:w="0" w:type="auto"/>
            <w:tcMar>
              <w:right w:w="80" w:type="dxa"/>
            </w:tcMar>
          </w:tcPr>
          <w:p w14:paraId="1BA95D7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B73AF11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5,83</w:t>
            </w:r>
          </w:p>
        </w:tc>
        <w:tc>
          <w:tcPr>
            <w:tcW w:w="0" w:type="auto"/>
            <w:tcMar>
              <w:right w:w="80" w:type="dxa"/>
            </w:tcMar>
          </w:tcPr>
          <w:p w14:paraId="300FFD4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</w:tbl>
    <w:p w14:paraId="48E098C8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svislé únosnosti</w:t>
      </w:r>
    </w:p>
    <w:p w14:paraId="6B521462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Tvar kontaktního napětí : obecný</w:t>
      </w:r>
    </w:p>
    <w:p w14:paraId="46E4EABD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lastRenderedPageBreak/>
        <w:t>Nejnepříznivější zatěžovací stav číslo 1. (MSÚ)</w:t>
      </w:r>
    </w:p>
    <w:p w14:paraId="570E274E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5506C296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Parametry smykové plochy pod základem: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60"/>
        <w:gridCol w:w="308"/>
        <w:gridCol w:w="184"/>
        <w:gridCol w:w="402"/>
        <w:gridCol w:w="224"/>
      </w:tblGrid>
      <w:tr w:rsidR="00552D5E" w:rsidRPr="00552D5E" w14:paraId="78986507" w14:textId="77777777" w:rsidTr="00552D5E">
        <w:tc>
          <w:tcPr>
            <w:tcW w:w="0" w:type="auto"/>
            <w:tcMar>
              <w:right w:w="80" w:type="dxa"/>
            </w:tcMar>
          </w:tcPr>
          <w:p w14:paraId="7F63D9D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Hloubka smykové plochy</w:t>
            </w:r>
          </w:p>
        </w:tc>
        <w:tc>
          <w:tcPr>
            <w:tcW w:w="0" w:type="auto"/>
            <w:tcMar>
              <w:right w:w="80" w:type="dxa"/>
            </w:tcMar>
          </w:tcPr>
          <w:p w14:paraId="34AA10A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z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sp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7B4D01C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5449EA7C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1,06</w:t>
            </w:r>
          </w:p>
        </w:tc>
        <w:tc>
          <w:tcPr>
            <w:tcW w:w="0" w:type="auto"/>
            <w:tcMar>
              <w:right w:w="80" w:type="dxa"/>
            </w:tcMar>
          </w:tcPr>
          <w:p w14:paraId="32B5841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63792094" w14:textId="77777777" w:rsidTr="00552D5E">
        <w:tc>
          <w:tcPr>
            <w:tcW w:w="0" w:type="auto"/>
            <w:tcMar>
              <w:right w:w="80" w:type="dxa"/>
            </w:tcMar>
          </w:tcPr>
          <w:p w14:paraId="0968AA1E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Dosah smykové plochy</w:t>
            </w:r>
          </w:p>
        </w:tc>
        <w:tc>
          <w:tcPr>
            <w:tcW w:w="0" w:type="auto"/>
            <w:tcMar>
              <w:right w:w="80" w:type="dxa"/>
            </w:tcMar>
          </w:tcPr>
          <w:p w14:paraId="0F52FC0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l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sp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7D9B0B5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00F7D19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2,95</w:t>
            </w:r>
          </w:p>
        </w:tc>
        <w:tc>
          <w:tcPr>
            <w:tcW w:w="0" w:type="auto"/>
            <w:tcMar>
              <w:right w:w="80" w:type="dxa"/>
            </w:tcMar>
          </w:tcPr>
          <w:p w14:paraId="2D3EF63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</w:tbl>
    <w:p w14:paraId="38E3C43A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  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96"/>
        <w:gridCol w:w="278"/>
        <w:gridCol w:w="184"/>
        <w:gridCol w:w="580"/>
        <w:gridCol w:w="366"/>
      </w:tblGrid>
      <w:tr w:rsidR="00552D5E" w:rsidRPr="00552D5E" w14:paraId="72BA1162" w14:textId="77777777" w:rsidTr="00552D5E">
        <w:tc>
          <w:tcPr>
            <w:tcW w:w="0" w:type="auto"/>
            <w:tcMar>
              <w:right w:w="80" w:type="dxa"/>
            </w:tcMar>
          </w:tcPr>
          <w:p w14:paraId="14EBC59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Výpočtová únosnost zákl. půdy</w:t>
            </w:r>
          </w:p>
        </w:tc>
        <w:tc>
          <w:tcPr>
            <w:tcW w:w="0" w:type="auto"/>
            <w:tcMar>
              <w:right w:w="80" w:type="dxa"/>
            </w:tcMar>
          </w:tcPr>
          <w:p w14:paraId="340796C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R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d</w:t>
            </w:r>
          </w:p>
        </w:tc>
        <w:tc>
          <w:tcPr>
            <w:tcW w:w="0" w:type="auto"/>
            <w:tcMar>
              <w:right w:w="80" w:type="dxa"/>
            </w:tcMar>
          </w:tcPr>
          <w:p w14:paraId="2231471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5780E032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404,24</w:t>
            </w:r>
          </w:p>
        </w:tc>
        <w:tc>
          <w:tcPr>
            <w:tcW w:w="0" w:type="auto"/>
            <w:tcMar>
              <w:right w:w="80" w:type="dxa"/>
            </w:tcMar>
          </w:tcPr>
          <w:p w14:paraId="0625C9C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kPa</w:t>
            </w:r>
            <w:proofErr w:type="spellEnd"/>
          </w:p>
        </w:tc>
      </w:tr>
      <w:tr w:rsidR="00552D5E" w:rsidRPr="00552D5E" w14:paraId="33155A01" w14:textId="77777777" w:rsidTr="00552D5E">
        <w:tc>
          <w:tcPr>
            <w:tcW w:w="0" w:type="auto"/>
            <w:tcMar>
              <w:right w:w="80" w:type="dxa"/>
            </w:tcMar>
          </w:tcPr>
          <w:p w14:paraId="6739CABE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Extrémní kontaktní napětí</w:t>
            </w:r>
          </w:p>
        </w:tc>
        <w:tc>
          <w:tcPr>
            <w:tcW w:w="0" w:type="auto"/>
            <w:tcMar>
              <w:right w:w="80" w:type="dxa"/>
            </w:tcMar>
          </w:tcPr>
          <w:p w14:paraId="2F23DBD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Symbol" w:hAnsi="Symbol" w:cs="Symbol"/>
                <w:color w:val="000000"/>
                <w:spacing w:val="0"/>
                <w:sz w:val="16"/>
                <w:szCs w:val="16"/>
              </w:rPr>
              <w:t>s</w:t>
            </w:r>
          </w:p>
        </w:tc>
        <w:tc>
          <w:tcPr>
            <w:tcW w:w="0" w:type="auto"/>
            <w:tcMar>
              <w:right w:w="80" w:type="dxa"/>
            </w:tcMar>
          </w:tcPr>
          <w:p w14:paraId="0DB510B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64ECE89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245,81</w:t>
            </w:r>
          </w:p>
        </w:tc>
        <w:tc>
          <w:tcPr>
            <w:tcW w:w="0" w:type="auto"/>
            <w:tcMar>
              <w:right w:w="80" w:type="dxa"/>
            </w:tcMar>
          </w:tcPr>
          <w:p w14:paraId="4856555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kPa</w:t>
            </w:r>
            <w:proofErr w:type="spellEnd"/>
          </w:p>
        </w:tc>
      </w:tr>
    </w:tbl>
    <w:p w14:paraId="552A98F3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A000"/>
          <w:spacing w:val="0"/>
          <w:sz w:val="16"/>
          <w:szCs w:val="16"/>
        </w:rPr>
        <w:t>Svislá únosnost VYHOVUJE</w:t>
      </w:r>
    </w:p>
    <w:p w14:paraId="5E3A9225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excentricity zatížení</w:t>
      </w:r>
    </w:p>
    <w:p w14:paraId="0805768D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38"/>
        <w:gridCol w:w="244"/>
        <w:gridCol w:w="184"/>
        <w:gridCol w:w="985"/>
      </w:tblGrid>
      <w:tr w:rsidR="00552D5E" w:rsidRPr="00552D5E" w14:paraId="21CC3496" w14:textId="77777777" w:rsidTr="00552D5E">
        <w:tc>
          <w:tcPr>
            <w:tcW w:w="0" w:type="auto"/>
            <w:tcMar>
              <w:right w:w="80" w:type="dxa"/>
            </w:tcMar>
          </w:tcPr>
          <w:p w14:paraId="54A1C24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Max. excentricita ve směru délky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5CA733CC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Mar>
              <w:right w:w="80" w:type="dxa"/>
            </w:tcMar>
          </w:tcPr>
          <w:p w14:paraId="157B0BA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C7BBB4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0,068&lt;0,333</w:t>
            </w:r>
          </w:p>
        </w:tc>
      </w:tr>
      <w:tr w:rsidR="00552D5E" w:rsidRPr="00552D5E" w14:paraId="34B400F7" w14:textId="77777777" w:rsidTr="00552D5E">
        <w:tc>
          <w:tcPr>
            <w:tcW w:w="0" w:type="auto"/>
            <w:tcMar>
              <w:right w:w="80" w:type="dxa"/>
            </w:tcMar>
          </w:tcPr>
          <w:p w14:paraId="320A354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Max. excentricita ve směru šířky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4CAA0BDA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Mar>
              <w:right w:w="80" w:type="dxa"/>
            </w:tcMar>
          </w:tcPr>
          <w:p w14:paraId="3295931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F38E4F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0,000&lt;0,333</w:t>
            </w:r>
          </w:p>
        </w:tc>
      </w:tr>
      <w:tr w:rsidR="00552D5E" w:rsidRPr="00552D5E" w14:paraId="08C18EB1" w14:textId="77777777" w:rsidTr="00552D5E">
        <w:tc>
          <w:tcPr>
            <w:tcW w:w="0" w:type="auto"/>
            <w:tcMar>
              <w:right w:w="80" w:type="dxa"/>
            </w:tcMar>
          </w:tcPr>
          <w:p w14:paraId="7895D087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Max. prostorová excentricita</w:t>
            </w:r>
          </w:p>
        </w:tc>
        <w:tc>
          <w:tcPr>
            <w:tcW w:w="0" w:type="auto"/>
            <w:tcMar>
              <w:right w:w="80" w:type="dxa"/>
            </w:tcMar>
          </w:tcPr>
          <w:p w14:paraId="266DD237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t</w:t>
            </w:r>
          </w:p>
        </w:tc>
        <w:tc>
          <w:tcPr>
            <w:tcW w:w="0" w:type="auto"/>
            <w:tcMar>
              <w:right w:w="80" w:type="dxa"/>
            </w:tcMar>
          </w:tcPr>
          <w:p w14:paraId="5E26558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FAC1C2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0,068&lt;0,333</w:t>
            </w:r>
          </w:p>
        </w:tc>
      </w:tr>
    </w:tbl>
    <w:p w14:paraId="048BD387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A000"/>
          <w:spacing w:val="0"/>
          <w:sz w:val="16"/>
          <w:szCs w:val="16"/>
        </w:rPr>
        <w:t>Excentricita zatížení základu VYHOVUJE</w:t>
      </w:r>
    </w:p>
    <w:p w14:paraId="033E9081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vodorovné únosnosti</w:t>
      </w:r>
    </w:p>
    <w:p w14:paraId="123A49A8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61286CA0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Nejnepříznivější zatěžovací stav číslo 1. (MSÚ)</w:t>
      </w:r>
    </w:p>
    <w:p w14:paraId="66DC289D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Zemní odpor: pasivní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16"/>
        <w:gridCol w:w="342"/>
        <w:gridCol w:w="184"/>
        <w:gridCol w:w="491"/>
        <w:gridCol w:w="286"/>
      </w:tblGrid>
      <w:tr w:rsidR="00552D5E" w:rsidRPr="00552D5E" w14:paraId="51473A2F" w14:textId="77777777" w:rsidTr="00552D5E">
        <w:tc>
          <w:tcPr>
            <w:tcW w:w="0" w:type="auto"/>
            <w:tcMar>
              <w:right w:w="80" w:type="dxa"/>
            </w:tcMar>
          </w:tcPr>
          <w:p w14:paraId="270EFDDB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Výpočtová velikost zemního odporu</w:t>
            </w:r>
          </w:p>
        </w:tc>
        <w:tc>
          <w:tcPr>
            <w:tcW w:w="0" w:type="auto"/>
            <w:tcMar>
              <w:right w:w="80" w:type="dxa"/>
            </w:tcMar>
          </w:tcPr>
          <w:p w14:paraId="052D86D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pd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3E9A962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B7E80C0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35,92</w:t>
            </w:r>
          </w:p>
        </w:tc>
        <w:tc>
          <w:tcPr>
            <w:tcW w:w="0" w:type="auto"/>
            <w:tcMar>
              <w:right w:w="80" w:type="dxa"/>
            </w:tcMar>
          </w:tcPr>
          <w:p w14:paraId="4F1E1CE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</w:tbl>
    <w:p w14:paraId="348FF15F" w14:textId="77777777" w:rsidR="00552D5E" w:rsidRPr="00552D5E" w:rsidRDefault="00552D5E" w:rsidP="00552D5E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112B8A41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351"/>
        <w:gridCol w:w="184"/>
        <w:gridCol w:w="580"/>
        <w:gridCol w:w="286"/>
      </w:tblGrid>
      <w:tr w:rsidR="00552D5E" w:rsidRPr="00552D5E" w14:paraId="5369A84A" w14:textId="77777777" w:rsidTr="00552D5E">
        <w:tc>
          <w:tcPr>
            <w:tcW w:w="0" w:type="auto"/>
            <w:tcMar>
              <w:right w:w="80" w:type="dxa"/>
            </w:tcMar>
          </w:tcPr>
          <w:p w14:paraId="4E6390B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Horizontální únosnost základu</w:t>
            </w:r>
          </w:p>
        </w:tc>
        <w:tc>
          <w:tcPr>
            <w:tcW w:w="0" w:type="auto"/>
            <w:tcMar>
              <w:right w:w="80" w:type="dxa"/>
            </w:tcMar>
          </w:tcPr>
          <w:p w14:paraId="5CB2AF2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R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dh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4DF6C86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0F740C90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109,96</w:t>
            </w:r>
          </w:p>
        </w:tc>
        <w:tc>
          <w:tcPr>
            <w:tcW w:w="0" w:type="auto"/>
            <w:tcMar>
              <w:right w:w="80" w:type="dxa"/>
            </w:tcMar>
          </w:tcPr>
          <w:p w14:paraId="7212B9A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  <w:tr w:rsidR="00552D5E" w:rsidRPr="00552D5E" w14:paraId="63B0B655" w14:textId="77777777" w:rsidTr="00552D5E">
        <w:tc>
          <w:tcPr>
            <w:tcW w:w="0" w:type="auto"/>
            <w:tcMar>
              <w:right w:w="80" w:type="dxa"/>
            </w:tcMar>
          </w:tcPr>
          <w:p w14:paraId="176A10B4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Extrémní horizontální síla</w:t>
            </w:r>
          </w:p>
        </w:tc>
        <w:tc>
          <w:tcPr>
            <w:tcW w:w="0" w:type="auto"/>
            <w:tcMar>
              <w:right w:w="80" w:type="dxa"/>
            </w:tcMar>
          </w:tcPr>
          <w:p w14:paraId="5B0F797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</w:t>
            </w:r>
          </w:p>
        </w:tc>
        <w:tc>
          <w:tcPr>
            <w:tcW w:w="0" w:type="auto"/>
            <w:tcMar>
              <w:right w:w="80" w:type="dxa"/>
            </w:tcMar>
          </w:tcPr>
          <w:p w14:paraId="7BB4C82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616EE019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15,00</w:t>
            </w:r>
          </w:p>
        </w:tc>
        <w:tc>
          <w:tcPr>
            <w:tcW w:w="0" w:type="auto"/>
            <w:tcMar>
              <w:right w:w="80" w:type="dxa"/>
            </w:tcMar>
          </w:tcPr>
          <w:p w14:paraId="759802C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</w:tbl>
    <w:p w14:paraId="0D4FD3E4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A000"/>
          <w:spacing w:val="0"/>
          <w:sz w:val="16"/>
          <w:szCs w:val="16"/>
        </w:rPr>
        <w:t>Vodorovná únosnost VYHOVUJE</w:t>
      </w:r>
    </w:p>
    <w:p w14:paraId="4A8092B7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41895BDC" w14:textId="18C8E625" w:rsid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b/>
          <w:color w:val="00A000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A000"/>
          <w:spacing w:val="0"/>
          <w:sz w:val="16"/>
          <w:szCs w:val="16"/>
        </w:rPr>
        <w:t>Únosnost základu VYHOVUJE</w:t>
      </w:r>
    </w:p>
    <w:p w14:paraId="6E31E5B7" w14:textId="0B469A3D" w:rsid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b/>
          <w:color w:val="00A000"/>
          <w:spacing w:val="0"/>
          <w:sz w:val="16"/>
          <w:szCs w:val="16"/>
        </w:rPr>
      </w:pPr>
    </w:p>
    <w:p w14:paraId="2E97DA45" w14:textId="7FDB3DC2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noProof/>
          <w:spacing w:val="0"/>
          <w:sz w:val="16"/>
          <w:szCs w:val="16"/>
        </w:rPr>
        <w:drawing>
          <wp:inline distT="0" distB="0" distL="0" distR="0" wp14:anchorId="3B8C0895" wp14:editId="041B5AB9">
            <wp:extent cx="2941276" cy="2329085"/>
            <wp:effectExtent l="0" t="0" r="0" b="0"/>
            <wp:docPr id="163" name="Obrázek 1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60" r="50365" b="21618"/>
                    <a:stretch/>
                  </pic:blipFill>
                  <pic:spPr bwMode="auto">
                    <a:xfrm>
                      <a:off x="0" y="0"/>
                      <a:ext cx="2941608" cy="2329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52D5E">
        <w:rPr>
          <w:rFonts w:ascii="Arial" w:hAnsi="Arial" w:cs="Arial"/>
          <w:noProof/>
          <w:spacing w:val="0"/>
          <w:sz w:val="16"/>
          <w:szCs w:val="16"/>
        </w:rPr>
        <w:drawing>
          <wp:inline distT="0" distB="0" distL="0" distR="0" wp14:anchorId="18DD3B4F" wp14:editId="28742AD3">
            <wp:extent cx="2355012" cy="2026565"/>
            <wp:effectExtent l="0" t="0" r="0" b="0"/>
            <wp:docPr id="164" name="Obrázek 1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601" t="49680" r="12651"/>
                    <a:stretch/>
                  </pic:blipFill>
                  <pic:spPr bwMode="auto">
                    <a:xfrm>
                      <a:off x="0" y="0"/>
                      <a:ext cx="2355647" cy="2027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BB1572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Sednutí a natočení základu - vstupní data</w:t>
      </w:r>
    </w:p>
    <w:p w14:paraId="4132A010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Výpočet proveden s automatickým výběrem nejnepříznivějších zatěžovacích stavů.</w:t>
      </w:r>
    </w:p>
    <w:p w14:paraId="4E3363FF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Výpočet proveden s uvažováním koeficientu </w:t>
      </w:r>
      <w:r w:rsidRPr="00552D5E">
        <w:rPr>
          <w:rFonts w:ascii="Symbol" w:hAnsi="Symbol" w:cs="Symbol"/>
          <w:color w:val="000000"/>
          <w:spacing w:val="0"/>
          <w:sz w:val="16"/>
          <w:szCs w:val="16"/>
        </w:rPr>
        <w:t>k</w:t>
      </w:r>
      <w:r w:rsidRPr="00552D5E">
        <w:rPr>
          <w:rFonts w:ascii="Arial" w:hAnsi="Arial" w:cs="Arial"/>
          <w:color w:val="000000"/>
          <w:spacing w:val="0"/>
          <w:position w:val="-3"/>
          <w:sz w:val="13"/>
          <w:szCs w:val="13"/>
        </w:rPr>
        <w:t>1</w:t>
      </w: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 (vliv hloubky založení).</w:t>
      </w:r>
    </w:p>
    <w:p w14:paraId="249013D7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Napětí v základové spáře uvažováno od upraveného terénu.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12"/>
        <w:gridCol w:w="215"/>
        <w:gridCol w:w="184"/>
        <w:gridCol w:w="491"/>
        <w:gridCol w:w="286"/>
      </w:tblGrid>
      <w:tr w:rsidR="00552D5E" w:rsidRPr="00552D5E" w14:paraId="32B8BCA5" w14:textId="77777777" w:rsidTr="00552D5E">
        <w:tc>
          <w:tcPr>
            <w:tcW w:w="0" w:type="auto"/>
            <w:tcMar>
              <w:right w:w="80" w:type="dxa"/>
            </w:tcMar>
          </w:tcPr>
          <w:p w14:paraId="4655EFA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Spočtená vlastní tíha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69D7BD9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G</w:t>
            </w:r>
          </w:p>
        </w:tc>
        <w:tc>
          <w:tcPr>
            <w:tcW w:w="0" w:type="auto"/>
            <w:tcMar>
              <w:right w:w="80" w:type="dxa"/>
            </w:tcMar>
          </w:tcPr>
          <w:p w14:paraId="1492627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ED74F2F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11,04</w:t>
            </w:r>
          </w:p>
        </w:tc>
        <w:tc>
          <w:tcPr>
            <w:tcW w:w="0" w:type="auto"/>
            <w:tcMar>
              <w:right w:w="80" w:type="dxa"/>
            </w:tcMar>
          </w:tcPr>
          <w:p w14:paraId="3505988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  <w:tr w:rsidR="00552D5E" w:rsidRPr="00552D5E" w14:paraId="34C44110" w14:textId="77777777" w:rsidTr="00552D5E">
        <w:tc>
          <w:tcPr>
            <w:tcW w:w="0" w:type="auto"/>
            <w:tcMar>
              <w:right w:w="80" w:type="dxa"/>
            </w:tcMar>
          </w:tcPr>
          <w:p w14:paraId="7429E4B9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Spočtená tíha nadloží</w:t>
            </w:r>
          </w:p>
        </w:tc>
        <w:tc>
          <w:tcPr>
            <w:tcW w:w="0" w:type="auto"/>
            <w:tcMar>
              <w:right w:w="80" w:type="dxa"/>
            </w:tcMar>
          </w:tcPr>
          <w:p w14:paraId="063884C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Z</w:t>
            </w:r>
          </w:p>
        </w:tc>
        <w:tc>
          <w:tcPr>
            <w:tcW w:w="0" w:type="auto"/>
            <w:tcMar>
              <w:right w:w="80" w:type="dxa"/>
            </w:tcMar>
          </w:tcPr>
          <w:p w14:paraId="414B35B0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D5787E3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4,32</w:t>
            </w:r>
          </w:p>
        </w:tc>
        <w:tc>
          <w:tcPr>
            <w:tcW w:w="0" w:type="auto"/>
            <w:tcMar>
              <w:right w:w="80" w:type="dxa"/>
            </w:tcMar>
          </w:tcPr>
          <w:p w14:paraId="2204FF5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</w:tbl>
    <w:p w14:paraId="6800CCD7" w14:textId="77777777" w:rsidR="00552D5E" w:rsidRPr="00552D5E" w:rsidRDefault="00552D5E" w:rsidP="00552D5E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01BF3FA2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8"/>
        <w:gridCol w:w="184"/>
        <w:gridCol w:w="402"/>
        <w:gridCol w:w="357"/>
        <w:gridCol w:w="96"/>
        <w:gridCol w:w="96"/>
      </w:tblGrid>
      <w:tr w:rsidR="00552D5E" w:rsidRPr="00552D5E" w14:paraId="3AB2040B" w14:textId="77777777" w:rsidTr="00552D5E">
        <w:tc>
          <w:tcPr>
            <w:tcW w:w="0" w:type="auto"/>
            <w:tcMar>
              <w:right w:w="80" w:type="dxa"/>
            </w:tcMar>
          </w:tcPr>
          <w:p w14:paraId="20F8D01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Sednutí středu hrany x - 1</w:t>
            </w:r>
          </w:p>
        </w:tc>
        <w:tc>
          <w:tcPr>
            <w:tcW w:w="0" w:type="auto"/>
            <w:tcMar>
              <w:right w:w="80" w:type="dxa"/>
            </w:tcMar>
          </w:tcPr>
          <w:p w14:paraId="0452E81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B9E382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7,0</w:t>
            </w:r>
          </w:p>
        </w:tc>
        <w:tc>
          <w:tcPr>
            <w:tcW w:w="0" w:type="auto"/>
            <w:tcMar>
              <w:right w:w="80" w:type="dxa"/>
            </w:tcMar>
          </w:tcPr>
          <w:p w14:paraId="7FDE32A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  <w:tc>
          <w:tcPr>
            <w:tcW w:w="0" w:type="auto"/>
            <w:tcMar>
              <w:right w:w="80" w:type="dxa"/>
            </w:tcMar>
          </w:tcPr>
          <w:p w14:paraId="0A49E08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4F38376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  <w:tr w:rsidR="00552D5E" w:rsidRPr="00552D5E" w14:paraId="19292198" w14:textId="77777777" w:rsidTr="00552D5E">
        <w:tc>
          <w:tcPr>
            <w:tcW w:w="0" w:type="auto"/>
            <w:tcMar>
              <w:right w:w="80" w:type="dxa"/>
            </w:tcMar>
          </w:tcPr>
          <w:p w14:paraId="5A51F87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Sednutí středu hrany x - 2</w:t>
            </w:r>
          </w:p>
        </w:tc>
        <w:tc>
          <w:tcPr>
            <w:tcW w:w="0" w:type="auto"/>
            <w:tcMar>
              <w:right w:w="80" w:type="dxa"/>
            </w:tcMar>
          </w:tcPr>
          <w:p w14:paraId="15B6626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10E9A31F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7,0</w:t>
            </w:r>
          </w:p>
        </w:tc>
        <w:tc>
          <w:tcPr>
            <w:tcW w:w="0" w:type="auto"/>
            <w:tcMar>
              <w:right w:w="80" w:type="dxa"/>
            </w:tcMar>
          </w:tcPr>
          <w:p w14:paraId="6E239B5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  <w:tc>
          <w:tcPr>
            <w:tcW w:w="0" w:type="auto"/>
            <w:tcMar>
              <w:right w:w="80" w:type="dxa"/>
            </w:tcMar>
          </w:tcPr>
          <w:p w14:paraId="670BA34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44840E6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  <w:tr w:rsidR="00552D5E" w:rsidRPr="00552D5E" w14:paraId="15A1C050" w14:textId="77777777" w:rsidTr="00552D5E">
        <w:tc>
          <w:tcPr>
            <w:tcW w:w="0" w:type="auto"/>
            <w:tcMar>
              <w:right w:w="80" w:type="dxa"/>
            </w:tcMar>
          </w:tcPr>
          <w:p w14:paraId="59FA831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Sednutí středu hrany y - 1</w:t>
            </w:r>
          </w:p>
        </w:tc>
        <w:tc>
          <w:tcPr>
            <w:tcW w:w="0" w:type="auto"/>
            <w:tcMar>
              <w:right w:w="80" w:type="dxa"/>
            </w:tcMar>
          </w:tcPr>
          <w:p w14:paraId="7A83A5A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777D10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8,6</w:t>
            </w:r>
          </w:p>
        </w:tc>
        <w:tc>
          <w:tcPr>
            <w:tcW w:w="0" w:type="auto"/>
            <w:tcMar>
              <w:right w:w="80" w:type="dxa"/>
            </w:tcMar>
          </w:tcPr>
          <w:p w14:paraId="3A9A40F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  <w:tc>
          <w:tcPr>
            <w:tcW w:w="0" w:type="auto"/>
            <w:tcMar>
              <w:right w:w="80" w:type="dxa"/>
            </w:tcMar>
          </w:tcPr>
          <w:p w14:paraId="4ABB64F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121DA07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  <w:tr w:rsidR="00552D5E" w:rsidRPr="00552D5E" w14:paraId="370CA608" w14:textId="77777777" w:rsidTr="00552D5E">
        <w:tc>
          <w:tcPr>
            <w:tcW w:w="0" w:type="auto"/>
            <w:tcMar>
              <w:right w:w="80" w:type="dxa"/>
            </w:tcMar>
          </w:tcPr>
          <w:p w14:paraId="795B70A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Sednutí středu hrany y - 2</w:t>
            </w:r>
          </w:p>
        </w:tc>
        <w:tc>
          <w:tcPr>
            <w:tcW w:w="0" w:type="auto"/>
            <w:tcMar>
              <w:right w:w="80" w:type="dxa"/>
            </w:tcMar>
          </w:tcPr>
          <w:p w14:paraId="43FEEF8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6389F02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6,2</w:t>
            </w:r>
          </w:p>
        </w:tc>
        <w:tc>
          <w:tcPr>
            <w:tcW w:w="0" w:type="auto"/>
            <w:tcMar>
              <w:right w:w="80" w:type="dxa"/>
            </w:tcMar>
          </w:tcPr>
          <w:p w14:paraId="6538DEB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  <w:tc>
          <w:tcPr>
            <w:tcW w:w="0" w:type="auto"/>
            <w:tcMar>
              <w:right w:w="80" w:type="dxa"/>
            </w:tcMar>
          </w:tcPr>
          <w:p w14:paraId="51C4641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7641029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  <w:tr w:rsidR="00552D5E" w:rsidRPr="00552D5E" w14:paraId="13550F98" w14:textId="77777777" w:rsidTr="00552D5E">
        <w:tc>
          <w:tcPr>
            <w:tcW w:w="0" w:type="auto"/>
            <w:tcMar>
              <w:right w:w="80" w:type="dxa"/>
            </w:tcMar>
          </w:tcPr>
          <w:p w14:paraId="7B4A58A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Sednutí středu základu</w:t>
            </w:r>
          </w:p>
        </w:tc>
        <w:tc>
          <w:tcPr>
            <w:tcW w:w="0" w:type="auto"/>
            <w:tcMar>
              <w:right w:w="80" w:type="dxa"/>
            </w:tcMar>
          </w:tcPr>
          <w:p w14:paraId="6E37A6A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68023B0C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11,1</w:t>
            </w:r>
          </w:p>
        </w:tc>
        <w:tc>
          <w:tcPr>
            <w:tcW w:w="0" w:type="auto"/>
            <w:tcMar>
              <w:right w:w="80" w:type="dxa"/>
            </w:tcMar>
          </w:tcPr>
          <w:p w14:paraId="38A0337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  <w:tc>
          <w:tcPr>
            <w:tcW w:w="0" w:type="auto"/>
            <w:tcMar>
              <w:right w:w="80" w:type="dxa"/>
            </w:tcMar>
          </w:tcPr>
          <w:p w14:paraId="74E362F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5257F4B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  <w:tr w:rsidR="00552D5E" w:rsidRPr="00552D5E" w14:paraId="3DCB8929" w14:textId="77777777" w:rsidTr="00552D5E">
        <w:tc>
          <w:tcPr>
            <w:tcW w:w="0" w:type="auto"/>
            <w:tcMar>
              <w:right w:w="80" w:type="dxa"/>
            </w:tcMar>
          </w:tcPr>
          <w:p w14:paraId="4143E348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 xml:space="preserve">Sednutí 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charakterist</w:t>
            </w:r>
            <w:proofErr w:type="spellEnd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. bodu</w:t>
            </w:r>
          </w:p>
        </w:tc>
        <w:tc>
          <w:tcPr>
            <w:tcW w:w="0" w:type="auto"/>
            <w:tcMar>
              <w:right w:w="80" w:type="dxa"/>
            </w:tcMar>
          </w:tcPr>
          <w:p w14:paraId="6473094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C3918D5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8,1</w:t>
            </w:r>
          </w:p>
        </w:tc>
        <w:tc>
          <w:tcPr>
            <w:tcW w:w="0" w:type="auto"/>
            <w:tcMar>
              <w:right w:w="80" w:type="dxa"/>
            </w:tcMar>
          </w:tcPr>
          <w:p w14:paraId="257A63E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  <w:tc>
          <w:tcPr>
            <w:tcW w:w="0" w:type="auto"/>
            <w:tcMar>
              <w:right w:w="80" w:type="dxa"/>
            </w:tcMar>
          </w:tcPr>
          <w:p w14:paraId="63570AB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1D4366C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</w:tbl>
    <w:p w14:paraId="4459B6B2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(1-hrana 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max.tlačená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; 2-hrana 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min.tlačená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>)</w:t>
      </w:r>
    </w:p>
    <w:p w14:paraId="40C2AB79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Sednutí a natočení základu - výsledky</w:t>
      </w:r>
    </w:p>
    <w:p w14:paraId="07390E83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32EE6AFE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Tuhost základu:</w:t>
      </w:r>
    </w:p>
    <w:p w14:paraId="7F8B5CF9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Spočtený vážený průměrný modul přetvárnosti E</w:t>
      </w:r>
      <w:proofErr w:type="spellStart"/>
      <w:r w:rsidRPr="00552D5E">
        <w:rPr>
          <w:rFonts w:ascii="Arial" w:hAnsi="Arial" w:cs="Arial"/>
          <w:color w:val="000000"/>
          <w:spacing w:val="0"/>
          <w:position w:val="-3"/>
          <w:sz w:val="13"/>
          <w:szCs w:val="13"/>
        </w:rPr>
        <w:t>def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 = 5,00 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MPa</w:t>
      </w:r>
      <w:proofErr w:type="spellEnd"/>
    </w:p>
    <w:p w14:paraId="207AC055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Základ je ve směru délky tuhý (k=2446,87)</w:t>
      </w:r>
    </w:p>
    <w:p w14:paraId="20314ABB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Základ je ve směru šířky tuhý (k=1252,80)</w:t>
      </w:r>
    </w:p>
    <w:p w14:paraId="1E0CB736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excentricity zatížení</w:t>
      </w:r>
    </w:p>
    <w:p w14:paraId="68DD4CD6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38"/>
        <w:gridCol w:w="244"/>
        <w:gridCol w:w="184"/>
        <w:gridCol w:w="985"/>
      </w:tblGrid>
      <w:tr w:rsidR="00552D5E" w:rsidRPr="00552D5E" w14:paraId="21F2FECE" w14:textId="77777777" w:rsidTr="00552D5E">
        <w:tc>
          <w:tcPr>
            <w:tcW w:w="0" w:type="auto"/>
            <w:tcMar>
              <w:right w:w="80" w:type="dxa"/>
            </w:tcMar>
          </w:tcPr>
          <w:p w14:paraId="0CD98CC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lastRenderedPageBreak/>
              <w:t>Max. excentricita ve směru délky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10F987E1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Mar>
              <w:right w:w="80" w:type="dxa"/>
            </w:tcMar>
          </w:tcPr>
          <w:p w14:paraId="4FDE8C5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7B9E78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0,066&lt;0,333</w:t>
            </w:r>
          </w:p>
        </w:tc>
      </w:tr>
      <w:tr w:rsidR="00552D5E" w:rsidRPr="00552D5E" w14:paraId="7AAD3997" w14:textId="77777777" w:rsidTr="00552D5E">
        <w:tc>
          <w:tcPr>
            <w:tcW w:w="0" w:type="auto"/>
            <w:tcMar>
              <w:right w:w="80" w:type="dxa"/>
            </w:tcMar>
          </w:tcPr>
          <w:p w14:paraId="0225EE7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Max. excentricita ve směru šířky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043B2075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Mar>
              <w:right w:w="80" w:type="dxa"/>
            </w:tcMar>
          </w:tcPr>
          <w:p w14:paraId="6B58E35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C15C82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0,000&lt;0,333</w:t>
            </w:r>
          </w:p>
        </w:tc>
      </w:tr>
      <w:tr w:rsidR="00552D5E" w:rsidRPr="00552D5E" w14:paraId="1EFB01D3" w14:textId="77777777" w:rsidTr="00552D5E">
        <w:tc>
          <w:tcPr>
            <w:tcW w:w="0" w:type="auto"/>
            <w:tcMar>
              <w:right w:w="80" w:type="dxa"/>
            </w:tcMar>
          </w:tcPr>
          <w:p w14:paraId="62874E7D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Max. prostorová excentricita</w:t>
            </w:r>
          </w:p>
        </w:tc>
        <w:tc>
          <w:tcPr>
            <w:tcW w:w="0" w:type="auto"/>
            <w:tcMar>
              <w:right w:w="80" w:type="dxa"/>
            </w:tcMar>
          </w:tcPr>
          <w:p w14:paraId="7BDAFC5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t</w:t>
            </w:r>
          </w:p>
        </w:tc>
        <w:tc>
          <w:tcPr>
            <w:tcW w:w="0" w:type="auto"/>
            <w:tcMar>
              <w:right w:w="80" w:type="dxa"/>
            </w:tcMar>
          </w:tcPr>
          <w:p w14:paraId="1B0F2A70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FDBD15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0,066&lt;0,333</w:t>
            </w:r>
          </w:p>
        </w:tc>
      </w:tr>
    </w:tbl>
    <w:p w14:paraId="1E81C1DD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A000"/>
          <w:spacing w:val="0"/>
          <w:sz w:val="16"/>
          <w:szCs w:val="16"/>
        </w:rPr>
        <w:t>Excentricita zatížení základu VYHOVUJE</w:t>
      </w:r>
    </w:p>
    <w:p w14:paraId="72F6F653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0754D374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Celkové sednutí a natočení základu: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05"/>
        <w:gridCol w:w="184"/>
        <w:gridCol w:w="402"/>
        <w:gridCol w:w="357"/>
      </w:tblGrid>
      <w:tr w:rsidR="00552D5E" w:rsidRPr="00552D5E" w14:paraId="0D0E7043" w14:textId="77777777" w:rsidTr="00552D5E">
        <w:tc>
          <w:tcPr>
            <w:tcW w:w="0" w:type="auto"/>
            <w:tcMar>
              <w:right w:w="80" w:type="dxa"/>
            </w:tcMar>
          </w:tcPr>
          <w:p w14:paraId="5C40C20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Sednutí základu</w:t>
            </w:r>
          </w:p>
        </w:tc>
        <w:tc>
          <w:tcPr>
            <w:tcW w:w="0" w:type="auto"/>
            <w:tcMar>
              <w:right w:w="80" w:type="dxa"/>
            </w:tcMar>
          </w:tcPr>
          <w:p w14:paraId="3B5FC1C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6399130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8,1</w:t>
            </w:r>
          </w:p>
        </w:tc>
        <w:tc>
          <w:tcPr>
            <w:tcW w:w="0" w:type="auto"/>
            <w:tcMar>
              <w:right w:w="80" w:type="dxa"/>
            </w:tcMar>
          </w:tcPr>
          <w:p w14:paraId="027CE94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</w:tr>
      <w:tr w:rsidR="00552D5E" w:rsidRPr="00552D5E" w14:paraId="5620D059" w14:textId="77777777" w:rsidTr="00552D5E">
        <w:tc>
          <w:tcPr>
            <w:tcW w:w="0" w:type="auto"/>
            <w:tcMar>
              <w:right w:w="80" w:type="dxa"/>
            </w:tcMar>
          </w:tcPr>
          <w:p w14:paraId="7DF56C8A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Hloubka deformační zóny</w:t>
            </w:r>
          </w:p>
        </w:tc>
        <w:tc>
          <w:tcPr>
            <w:tcW w:w="0" w:type="auto"/>
            <w:tcMar>
              <w:right w:w="80" w:type="dxa"/>
            </w:tcMar>
          </w:tcPr>
          <w:p w14:paraId="4B51F5C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24F274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2,31</w:t>
            </w:r>
          </w:p>
        </w:tc>
        <w:tc>
          <w:tcPr>
            <w:tcW w:w="0" w:type="auto"/>
            <w:tcMar>
              <w:right w:w="80" w:type="dxa"/>
            </w:tcMar>
          </w:tcPr>
          <w:p w14:paraId="51A2303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</w:tbl>
    <w:p w14:paraId="43E5D7C6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Natočení ve směru x = 3,025 (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tan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>*1000); (1,7E-01 °)</w:t>
      </w:r>
    </w:p>
    <w:p w14:paraId="6393A0EB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Natočení ve směru y = 0,000 (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tan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>*1000); (0,0E+00 °)</w:t>
      </w:r>
    </w:p>
    <w:p w14:paraId="319136FB" w14:textId="4B394FE5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noProof/>
          <w:spacing w:val="0"/>
          <w:sz w:val="16"/>
          <w:szCs w:val="16"/>
        </w:rPr>
        <w:drawing>
          <wp:inline distT="0" distB="0" distL="0" distR="0" wp14:anchorId="70BAEE23" wp14:editId="0B9BB34B">
            <wp:extent cx="5926455" cy="3924935"/>
            <wp:effectExtent l="0" t="0" r="0" b="0"/>
            <wp:docPr id="162" name="Obrázek 1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 preferRelativeResize="0">
                      <a:picLocks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392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9ECA6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Výpočet proveden pro zatěžovací stav číslo 1.(MSÚ)</w:t>
      </w:r>
    </w:p>
    <w:p w14:paraId="1F688176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podélné výztuže základu ve směru x</w:t>
      </w:r>
    </w:p>
    <w:p w14:paraId="073B47BD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0,30 m ≤ 0,30 m</w:t>
      </w:r>
    </w:p>
    <w:p w14:paraId="083BD629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Maximální vyložení patky je menší než 0,50 * tloušťka patky, výztuž není nutná.</w:t>
      </w:r>
    </w:p>
    <w:p w14:paraId="7A9394B8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podélné výztuže základu ve směru y</w:t>
      </w:r>
    </w:p>
    <w:p w14:paraId="0ABD4F08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0,00 m ≤ 0,30 m</w:t>
      </w:r>
    </w:p>
    <w:p w14:paraId="1B8DA6DF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Maximální vyložení patky je menší než 0,50 * tloušťka patky, výztuž není nutná.</w:t>
      </w:r>
    </w:p>
    <w:p w14:paraId="24477EFF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základu na protlačení</w:t>
      </w:r>
    </w:p>
    <w:p w14:paraId="65DFC923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Normálová síla v sloupu = 150,00 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kN</w:t>
      </w:r>
      <w:proofErr w:type="spellEnd"/>
    </w:p>
    <w:p w14:paraId="55342F03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Maximální únosnost na obvodu sloupu</w:t>
      </w:r>
    </w:p>
    <w:p w14:paraId="4DFC6420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034"/>
        <w:gridCol w:w="618"/>
        <w:gridCol w:w="184"/>
        <w:gridCol w:w="580"/>
        <w:gridCol w:w="419"/>
      </w:tblGrid>
      <w:tr w:rsidR="00552D5E" w:rsidRPr="00552D5E" w14:paraId="429CAF02" w14:textId="77777777" w:rsidTr="00552D5E">
        <w:tc>
          <w:tcPr>
            <w:tcW w:w="0" w:type="auto"/>
            <w:tcMar>
              <w:right w:w="80" w:type="dxa"/>
            </w:tcMar>
          </w:tcPr>
          <w:p w14:paraId="6699F7E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Síla přenesená roznášením do zákl. půdy</w:t>
            </w:r>
          </w:p>
        </w:tc>
        <w:tc>
          <w:tcPr>
            <w:tcW w:w="0" w:type="auto"/>
            <w:tcMar>
              <w:right w:w="80" w:type="dxa"/>
            </w:tcMar>
          </w:tcPr>
          <w:p w14:paraId="3BC7BE9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78E8969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0DE67EAB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37,50</w:t>
            </w:r>
          </w:p>
        </w:tc>
        <w:tc>
          <w:tcPr>
            <w:tcW w:w="0" w:type="auto"/>
            <w:tcMar>
              <w:right w:w="80" w:type="dxa"/>
            </w:tcMar>
          </w:tcPr>
          <w:p w14:paraId="5E962F2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  <w:tr w:rsidR="00552D5E" w:rsidRPr="00552D5E" w14:paraId="1B8F71B4" w14:textId="77777777" w:rsidTr="00552D5E">
        <w:tc>
          <w:tcPr>
            <w:tcW w:w="0" w:type="auto"/>
            <w:tcMar>
              <w:right w:w="80" w:type="dxa"/>
            </w:tcMar>
          </w:tcPr>
          <w:p w14:paraId="0FF2BB8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 xml:space="preserve">Síla přenášená smykovou pevností patky </w:t>
            </w:r>
          </w:p>
        </w:tc>
        <w:tc>
          <w:tcPr>
            <w:tcW w:w="0" w:type="auto"/>
            <w:tcMar>
              <w:right w:w="80" w:type="dxa"/>
            </w:tcMar>
          </w:tcPr>
          <w:p w14:paraId="6E107DF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09BE0DE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5B2748C7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112,50</w:t>
            </w:r>
          </w:p>
        </w:tc>
        <w:tc>
          <w:tcPr>
            <w:tcW w:w="0" w:type="auto"/>
            <w:tcMar>
              <w:right w:w="80" w:type="dxa"/>
            </w:tcMar>
          </w:tcPr>
          <w:p w14:paraId="0D1FE48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  <w:tr w:rsidR="00552D5E" w:rsidRPr="00552D5E" w14:paraId="796C005A" w14:textId="77777777" w:rsidTr="00552D5E">
        <w:tc>
          <w:tcPr>
            <w:tcW w:w="0" w:type="auto"/>
            <w:tcMar>
              <w:right w:w="80" w:type="dxa"/>
            </w:tcMar>
          </w:tcPr>
          <w:p w14:paraId="6909CB9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Uvažovaný obvod sloupu</w:t>
            </w:r>
          </w:p>
        </w:tc>
        <w:tc>
          <w:tcPr>
            <w:tcW w:w="0" w:type="auto"/>
            <w:tcMar>
              <w:right w:w="80" w:type="dxa"/>
            </w:tcMar>
          </w:tcPr>
          <w:p w14:paraId="37D58CA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u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0</w:t>
            </w:r>
          </w:p>
        </w:tc>
        <w:tc>
          <w:tcPr>
            <w:tcW w:w="0" w:type="auto"/>
            <w:tcMar>
              <w:right w:w="80" w:type="dxa"/>
            </w:tcMar>
          </w:tcPr>
          <w:p w14:paraId="16826A4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4338CF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2,00</w:t>
            </w:r>
          </w:p>
        </w:tc>
        <w:tc>
          <w:tcPr>
            <w:tcW w:w="0" w:type="auto"/>
            <w:tcMar>
              <w:right w:w="80" w:type="dxa"/>
            </w:tcMar>
          </w:tcPr>
          <w:p w14:paraId="68B4C16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5E5A5526" w14:textId="77777777" w:rsidTr="00552D5E">
        <w:tc>
          <w:tcPr>
            <w:tcW w:w="0" w:type="auto"/>
            <w:tcMar>
              <w:right w:w="80" w:type="dxa"/>
            </w:tcMar>
          </w:tcPr>
          <w:p w14:paraId="3F56738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Smykové napětí na obvodu sloupu</w:t>
            </w:r>
          </w:p>
        </w:tc>
        <w:tc>
          <w:tcPr>
            <w:tcW w:w="0" w:type="auto"/>
            <w:tcMar>
              <w:right w:w="80" w:type="dxa"/>
            </w:tcMar>
          </w:tcPr>
          <w:p w14:paraId="729B058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v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Ed,max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403076D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1E4D06A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0,10</w:t>
            </w:r>
          </w:p>
        </w:tc>
        <w:tc>
          <w:tcPr>
            <w:tcW w:w="0" w:type="auto"/>
            <w:tcMar>
              <w:right w:w="80" w:type="dxa"/>
            </w:tcMar>
          </w:tcPr>
          <w:p w14:paraId="0C06077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  <w:tr w:rsidR="00552D5E" w:rsidRPr="00552D5E" w14:paraId="4D4E1B8B" w14:textId="77777777" w:rsidTr="00552D5E">
        <w:tc>
          <w:tcPr>
            <w:tcW w:w="0" w:type="auto"/>
            <w:tcMar>
              <w:right w:w="80" w:type="dxa"/>
            </w:tcMar>
          </w:tcPr>
          <w:p w14:paraId="4A816D9E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lastRenderedPageBreak/>
              <w:t>Únosnost na obvodu sloupu</w:t>
            </w:r>
          </w:p>
        </w:tc>
        <w:tc>
          <w:tcPr>
            <w:tcW w:w="0" w:type="auto"/>
            <w:tcMar>
              <w:right w:w="80" w:type="dxa"/>
            </w:tcMar>
          </w:tcPr>
          <w:p w14:paraId="625725E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v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Rd,max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44570C0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5A745575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2,40</w:t>
            </w:r>
          </w:p>
        </w:tc>
        <w:tc>
          <w:tcPr>
            <w:tcW w:w="0" w:type="auto"/>
            <w:tcMar>
              <w:right w:w="80" w:type="dxa"/>
            </w:tcMar>
          </w:tcPr>
          <w:p w14:paraId="3BFF543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</w:tbl>
    <w:p w14:paraId="7660C9F0" w14:textId="235A3C85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A000"/>
          <w:spacing w:val="0"/>
          <w:sz w:val="16"/>
          <w:szCs w:val="16"/>
        </w:rPr>
        <w:t>Základ na protlačení VYHOVUJE</w:t>
      </w:r>
      <w:r w:rsidRPr="00552D5E">
        <w:rPr>
          <w:rFonts w:ascii="Arial" w:hAnsi="Arial" w:cs="Arial"/>
          <w:noProof/>
          <w:spacing w:val="0"/>
          <w:sz w:val="16"/>
          <w:szCs w:val="16"/>
        </w:rPr>
        <w:drawing>
          <wp:inline distT="0" distB="0" distL="0" distR="0" wp14:anchorId="57D07BE1" wp14:editId="6F39F5E2">
            <wp:extent cx="5926455" cy="2001329"/>
            <wp:effectExtent l="0" t="0" r="0" b="0"/>
            <wp:docPr id="168" name="Obrázek 1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123"/>
                    <a:stretch/>
                  </pic:blipFill>
                  <pic:spPr bwMode="auto">
                    <a:xfrm>
                      <a:off x="0" y="0"/>
                      <a:ext cx="5926455" cy="2001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7C925C" w14:textId="36EE310A" w:rsidR="00552D5E" w:rsidRPr="00552D5E" w:rsidRDefault="00552D5E" w:rsidP="00552D5E">
      <w:pPr>
        <w:spacing w:after="16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noProof/>
          <w:spacing w:val="0"/>
          <w:sz w:val="16"/>
          <w:szCs w:val="16"/>
        </w:rPr>
        <w:drawing>
          <wp:inline distT="0" distB="0" distL="0" distR="0" wp14:anchorId="6ADC2CB0" wp14:editId="1D9AD90D">
            <wp:extent cx="5926455" cy="1940692"/>
            <wp:effectExtent l="0" t="0" r="0" b="0"/>
            <wp:docPr id="161" name="Obrázek 1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483"/>
                    <a:stretch/>
                  </pic:blipFill>
                  <pic:spPr bwMode="auto">
                    <a:xfrm>
                      <a:off x="0" y="0"/>
                      <a:ext cx="5926455" cy="1940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D4330A" w14:textId="58DE7D8A" w:rsidR="00B64F42" w:rsidRDefault="00B64F42" w:rsidP="00B64F42">
      <w:pPr>
        <w:pStyle w:val="Nadpis2"/>
      </w:pPr>
      <w:bookmarkStart w:id="111" w:name="_Toc85130135"/>
      <w:r>
        <w:t>SO 02 rekonstrukce šaten – základ pod ŽB sloupem schodiště</w:t>
      </w:r>
      <w:bookmarkEnd w:id="111"/>
    </w:p>
    <w:p w14:paraId="6A830C78" w14:textId="513887A2" w:rsidR="001D3CF0" w:rsidRDefault="001D3CF0" w:rsidP="001D3CF0">
      <w:pPr>
        <w:ind w:firstLine="0"/>
      </w:pPr>
      <w:r>
        <w:rPr>
          <w:noProof/>
        </w:rPr>
        <w:drawing>
          <wp:inline distT="0" distB="0" distL="0" distR="0" wp14:anchorId="5DAEF8E2" wp14:editId="58857FD8">
            <wp:extent cx="5976620" cy="3709035"/>
            <wp:effectExtent l="0" t="0" r="0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370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82CAB" w14:textId="75A02146" w:rsidR="001D3CF0" w:rsidRPr="001D3CF0" w:rsidRDefault="001D3CF0" w:rsidP="001D3CF0">
      <w:pPr>
        <w:ind w:firstLine="0"/>
        <w:jc w:val="right"/>
        <w:rPr>
          <w:i/>
          <w:iCs/>
        </w:rPr>
      </w:pPr>
      <w:r w:rsidRPr="001D3CF0">
        <w:rPr>
          <w:i/>
          <w:iCs/>
        </w:rPr>
        <w:t>výřez půdorysu 1.NP SO02</w:t>
      </w:r>
    </w:p>
    <w:p w14:paraId="1627B0AF" w14:textId="6F306918" w:rsidR="00B64F42" w:rsidRDefault="00552D5E" w:rsidP="00552D5E">
      <w:pPr>
        <w:ind w:hanging="142"/>
      </w:pPr>
      <w:r w:rsidRPr="00552D5E">
        <w:rPr>
          <w:rFonts w:ascii="Arial" w:hAnsi="Arial" w:cs="Arial"/>
          <w:noProof/>
          <w:spacing w:val="0"/>
          <w:sz w:val="16"/>
          <w:szCs w:val="16"/>
        </w:rPr>
        <w:lastRenderedPageBreak/>
        <w:drawing>
          <wp:inline distT="0" distB="0" distL="0" distR="0" wp14:anchorId="2F3CB036" wp14:editId="14865D2F">
            <wp:extent cx="5926455" cy="2234397"/>
            <wp:effectExtent l="0" t="0" r="0" b="0"/>
            <wp:docPr id="92" name="Obrázek 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747"/>
                    <a:stretch/>
                  </pic:blipFill>
                  <pic:spPr bwMode="auto">
                    <a:xfrm>
                      <a:off x="0" y="0"/>
                      <a:ext cx="5926455" cy="2234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D25B78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 xml:space="preserve">Základní parametry zemin </w:t>
      </w:r>
    </w:p>
    <w:p w14:paraId="720BAE8E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31"/>
        <w:gridCol w:w="3062"/>
        <w:gridCol w:w="1800"/>
        <w:gridCol w:w="746"/>
        <w:gridCol w:w="746"/>
        <w:gridCol w:w="1009"/>
        <w:gridCol w:w="1009"/>
        <w:gridCol w:w="389"/>
      </w:tblGrid>
      <w:tr w:rsidR="00552D5E" w:rsidRPr="00552D5E" w14:paraId="1BC40649" w14:textId="77777777" w:rsidTr="00552D5E">
        <w:trPr>
          <w:tblHeader/>
        </w:trPr>
        <w:tc>
          <w:tcPr>
            <w:tcW w:w="0" w:type="auto"/>
            <w:vMerge w:val="restart"/>
            <w:tcBorders>
              <w:top w:val="single" w:sz="11" w:space="0" w:color="007AC3"/>
              <w:left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53484FB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Číslo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ADE73B8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30A07DA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Vzorek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2DBFDE8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Symbol" w:hAnsi="Symbol" w:cs="Symbol"/>
                <w:b/>
                <w:color w:val="007AC3"/>
                <w:spacing w:val="0"/>
                <w:sz w:val="16"/>
                <w:szCs w:val="16"/>
              </w:rPr>
              <w:t>j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ef</w:t>
            </w:r>
            <w:proofErr w:type="spellEnd"/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CA85A3D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c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ef</w:t>
            </w:r>
            <w:proofErr w:type="spellEnd"/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19AAF66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Symbol" w:hAnsi="Symbol" w:cs="Symbol"/>
                <w:b/>
                <w:color w:val="007AC3"/>
                <w:spacing w:val="0"/>
                <w:sz w:val="16"/>
                <w:szCs w:val="16"/>
              </w:rPr>
              <w:t>g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647D9B5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Symbol" w:hAnsi="Symbol" w:cs="Symbol"/>
                <w:b/>
                <w:color w:val="007AC3"/>
                <w:spacing w:val="0"/>
                <w:sz w:val="16"/>
                <w:szCs w:val="16"/>
              </w:rPr>
              <w:t>g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su</w:t>
            </w:r>
            <w:proofErr w:type="spellEnd"/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11" w:space="0" w:color="007AC3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D77E61F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Symbol" w:hAnsi="Symbol" w:cs="Symbol"/>
                <w:b/>
                <w:color w:val="007AC3"/>
                <w:spacing w:val="0"/>
                <w:sz w:val="16"/>
                <w:szCs w:val="16"/>
              </w:rPr>
              <w:t>d</w:t>
            </w:r>
          </w:p>
        </w:tc>
      </w:tr>
      <w:tr w:rsidR="00552D5E" w:rsidRPr="00552D5E" w14:paraId="5B82BE04" w14:textId="77777777" w:rsidTr="00552D5E">
        <w:trPr>
          <w:tblHeader/>
        </w:trPr>
        <w:tc>
          <w:tcPr>
            <w:tcW w:w="0" w:type="auto"/>
            <w:vMerge/>
            <w:tcBorders>
              <w:left w:val="single" w:sz="11" w:space="0" w:color="007AC3"/>
              <w:bottom w:val="single" w:sz="11" w:space="0" w:color="007AC3"/>
              <w:right w:val="single" w:sz="4" w:space="0" w:color="7FBDE1"/>
            </w:tcBorders>
          </w:tcPr>
          <w:p w14:paraId="4A31DBE3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</w:tcPr>
          <w:p w14:paraId="75CD643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</w:tcPr>
          <w:p w14:paraId="638B4AA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1BBE86B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[°]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0D04575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kPa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1058B9E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/m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3"/>
                <w:sz w:val="13"/>
                <w:szCs w:val="13"/>
              </w:rPr>
              <w:t>3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CCA1EBE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/m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3"/>
                <w:sz w:val="13"/>
                <w:szCs w:val="13"/>
              </w:rPr>
              <w:t>3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10A198A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[°]</w:t>
            </w:r>
          </w:p>
        </w:tc>
      </w:tr>
      <w:tr w:rsidR="00552D5E" w:rsidRPr="00552D5E" w14:paraId="1A2F0FEB" w14:textId="77777777" w:rsidTr="00552D5E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1C07519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F590B2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Třída F4, konzistence tuhá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vAlign w:val="center"/>
          </w:tcPr>
          <w:p w14:paraId="660DFDE2" w14:textId="0CA1AEC4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noProof/>
                <w:spacing w:val="0"/>
                <w:sz w:val="16"/>
                <w:szCs w:val="16"/>
              </w:rPr>
              <w:drawing>
                <wp:inline distT="0" distB="0" distL="0" distR="0" wp14:anchorId="0256151A" wp14:editId="01B19424">
                  <wp:extent cx="724535" cy="362585"/>
                  <wp:effectExtent l="0" t="0" r="0" b="0"/>
                  <wp:docPr id="86" name="Obrázek 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535" cy="3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1D1A6B6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24,50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2F5654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14,00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B3AB0A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18,50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598C7EB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8,50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13A71DD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</w:tbl>
    <w:p w14:paraId="1A825BAD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Pro výpočet tlaku v klidu jsou všechny zeminy zadány jako nesoudržné.</w:t>
      </w:r>
    </w:p>
    <w:p w14:paraId="1603C342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Založení</w:t>
      </w:r>
    </w:p>
    <w:p w14:paraId="2966726D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Typ základu: centrická patka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90"/>
        <w:gridCol w:w="244"/>
        <w:gridCol w:w="184"/>
        <w:gridCol w:w="402"/>
        <w:gridCol w:w="224"/>
      </w:tblGrid>
      <w:tr w:rsidR="00552D5E" w:rsidRPr="00552D5E" w14:paraId="2C6843A7" w14:textId="77777777" w:rsidTr="00552D5E">
        <w:tc>
          <w:tcPr>
            <w:tcW w:w="0" w:type="auto"/>
            <w:tcMar>
              <w:right w:w="80" w:type="dxa"/>
            </w:tcMar>
          </w:tcPr>
          <w:p w14:paraId="5A4082F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Hloubka od původního terénu</w:t>
            </w:r>
          </w:p>
        </w:tc>
        <w:tc>
          <w:tcPr>
            <w:tcW w:w="0" w:type="auto"/>
            <w:tcMar>
              <w:right w:w="80" w:type="dxa"/>
            </w:tcMar>
          </w:tcPr>
          <w:p w14:paraId="77ECD62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z</w:t>
            </w:r>
          </w:p>
        </w:tc>
        <w:tc>
          <w:tcPr>
            <w:tcW w:w="0" w:type="auto"/>
            <w:tcMar>
              <w:right w:w="80" w:type="dxa"/>
            </w:tcMar>
          </w:tcPr>
          <w:p w14:paraId="53E09E9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6B31BE08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1,00</w:t>
            </w:r>
          </w:p>
        </w:tc>
        <w:tc>
          <w:tcPr>
            <w:tcW w:w="0" w:type="auto"/>
            <w:tcMar>
              <w:right w:w="80" w:type="dxa"/>
            </w:tcMar>
          </w:tcPr>
          <w:p w14:paraId="6E54204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299A2E10" w14:textId="77777777" w:rsidTr="00552D5E">
        <w:tc>
          <w:tcPr>
            <w:tcW w:w="0" w:type="auto"/>
            <w:tcMar>
              <w:right w:w="80" w:type="dxa"/>
            </w:tcMar>
          </w:tcPr>
          <w:p w14:paraId="36F82620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Hloubka základové spáry</w:t>
            </w:r>
          </w:p>
        </w:tc>
        <w:tc>
          <w:tcPr>
            <w:tcW w:w="0" w:type="auto"/>
            <w:tcMar>
              <w:right w:w="80" w:type="dxa"/>
            </w:tcMar>
          </w:tcPr>
          <w:p w14:paraId="68DB65E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d</w:t>
            </w:r>
          </w:p>
        </w:tc>
        <w:tc>
          <w:tcPr>
            <w:tcW w:w="0" w:type="auto"/>
            <w:tcMar>
              <w:right w:w="80" w:type="dxa"/>
            </w:tcMar>
          </w:tcPr>
          <w:p w14:paraId="43E1254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F613219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1,00</w:t>
            </w:r>
          </w:p>
        </w:tc>
        <w:tc>
          <w:tcPr>
            <w:tcW w:w="0" w:type="auto"/>
            <w:tcMar>
              <w:right w:w="80" w:type="dxa"/>
            </w:tcMar>
          </w:tcPr>
          <w:p w14:paraId="3ECBC03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190C25D5" w14:textId="77777777" w:rsidTr="00552D5E">
        <w:tc>
          <w:tcPr>
            <w:tcW w:w="0" w:type="auto"/>
            <w:tcMar>
              <w:right w:w="80" w:type="dxa"/>
            </w:tcMar>
          </w:tcPr>
          <w:p w14:paraId="1AE5F01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Tloušťka základu</w:t>
            </w:r>
          </w:p>
        </w:tc>
        <w:tc>
          <w:tcPr>
            <w:tcW w:w="0" w:type="auto"/>
            <w:tcMar>
              <w:right w:w="80" w:type="dxa"/>
            </w:tcMar>
          </w:tcPr>
          <w:p w14:paraId="023922E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t</w:t>
            </w:r>
          </w:p>
        </w:tc>
        <w:tc>
          <w:tcPr>
            <w:tcW w:w="0" w:type="auto"/>
            <w:tcMar>
              <w:right w:w="80" w:type="dxa"/>
            </w:tcMar>
          </w:tcPr>
          <w:p w14:paraId="64FD1C1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5D2B50DC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0,60</w:t>
            </w:r>
          </w:p>
        </w:tc>
        <w:tc>
          <w:tcPr>
            <w:tcW w:w="0" w:type="auto"/>
            <w:tcMar>
              <w:right w:w="80" w:type="dxa"/>
            </w:tcMar>
          </w:tcPr>
          <w:p w14:paraId="61C9E2B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56E7A3D6" w14:textId="77777777" w:rsidTr="00552D5E">
        <w:tc>
          <w:tcPr>
            <w:tcW w:w="0" w:type="auto"/>
            <w:tcMar>
              <w:right w:w="80" w:type="dxa"/>
            </w:tcMar>
          </w:tcPr>
          <w:p w14:paraId="02142690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Sklon upraveného terénu</w:t>
            </w:r>
          </w:p>
        </w:tc>
        <w:tc>
          <w:tcPr>
            <w:tcW w:w="0" w:type="auto"/>
            <w:tcMar>
              <w:right w:w="80" w:type="dxa"/>
            </w:tcMar>
          </w:tcPr>
          <w:p w14:paraId="5A180F0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1</w:t>
            </w:r>
          </w:p>
        </w:tc>
        <w:tc>
          <w:tcPr>
            <w:tcW w:w="0" w:type="auto"/>
            <w:tcMar>
              <w:right w:w="80" w:type="dxa"/>
            </w:tcMar>
          </w:tcPr>
          <w:p w14:paraId="680603B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9C8A752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Mar>
              <w:right w:w="80" w:type="dxa"/>
            </w:tcMar>
          </w:tcPr>
          <w:p w14:paraId="31C7BE9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°</w:t>
            </w:r>
          </w:p>
        </w:tc>
      </w:tr>
      <w:tr w:rsidR="00552D5E" w:rsidRPr="00552D5E" w14:paraId="74350E47" w14:textId="77777777" w:rsidTr="00552D5E">
        <w:tc>
          <w:tcPr>
            <w:tcW w:w="0" w:type="auto"/>
            <w:tcMar>
              <w:right w:w="80" w:type="dxa"/>
            </w:tcMar>
          </w:tcPr>
          <w:p w14:paraId="0F8521AF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Sklon základové spáry</w:t>
            </w:r>
          </w:p>
        </w:tc>
        <w:tc>
          <w:tcPr>
            <w:tcW w:w="0" w:type="auto"/>
            <w:tcMar>
              <w:right w:w="80" w:type="dxa"/>
            </w:tcMar>
          </w:tcPr>
          <w:p w14:paraId="016A015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2</w:t>
            </w:r>
          </w:p>
        </w:tc>
        <w:tc>
          <w:tcPr>
            <w:tcW w:w="0" w:type="auto"/>
            <w:tcMar>
              <w:right w:w="80" w:type="dxa"/>
            </w:tcMar>
          </w:tcPr>
          <w:p w14:paraId="5AC2BE2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C068E13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Mar>
              <w:right w:w="80" w:type="dxa"/>
            </w:tcMar>
          </w:tcPr>
          <w:p w14:paraId="2285706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°</w:t>
            </w:r>
          </w:p>
        </w:tc>
      </w:tr>
    </w:tbl>
    <w:p w14:paraId="3271C037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Nadloží</w:t>
      </w:r>
    </w:p>
    <w:p w14:paraId="50E7D2B9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Typ: zadat objemovou tíhu</w:t>
      </w:r>
    </w:p>
    <w:p w14:paraId="688BEDC1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Objemová tíha zeminy nad základem = 18,00 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kN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>/m</w:t>
      </w:r>
      <w:r w:rsidRPr="00552D5E">
        <w:rPr>
          <w:rFonts w:ascii="Arial" w:hAnsi="Arial" w:cs="Arial"/>
          <w:color w:val="000000"/>
          <w:spacing w:val="0"/>
          <w:position w:val="3"/>
          <w:sz w:val="13"/>
          <w:szCs w:val="13"/>
        </w:rPr>
        <w:t>3</w:t>
      </w:r>
    </w:p>
    <w:p w14:paraId="5B2CEA31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Geometrie konstrukce</w:t>
      </w:r>
    </w:p>
    <w:p w14:paraId="652134E9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Typ základu: centrická patka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07"/>
        <w:gridCol w:w="235"/>
        <w:gridCol w:w="184"/>
        <w:gridCol w:w="402"/>
        <w:gridCol w:w="224"/>
      </w:tblGrid>
      <w:tr w:rsidR="00552D5E" w:rsidRPr="00552D5E" w14:paraId="369B15E3" w14:textId="77777777" w:rsidTr="00552D5E">
        <w:tc>
          <w:tcPr>
            <w:tcW w:w="0" w:type="auto"/>
            <w:tcMar>
              <w:right w:w="80" w:type="dxa"/>
            </w:tcMar>
          </w:tcPr>
          <w:p w14:paraId="45F7CA0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Délka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4E0F34C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x</w:t>
            </w:r>
          </w:p>
        </w:tc>
        <w:tc>
          <w:tcPr>
            <w:tcW w:w="0" w:type="auto"/>
            <w:tcMar>
              <w:right w:w="80" w:type="dxa"/>
            </w:tcMar>
          </w:tcPr>
          <w:p w14:paraId="3868B140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364C0DD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0,80</w:t>
            </w:r>
          </w:p>
        </w:tc>
        <w:tc>
          <w:tcPr>
            <w:tcW w:w="0" w:type="auto"/>
            <w:tcMar>
              <w:right w:w="80" w:type="dxa"/>
            </w:tcMar>
          </w:tcPr>
          <w:p w14:paraId="6B47A53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1AE45F64" w14:textId="77777777" w:rsidTr="00552D5E">
        <w:tc>
          <w:tcPr>
            <w:tcW w:w="0" w:type="auto"/>
            <w:tcMar>
              <w:right w:w="80" w:type="dxa"/>
            </w:tcMar>
          </w:tcPr>
          <w:p w14:paraId="76A381B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Šířka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79B3A0D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y</w:t>
            </w:r>
          </w:p>
        </w:tc>
        <w:tc>
          <w:tcPr>
            <w:tcW w:w="0" w:type="auto"/>
            <w:tcMar>
              <w:right w:w="80" w:type="dxa"/>
            </w:tcMar>
          </w:tcPr>
          <w:p w14:paraId="7B2F53C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61AD6E6D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0,80</w:t>
            </w:r>
          </w:p>
        </w:tc>
        <w:tc>
          <w:tcPr>
            <w:tcW w:w="0" w:type="auto"/>
            <w:tcMar>
              <w:right w:w="80" w:type="dxa"/>
            </w:tcMar>
          </w:tcPr>
          <w:p w14:paraId="55723EE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6EAC9073" w14:textId="77777777" w:rsidTr="00552D5E">
        <w:tc>
          <w:tcPr>
            <w:tcW w:w="0" w:type="auto"/>
            <w:tcMar>
              <w:right w:w="80" w:type="dxa"/>
            </w:tcMar>
          </w:tcPr>
          <w:p w14:paraId="462C44A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Šířka sloupu ve směru x</w:t>
            </w:r>
          </w:p>
        </w:tc>
        <w:tc>
          <w:tcPr>
            <w:tcW w:w="0" w:type="auto"/>
            <w:tcMar>
              <w:right w:w="80" w:type="dxa"/>
            </w:tcMar>
          </w:tcPr>
          <w:p w14:paraId="2B51FBB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c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Mar>
              <w:right w:w="80" w:type="dxa"/>
            </w:tcMar>
          </w:tcPr>
          <w:p w14:paraId="0332F89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5577B9E2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0,25</w:t>
            </w:r>
          </w:p>
        </w:tc>
        <w:tc>
          <w:tcPr>
            <w:tcW w:w="0" w:type="auto"/>
            <w:tcMar>
              <w:right w:w="80" w:type="dxa"/>
            </w:tcMar>
          </w:tcPr>
          <w:p w14:paraId="6D22E4B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51EB4845" w14:textId="77777777" w:rsidTr="00552D5E">
        <w:tc>
          <w:tcPr>
            <w:tcW w:w="0" w:type="auto"/>
            <w:tcMar>
              <w:right w:w="80" w:type="dxa"/>
            </w:tcMar>
          </w:tcPr>
          <w:p w14:paraId="6D2E7B7E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Šířka sloupu ve směru y</w:t>
            </w:r>
          </w:p>
        </w:tc>
        <w:tc>
          <w:tcPr>
            <w:tcW w:w="0" w:type="auto"/>
            <w:tcMar>
              <w:right w:w="80" w:type="dxa"/>
            </w:tcMar>
          </w:tcPr>
          <w:p w14:paraId="2B448A6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c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Mar>
              <w:right w:w="80" w:type="dxa"/>
            </w:tcMar>
          </w:tcPr>
          <w:p w14:paraId="7F7DA3F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12076CA9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0,25</w:t>
            </w:r>
          </w:p>
        </w:tc>
        <w:tc>
          <w:tcPr>
            <w:tcW w:w="0" w:type="auto"/>
            <w:tcMar>
              <w:right w:w="80" w:type="dxa"/>
            </w:tcMar>
          </w:tcPr>
          <w:p w14:paraId="41E038A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</w:tbl>
    <w:p w14:paraId="4A406FD5" w14:textId="77777777" w:rsidR="00552D5E" w:rsidRPr="00552D5E" w:rsidRDefault="00552D5E" w:rsidP="00552D5E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250F2662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13"/>
        <w:gridCol w:w="96"/>
        <w:gridCol w:w="184"/>
        <w:gridCol w:w="402"/>
        <w:gridCol w:w="296"/>
      </w:tblGrid>
      <w:tr w:rsidR="00552D5E" w:rsidRPr="00552D5E" w14:paraId="2163C2E9" w14:textId="77777777" w:rsidTr="00552D5E">
        <w:tc>
          <w:tcPr>
            <w:tcW w:w="0" w:type="auto"/>
            <w:tcMar>
              <w:right w:w="80" w:type="dxa"/>
            </w:tcMar>
          </w:tcPr>
          <w:p w14:paraId="5140359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Objem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2754162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5FE3AB0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3C249D28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0,38</w:t>
            </w:r>
          </w:p>
        </w:tc>
        <w:tc>
          <w:tcPr>
            <w:tcW w:w="0" w:type="auto"/>
            <w:tcMar>
              <w:right w:w="80" w:type="dxa"/>
            </w:tcMar>
          </w:tcPr>
          <w:p w14:paraId="63ADE62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  <w:r w:rsidRPr="00552D5E">
              <w:rPr>
                <w:rFonts w:ascii="Arial" w:hAnsi="Arial" w:cs="Arial"/>
                <w:color w:val="000000"/>
                <w:spacing w:val="0"/>
                <w:position w:val="3"/>
                <w:sz w:val="13"/>
                <w:szCs w:val="13"/>
              </w:rPr>
              <w:t>3</w:t>
            </w:r>
          </w:p>
        </w:tc>
      </w:tr>
      <w:tr w:rsidR="00552D5E" w:rsidRPr="00552D5E" w14:paraId="5A2B3647" w14:textId="77777777" w:rsidTr="00552D5E">
        <w:tc>
          <w:tcPr>
            <w:tcW w:w="0" w:type="auto"/>
            <w:tcMar>
              <w:right w:w="80" w:type="dxa"/>
            </w:tcMar>
          </w:tcPr>
          <w:p w14:paraId="0B391C7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Objem výkopu</w:t>
            </w:r>
          </w:p>
        </w:tc>
        <w:tc>
          <w:tcPr>
            <w:tcW w:w="0" w:type="auto"/>
            <w:tcMar>
              <w:right w:w="80" w:type="dxa"/>
            </w:tcMar>
          </w:tcPr>
          <w:p w14:paraId="2905E76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628C5DD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3DFA17F7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0,64</w:t>
            </w:r>
          </w:p>
        </w:tc>
        <w:tc>
          <w:tcPr>
            <w:tcW w:w="0" w:type="auto"/>
            <w:tcMar>
              <w:right w:w="80" w:type="dxa"/>
            </w:tcMar>
          </w:tcPr>
          <w:p w14:paraId="3E76446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  <w:r w:rsidRPr="00552D5E">
              <w:rPr>
                <w:rFonts w:ascii="Arial" w:hAnsi="Arial" w:cs="Arial"/>
                <w:color w:val="000000"/>
                <w:spacing w:val="0"/>
                <w:position w:val="3"/>
                <w:sz w:val="13"/>
                <w:szCs w:val="13"/>
              </w:rPr>
              <w:t>3</w:t>
            </w:r>
          </w:p>
        </w:tc>
      </w:tr>
      <w:tr w:rsidR="00552D5E" w:rsidRPr="00552D5E" w14:paraId="620B031F" w14:textId="77777777" w:rsidTr="00552D5E">
        <w:tc>
          <w:tcPr>
            <w:tcW w:w="0" w:type="auto"/>
            <w:tcMar>
              <w:right w:w="80" w:type="dxa"/>
            </w:tcMar>
          </w:tcPr>
          <w:p w14:paraId="46CE1C3B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Objem zásypu</w:t>
            </w:r>
          </w:p>
        </w:tc>
        <w:tc>
          <w:tcPr>
            <w:tcW w:w="0" w:type="auto"/>
            <w:tcMar>
              <w:right w:w="80" w:type="dxa"/>
            </w:tcMar>
          </w:tcPr>
          <w:p w14:paraId="6C1DE67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5220283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36B2D776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0,23</w:t>
            </w:r>
          </w:p>
        </w:tc>
        <w:tc>
          <w:tcPr>
            <w:tcW w:w="0" w:type="auto"/>
            <w:tcMar>
              <w:right w:w="80" w:type="dxa"/>
            </w:tcMar>
          </w:tcPr>
          <w:p w14:paraId="0600A6C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  <w:r w:rsidRPr="00552D5E">
              <w:rPr>
                <w:rFonts w:ascii="Arial" w:hAnsi="Arial" w:cs="Arial"/>
                <w:color w:val="000000"/>
                <w:spacing w:val="0"/>
                <w:position w:val="3"/>
                <w:sz w:val="13"/>
                <w:szCs w:val="13"/>
              </w:rPr>
              <w:t>3</w:t>
            </w:r>
          </w:p>
        </w:tc>
      </w:tr>
    </w:tbl>
    <w:p w14:paraId="5B83AC81" w14:textId="77777777" w:rsidR="00552D5E" w:rsidRPr="00552D5E" w:rsidRDefault="00552D5E" w:rsidP="00552D5E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214E207F" w14:textId="4D41608F" w:rsid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b/>
          <w:color w:val="007AC3"/>
          <w:spacing w:val="0"/>
          <w:sz w:val="16"/>
          <w:szCs w:val="16"/>
        </w:rPr>
      </w:pPr>
      <w:r w:rsidRPr="00552D5E">
        <w:rPr>
          <w:rFonts w:ascii="Arial" w:hAnsi="Arial" w:cs="Arial"/>
          <w:noProof/>
          <w:spacing w:val="0"/>
          <w:sz w:val="16"/>
          <w:szCs w:val="16"/>
        </w:rPr>
        <w:lastRenderedPageBreak/>
        <w:drawing>
          <wp:inline distT="0" distB="0" distL="0" distR="0" wp14:anchorId="60221F2B" wp14:editId="148CE82C">
            <wp:extent cx="5926455" cy="3226435"/>
            <wp:effectExtent l="0" t="0" r="0" b="0"/>
            <wp:docPr id="101" name="Obrázek 1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 preferRelativeResize="0">
                      <a:picLocks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C8067" w14:textId="1DE97C31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Materiál konstrukce</w:t>
      </w:r>
    </w:p>
    <w:p w14:paraId="30D6C164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Objemová tíha </w:t>
      </w:r>
      <w:r w:rsidRPr="00552D5E">
        <w:rPr>
          <w:rFonts w:ascii="Symbol" w:hAnsi="Symbol" w:cs="Symbol"/>
          <w:color w:val="000000"/>
          <w:spacing w:val="0"/>
          <w:sz w:val="16"/>
          <w:szCs w:val="16"/>
        </w:rPr>
        <w:t>g</w:t>
      </w: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 = 23,00 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kN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>/m</w:t>
      </w:r>
      <w:r w:rsidRPr="00552D5E">
        <w:rPr>
          <w:rFonts w:ascii="Arial" w:hAnsi="Arial" w:cs="Arial"/>
          <w:color w:val="000000"/>
          <w:spacing w:val="0"/>
          <w:position w:val="3"/>
          <w:sz w:val="13"/>
          <w:szCs w:val="13"/>
        </w:rPr>
        <w:t>3</w:t>
      </w:r>
    </w:p>
    <w:p w14:paraId="39C5E83A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Výpočet betonových konstrukcí proveden podle normy EN 1992-1-1 (EC2).</w:t>
      </w:r>
    </w:p>
    <w:p w14:paraId="786ADD2C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36B3D49A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Beton: C 16/20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771"/>
        <w:gridCol w:w="371"/>
        <w:gridCol w:w="184"/>
        <w:gridCol w:w="758"/>
        <w:gridCol w:w="419"/>
      </w:tblGrid>
      <w:tr w:rsidR="00552D5E" w:rsidRPr="00552D5E" w14:paraId="6B132EE3" w14:textId="77777777" w:rsidTr="00552D5E">
        <w:tc>
          <w:tcPr>
            <w:tcW w:w="0" w:type="auto"/>
            <w:tcMar>
              <w:right w:w="80" w:type="dxa"/>
            </w:tcMar>
          </w:tcPr>
          <w:p w14:paraId="2BEFD5E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Válcová pevnost v tlaku</w:t>
            </w:r>
          </w:p>
        </w:tc>
        <w:tc>
          <w:tcPr>
            <w:tcW w:w="0" w:type="auto"/>
            <w:tcMar>
              <w:right w:w="80" w:type="dxa"/>
            </w:tcMar>
          </w:tcPr>
          <w:p w14:paraId="2AEE2DC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f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ck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0E5FE95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1088711A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16,00</w:t>
            </w:r>
          </w:p>
        </w:tc>
        <w:tc>
          <w:tcPr>
            <w:tcW w:w="0" w:type="auto"/>
            <w:tcMar>
              <w:right w:w="80" w:type="dxa"/>
            </w:tcMar>
          </w:tcPr>
          <w:p w14:paraId="5D679D8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  <w:tr w:rsidR="00552D5E" w:rsidRPr="00552D5E" w14:paraId="74DC1809" w14:textId="77777777" w:rsidTr="00552D5E">
        <w:tc>
          <w:tcPr>
            <w:tcW w:w="0" w:type="auto"/>
            <w:tcMar>
              <w:right w:w="80" w:type="dxa"/>
            </w:tcMar>
          </w:tcPr>
          <w:p w14:paraId="59FABB6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Pevnost v tahu</w:t>
            </w:r>
          </w:p>
        </w:tc>
        <w:tc>
          <w:tcPr>
            <w:tcW w:w="0" w:type="auto"/>
            <w:tcMar>
              <w:right w:w="80" w:type="dxa"/>
            </w:tcMar>
          </w:tcPr>
          <w:p w14:paraId="02F4C29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f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ctm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02D95EE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681B04DC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1,90</w:t>
            </w:r>
          </w:p>
        </w:tc>
        <w:tc>
          <w:tcPr>
            <w:tcW w:w="0" w:type="auto"/>
            <w:tcMar>
              <w:right w:w="80" w:type="dxa"/>
            </w:tcMar>
          </w:tcPr>
          <w:p w14:paraId="6F96523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  <w:tr w:rsidR="00552D5E" w:rsidRPr="00552D5E" w14:paraId="0D1DB2FC" w14:textId="77777777" w:rsidTr="00552D5E">
        <w:tc>
          <w:tcPr>
            <w:tcW w:w="0" w:type="auto"/>
            <w:tcMar>
              <w:right w:w="80" w:type="dxa"/>
            </w:tcMar>
          </w:tcPr>
          <w:p w14:paraId="3A930363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Modul pružnosti</w:t>
            </w:r>
          </w:p>
        </w:tc>
        <w:tc>
          <w:tcPr>
            <w:tcW w:w="0" w:type="auto"/>
            <w:tcMar>
              <w:right w:w="80" w:type="dxa"/>
            </w:tcMar>
          </w:tcPr>
          <w:p w14:paraId="34F5B90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cm</w:t>
            </w:r>
          </w:p>
        </w:tc>
        <w:tc>
          <w:tcPr>
            <w:tcW w:w="0" w:type="auto"/>
            <w:tcMar>
              <w:right w:w="80" w:type="dxa"/>
            </w:tcMar>
          </w:tcPr>
          <w:p w14:paraId="51C7B64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5A99EBB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29000,00</w:t>
            </w:r>
          </w:p>
        </w:tc>
        <w:tc>
          <w:tcPr>
            <w:tcW w:w="0" w:type="auto"/>
            <w:tcMar>
              <w:right w:w="80" w:type="dxa"/>
            </w:tcMar>
          </w:tcPr>
          <w:p w14:paraId="073B685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</w:tbl>
    <w:p w14:paraId="476832EE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Ocel podélná: B500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11"/>
        <w:gridCol w:w="265"/>
        <w:gridCol w:w="184"/>
        <w:gridCol w:w="580"/>
        <w:gridCol w:w="419"/>
      </w:tblGrid>
      <w:tr w:rsidR="00552D5E" w:rsidRPr="00552D5E" w14:paraId="0696F0A4" w14:textId="77777777" w:rsidTr="00552D5E">
        <w:tc>
          <w:tcPr>
            <w:tcW w:w="0" w:type="auto"/>
            <w:tcMar>
              <w:right w:w="80" w:type="dxa"/>
            </w:tcMar>
          </w:tcPr>
          <w:p w14:paraId="0376B5F2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Mez kluzu</w:t>
            </w:r>
          </w:p>
        </w:tc>
        <w:tc>
          <w:tcPr>
            <w:tcW w:w="0" w:type="auto"/>
            <w:tcMar>
              <w:right w:w="80" w:type="dxa"/>
            </w:tcMar>
          </w:tcPr>
          <w:p w14:paraId="7C2EC47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f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yk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2933712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3589BFDD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500,00</w:t>
            </w:r>
          </w:p>
        </w:tc>
        <w:tc>
          <w:tcPr>
            <w:tcW w:w="0" w:type="auto"/>
            <w:tcMar>
              <w:right w:w="80" w:type="dxa"/>
            </w:tcMar>
          </w:tcPr>
          <w:p w14:paraId="0092461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</w:tbl>
    <w:p w14:paraId="679A7DB9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Ocel příčná: B500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11"/>
        <w:gridCol w:w="265"/>
        <w:gridCol w:w="184"/>
        <w:gridCol w:w="580"/>
        <w:gridCol w:w="419"/>
      </w:tblGrid>
      <w:tr w:rsidR="00552D5E" w:rsidRPr="00552D5E" w14:paraId="1DFDD39F" w14:textId="77777777" w:rsidTr="00552D5E">
        <w:tc>
          <w:tcPr>
            <w:tcW w:w="0" w:type="auto"/>
            <w:tcMar>
              <w:right w:w="80" w:type="dxa"/>
            </w:tcMar>
          </w:tcPr>
          <w:p w14:paraId="2CD605BF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Mez kluzu</w:t>
            </w:r>
          </w:p>
        </w:tc>
        <w:tc>
          <w:tcPr>
            <w:tcW w:w="0" w:type="auto"/>
            <w:tcMar>
              <w:right w:w="80" w:type="dxa"/>
            </w:tcMar>
          </w:tcPr>
          <w:p w14:paraId="29A73B5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f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yk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0F9B5E7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5684562B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500,00</w:t>
            </w:r>
          </w:p>
        </w:tc>
        <w:tc>
          <w:tcPr>
            <w:tcW w:w="0" w:type="auto"/>
            <w:tcMar>
              <w:right w:w="80" w:type="dxa"/>
            </w:tcMar>
          </w:tcPr>
          <w:p w14:paraId="2DEAA66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</w:tbl>
    <w:p w14:paraId="2DAC4252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Zatížení</w:t>
      </w:r>
    </w:p>
    <w:p w14:paraId="4479092C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80"/>
        <w:gridCol w:w="751"/>
        <w:gridCol w:w="956"/>
        <w:gridCol w:w="1589"/>
        <w:gridCol w:w="1265"/>
        <w:gridCol w:w="942"/>
        <w:gridCol w:w="883"/>
        <w:gridCol w:w="883"/>
        <w:gridCol w:w="795"/>
        <w:gridCol w:w="648"/>
      </w:tblGrid>
      <w:tr w:rsidR="00552D5E" w:rsidRPr="00552D5E" w14:paraId="08B756A2" w14:textId="77777777" w:rsidTr="00552D5E">
        <w:trPr>
          <w:tblHeader/>
        </w:trPr>
        <w:tc>
          <w:tcPr>
            <w:tcW w:w="0" w:type="auto"/>
            <w:vMerge w:val="restart"/>
            <w:tcBorders>
              <w:top w:val="single" w:sz="11" w:space="0" w:color="007AC3"/>
              <w:left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261BE77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Číslo</w:t>
            </w:r>
          </w:p>
        </w:tc>
        <w:tc>
          <w:tcPr>
            <w:tcW w:w="0" w:type="auto"/>
            <w:gridSpan w:val="2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AD4C122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Zatížení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F021064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Název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D3B9A67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Typ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29F459A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N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33DD2CD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M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5CCE29B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M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01E46E1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H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11" w:space="0" w:color="007AC3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491CECD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H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y</w:t>
            </w:r>
          </w:p>
        </w:tc>
      </w:tr>
      <w:tr w:rsidR="00552D5E" w:rsidRPr="00552D5E" w14:paraId="3FB535C1" w14:textId="77777777" w:rsidTr="00552D5E">
        <w:trPr>
          <w:tblHeader/>
        </w:trPr>
        <w:tc>
          <w:tcPr>
            <w:tcW w:w="0" w:type="auto"/>
            <w:vMerge/>
            <w:tcBorders>
              <w:left w:val="single" w:sz="11" w:space="0" w:color="007AC3"/>
              <w:bottom w:val="single" w:sz="11" w:space="0" w:color="007AC3"/>
              <w:right w:val="single" w:sz="4" w:space="0" w:color="7FBDE1"/>
            </w:tcBorders>
          </w:tcPr>
          <w:p w14:paraId="7C8343A3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2C6CCA9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nové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FA64065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změna</w:t>
            </w: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</w:tcPr>
          <w:p w14:paraId="180123B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</w:tcPr>
          <w:p w14:paraId="7EC489E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4EA91D8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5E9F74A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kNm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BC0BA55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kNm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BB930A8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11" w:space="0" w:color="007AC3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A8C9ECF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kN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</w:tr>
      <w:tr w:rsidR="00552D5E" w:rsidRPr="00552D5E" w14:paraId="4F422F6E" w14:textId="77777777" w:rsidTr="00552D5E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shd w:val="clear" w:color="auto" w:fill="DFEEF7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5DBFCB0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379C209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Ano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1157B6E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02D129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MSÚ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C2EE66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Návrhové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E4AA695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100,00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0E58AC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10AD13C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709C0D0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10,00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C36D97C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</w:tr>
      <w:tr w:rsidR="00552D5E" w:rsidRPr="00552D5E" w14:paraId="2A18D8D7" w14:textId="77777777" w:rsidTr="00552D5E">
        <w:tc>
          <w:tcPr>
            <w:tcW w:w="0" w:type="auto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shd w:val="clear" w:color="auto" w:fill="DFEEF7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9227072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94084F3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Ano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B395FAE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318645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Zatížení č. 1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9CF089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Užitné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688992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75,00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167B44D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27CA69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310E187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7,50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9A8C1A0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</w:tr>
    </w:tbl>
    <w:p w14:paraId="16436F0C" w14:textId="77777777" w:rsidR="00552D5E" w:rsidRPr="00552D5E" w:rsidRDefault="00552D5E" w:rsidP="00552D5E">
      <w:pPr>
        <w:spacing w:before="96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9"/>
          <w:szCs w:val="19"/>
        </w:rPr>
        <w:t xml:space="preserve">Posouzení čís. 1 </w:t>
      </w:r>
    </w:p>
    <w:p w14:paraId="3407E904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zatěžovacích stavů</w:t>
      </w:r>
    </w:p>
    <w:p w14:paraId="2E830723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34"/>
        <w:gridCol w:w="1432"/>
        <w:gridCol w:w="820"/>
        <w:gridCol w:w="820"/>
        <w:gridCol w:w="1192"/>
        <w:gridCol w:w="1192"/>
        <w:gridCol w:w="1246"/>
        <w:gridCol w:w="1656"/>
      </w:tblGrid>
      <w:tr w:rsidR="00552D5E" w:rsidRPr="00552D5E" w14:paraId="1D68D06E" w14:textId="77777777" w:rsidTr="00552D5E">
        <w:trPr>
          <w:tblHeader/>
        </w:trPr>
        <w:tc>
          <w:tcPr>
            <w:tcW w:w="0" w:type="auto"/>
            <w:vMerge w:val="restart"/>
            <w:tcBorders>
              <w:top w:val="single" w:sz="11" w:space="0" w:color="007AC3"/>
              <w:left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3B58488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Název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5AA45CD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Vl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. tíha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0448EA2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120A96E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D10ACDC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Symbol" w:hAnsi="Symbol" w:cs="Symbol"/>
                <w:b/>
                <w:color w:val="007AC3"/>
                <w:spacing w:val="0"/>
                <w:sz w:val="16"/>
                <w:szCs w:val="16"/>
              </w:rPr>
              <w:t>s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3C47434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R</w:t>
            </w:r>
            <w:r w:rsidRPr="00552D5E">
              <w:rPr>
                <w:rFonts w:ascii="Arial" w:hAnsi="Arial" w:cs="Arial"/>
                <w:b/>
                <w:color w:val="007AC3"/>
                <w:spacing w:val="0"/>
                <w:position w:val="-3"/>
                <w:sz w:val="13"/>
                <w:szCs w:val="13"/>
              </w:rPr>
              <w:t>d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7FBDE1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2AAA12B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Využití</w:t>
            </w:r>
          </w:p>
        </w:tc>
        <w:tc>
          <w:tcPr>
            <w:tcW w:w="0" w:type="auto"/>
            <w:vMerge w:val="restart"/>
            <w:tcBorders>
              <w:top w:val="single" w:sz="11" w:space="0" w:color="007AC3"/>
              <w:left w:val="single" w:sz="4" w:space="0" w:color="7FBDE1"/>
              <w:right w:val="single" w:sz="11" w:space="0" w:color="007AC3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6F5C3E5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Vyhovuje</w:t>
            </w:r>
          </w:p>
        </w:tc>
      </w:tr>
      <w:tr w:rsidR="00552D5E" w:rsidRPr="00552D5E" w14:paraId="24FBAD0B" w14:textId="77777777" w:rsidTr="00552D5E">
        <w:trPr>
          <w:tblHeader/>
        </w:trPr>
        <w:tc>
          <w:tcPr>
            <w:tcW w:w="0" w:type="auto"/>
            <w:vMerge/>
            <w:tcBorders>
              <w:left w:val="single" w:sz="11" w:space="0" w:color="007AC3"/>
              <w:bottom w:val="single" w:sz="11" w:space="0" w:color="007AC3"/>
              <w:right w:val="single" w:sz="4" w:space="0" w:color="7FBDE1"/>
            </w:tcBorders>
          </w:tcPr>
          <w:p w14:paraId="5910D431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5A93988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příznivě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78111F86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[m]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3F3411B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[m]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6157229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kPa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FC9886D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</w:t>
            </w:r>
            <w:proofErr w:type="spellStart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kPa</w:t>
            </w:r>
            <w:proofErr w:type="spellEnd"/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]</w:t>
            </w:r>
          </w:p>
        </w:tc>
        <w:tc>
          <w:tcPr>
            <w:tcW w:w="0" w:type="auto"/>
            <w:tcBorders>
              <w:left w:val="single" w:sz="4" w:space="0" w:color="7FBDE1"/>
              <w:bottom w:val="single" w:sz="11" w:space="0" w:color="007AC3"/>
              <w:right w:val="single" w:sz="4" w:space="0" w:color="7FBDE1"/>
            </w:tcBorders>
            <w:shd w:val="clear" w:color="auto" w:fill="BFDEF0"/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183AF43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b/>
                <w:color w:val="007AC3"/>
                <w:spacing w:val="0"/>
                <w:sz w:val="16"/>
                <w:szCs w:val="16"/>
              </w:rPr>
              <w:t>[%]</w:t>
            </w:r>
          </w:p>
        </w:tc>
        <w:tc>
          <w:tcPr>
            <w:tcW w:w="0" w:type="auto"/>
            <w:vMerge/>
            <w:tcBorders>
              <w:left w:val="single" w:sz="4" w:space="0" w:color="7FBDE1"/>
              <w:bottom w:val="single" w:sz="11" w:space="0" w:color="007AC3"/>
              <w:right w:val="single" w:sz="11" w:space="0" w:color="007AC3"/>
            </w:tcBorders>
          </w:tcPr>
          <w:p w14:paraId="43E78C3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  <w:tr w:rsidR="00552D5E" w:rsidRPr="00552D5E" w14:paraId="0F8140E4" w14:textId="77777777" w:rsidTr="00552D5E">
        <w:tc>
          <w:tcPr>
            <w:tcW w:w="0" w:type="auto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62A514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MSÚ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07C887B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Ano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48C83F1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0,05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DAE834D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AF0029C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203,57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4A0C1C9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427,75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6370ED1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47,59</w:t>
            </w:r>
          </w:p>
        </w:tc>
        <w:tc>
          <w:tcPr>
            <w:tcW w:w="0" w:type="auto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594036C0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Ano</w:t>
            </w:r>
          </w:p>
        </w:tc>
      </w:tr>
      <w:tr w:rsidR="00552D5E" w:rsidRPr="00552D5E" w14:paraId="1763F47B" w14:textId="77777777" w:rsidTr="00552D5E">
        <w:tc>
          <w:tcPr>
            <w:tcW w:w="0" w:type="auto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CA315D6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MSÚ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4789969F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Ne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0464308D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12A73C16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34B8C793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210,52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2FCD12F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430,65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4" w:space="0" w:color="BFDEF0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95E63C7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48,88</w:t>
            </w:r>
          </w:p>
        </w:tc>
        <w:tc>
          <w:tcPr>
            <w:tcW w:w="0" w:type="auto"/>
            <w:tcBorders>
              <w:top w:val="single" w:sz="4" w:space="0" w:color="BFDEF0"/>
              <w:left w:val="single" w:sz="4" w:space="0" w:color="BFDEF0"/>
              <w:bottom w:val="single" w:sz="11" w:space="0" w:color="007AC3"/>
              <w:right w:val="single" w:sz="11" w:space="0" w:color="007AC3"/>
            </w:tcBorders>
            <w:tcMar>
              <w:top w:w="20" w:type="dxa"/>
              <w:left w:w="40" w:type="dxa"/>
              <w:bottom w:w="20" w:type="dxa"/>
              <w:right w:w="40" w:type="dxa"/>
            </w:tcMar>
            <w:vAlign w:val="center"/>
          </w:tcPr>
          <w:p w14:paraId="6526AA66" w14:textId="77777777" w:rsidR="00552D5E" w:rsidRPr="00552D5E" w:rsidRDefault="00552D5E" w:rsidP="00552D5E">
            <w:pPr>
              <w:spacing w:line="259" w:lineRule="auto"/>
              <w:ind w:firstLine="0"/>
              <w:jc w:val="center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Ano</w:t>
            </w:r>
          </w:p>
        </w:tc>
      </w:tr>
    </w:tbl>
    <w:p w14:paraId="70A6DBF6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Výpočet proveden s automatickým výběrem nejnepříznivějších zatěžovacích stavů.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12"/>
        <w:gridCol w:w="215"/>
        <w:gridCol w:w="184"/>
        <w:gridCol w:w="491"/>
        <w:gridCol w:w="286"/>
      </w:tblGrid>
      <w:tr w:rsidR="00552D5E" w:rsidRPr="00552D5E" w14:paraId="3BA1F691" w14:textId="77777777" w:rsidTr="00552D5E">
        <w:tc>
          <w:tcPr>
            <w:tcW w:w="0" w:type="auto"/>
            <w:tcMar>
              <w:right w:w="80" w:type="dxa"/>
            </w:tcMar>
          </w:tcPr>
          <w:p w14:paraId="4C515EE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Spočtená vlastní tíha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68B3C65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G</w:t>
            </w:r>
          </w:p>
        </w:tc>
        <w:tc>
          <w:tcPr>
            <w:tcW w:w="0" w:type="auto"/>
            <w:tcMar>
              <w:right w:w="80" w:type="dxa"/>
            </w:tcMar>
          </w:tcPr>
          <w:p w14:paraId="53CC2D4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5AF1CF70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11,92</w:t>
            </w:r>
          </w:p>
        </w:tc>
        <w:tc>
          <w:tcPr>
            <w:tcW w:w="0" w:type="auto"/>
            <w:tcMar>
              <w:right w:w="80" w:type="dxa"/>
            </w:tcMar>
          </w:tcPr>
          <w:p w14:paraId="09AFE2F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  <w:tr w:rsidR="00552D5E" w:rsidRPr="00552D5E" w14:paraId="46B743B7" w14:textId="77777777" w:rsidTr="00552D5E">
        <w:tc>
          <w:tcPr>
            <w:tcW w:w="0" w:type="auto"/>
            <w:tcMar>
              <w:right w:w="80" w:type="dxa"/>
            </w:tcMar>
          </w:tcPr>
          <w:p w14:paraId="4F7CE94C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Spočtená tíha nadloží</w:t>
            </w:r>
          </w:p>
        </w:tc>
        <w:tc>
          <w:tcPr>
            <w:tcW w:w="0" w:type="auto"/>
            <w:tcMar>
              <w:right w:w="80" w:type="dxa"/>
            </w:tcMar>
          </w:tcPr>
          <w:p w14:paraId="060EF38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Z</w:t>
            </w:r>
          </w:p>
        </w:tc>
        <w:tc>
          <w:tcPr>
            <w:tcW w:w="0" w:type="auto"/>
            <w:tcMar>
              <w:right w:w="80" w:type="dxa"/>
            </w:tcMar>
          </w:tcPr>
          <w:p w14:paraId="06A189F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E368F3C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5,61</w:t>
            </w:r>
          </w:p>
        </w:tc>
        <w:tc>
          <w:tcPr>
            <w:tcW w:w="0" w:type="auto"/>
            <w:tcMar>
              <w:right w:w="80" w:type="dxa"/>
            </w:tcMar>
          </w:tcPr>
          <w:p w14:paraId="0E21EE1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</w:tbl>
    <w:p w14:paraId="7FADA422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svislé únosnosti</w:t>
      </w:r>
    </w:p>
    <w:p w14:paraId="437EB8B1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Tvar kontaktního napětí : obecný</w:t>
      </w:r>
    </w:p>
    <w:p w14:paraId="6F804061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Nejnepříznivější zatěžovací stav číslo 1. (MSÚ)</w:t>
      </w:r>
    </w:p>
    <w:p w14:paraId="2632C087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0410B51E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Parametry smykové plochy pod základem: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60"/>
        <w:gridCol w:w="308"/>
        <w:gridCol w:w="184"/>
        <w:gridCol w:w="402"/>
        <w:gridCol w:w="224"/>
      </w:tblGrid>
      <w:tr w:rsidR="00552D5E" w:rsidRPr="00552D5E" w14:paraId="157B30FB" w14:textId="77777777" w:rsidTr="00552D5E">
        <w:tc>
          <w:tcPr>
            <w:tcW w:w="0" w:type="auto"/>
            <w:tcMar>
              <w:right w:w="80" w:type="dxa"/>
            </w:tcMar>
          </w:tcPr>
          <w:p w14:paraId="1000EA9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Hloubka smykové plochy</w:t>
            </w:r>
          </w:p>
        </w:tc>
        <w:tc>
          <w:tcPr>
            <w:tcW w:w="0" w:type="auto"/>
            <w:tcMar>
              <w:right w:w="80" w:type="dxa"/>
            </w:tcMar>
          </w:tcPr>
          <w:p w14:paraId="0E352AA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z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sp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28B31E0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A9454C0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1,06</w:t>
            </w:r>
          </w:p>
        </w:tc>
        <w:tc>
          <w:tcPr>
            <w:tcW w:w="0" w:type="auto"/>
            <w:tcMar>
              <w:right w:w="80" w:type="dxa"/>
            </w:tcMar>
          </w:tcPr>
          <w:p w14:paraId="278431E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50211649" w14:textId="77777777" w:rsidTr="00552D5E">
        <w:tc>
          <w:tcPr>
            <w:tcW w:w="0" w:type="auto"/>
            <w:tcMar>
              <w:right w:w="80" w:type="dxa"/>
            </w:tcMar>
          </w:tcPr>
          <w:p w14:paraId="3212BA4B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Dosah smykové plochy</w:t>
            </w:r>
          </w:p>
        </w:tc>
        <w:tc>
          <w:tcPr>
            <w:tcW w:w="0" w:type="auto"/>
            <w:tcMar>
              <w:right w:w="80" w:type="dxa"/>
            </w:tcMar>
          </w:tcPr>
          <w:p w14:paraId="13819010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l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sp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6C806DD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160365AB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2,95</w:t>
            </w:r>
          </w:p>
        </w:tc>
        <w:tc>
          <w:tcPr>
            <w:tcW w:w="0" w:type="auto"/>
            <w:tcMar>
              <w:right w:w="80" w:type="dxa"/>
            </w:tcMar>
          </w:tcPr>
          <w:p w14:paraId="1B60156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</w:tbl>
    <w:p w14:paraId="2060C583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  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96"/>
        <w:gridCol w:w="278"/>
        <w:gridCol w:w="184"/>
        <w:gridCol w:w="580"/>
        <w:gridCol w:w="366"/>
      </w:tblGrid>
      <w:tr w:rsidR="00552D5E" w:rsidRPr="00552D5E" w14:paraId="1AC8D35D" w14:textId="77777777" w:rsidTr="00552D5E">
        <w:tc>
          <w:tcPr>
            <w:tcW w:w="0" w:type="auto"/>
            <w:tcMar>
              <w:right w:w="80" w:type="dxa"/>
            </w:tcMar>
          </w:tcPr>
          <w:p w14:paraId="3B86080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Výpočtová únosnost zákl. půdy</w:t>
            </w:r>
          </w:p>
        </w:tc>
        <w:tc>
          <w:tcPr>
            <w:tcW w:w="0" w:type="auto"/>
            <w:tcMar>
              <w:right w:w="80" w:type="dxa"/>
            </w:tcMar>
          </w:tcPr>
          <w:p w14:paraId="1FEE114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R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d</w:t>
            </w:r>
          </w:p>
        </w:tc>
        <w:tc>
          <w:tcPr>
            <w:tcW w:w="0" w:type="auto"/>
            <w:tcMar>
              <w:right w:w="80" w:type="dxa"/>
            </w:tcMar>
          </w:tcPr>
          <w:p w14:paraId="0B191DB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5D94EDC9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430,65</w:t>
            </w:r>
          </w:p>
        </w:tc>
        <w:tc>
          <w:tcPr>
            <w:tcW w:w="0" w:type="auto"/>
            <w:tcMar>
              <w:right w:w="80" w:type="dxa"/>
            </w:tcMar>
          </w:tcPr>
          <w:p w14:paraId="357313B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kPa</w:t>
            </w:r>
            <w:proofErr w:type="spellEnd"/>
          </w:p>
        </w:tc>
      </w:tr>
      <w:tr w:rsidR="00552D5E" w:rsidRPr="00552D5E" w14:paraId="3D6E4B7A" w14:textId="77777777" w:rsidTr="00552D5E">
        <w:tc>
          <w:tcPr>
            <w:tcW w:w="0" w:type="auto"/>
            <w:tcMar>
              <w:right w:w="80" w:type="dxa"/>
            </w:tcMar>
          </w:tcPr>
          <w:p w14:paraId="256155E0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lastRenderedPageBreak/>
              <w:t>Extrémní kontaktní napětí</w:t>
            </w:r>
          </w:p>
        </w:tc>
        <w:tc>
          <w:tcPr>
            <w:tcW w:w="0" w:type="auto"/>
            <w:tcMar>
              <w:right w:w="80" w:type="dxa"/>
            </w:tcMar>
          </w:tcPr>
          <w:p w14:paraId="222849F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Symbol" w:hAnsi="Symbol" w:cs="Symbol"/>
                <w:color w:val="000000"/>
                <w:spacing w:val="0"/>
                <w:sz w:val="16"/>
                <w:szCs w:val="16"/>
              </w:rPr>
              <w:t>s</w:t>
            </w:r>
          </w:p>
        </w:tc>
        <w:tc>
          <w:tcPr>
            <w:tcW w:w="0" w:type="auto"/>
            <w:tcMar>
              <w:right w:w="80" w:type="dxa"/>
            </w:tcMar>
          </w:tcPr>
          <w:p w14:paraId="7EAA6F8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6B859656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210,52</w:t>
            </w:r>
          </w:p>
        </w:tc>
        <w:tc>
          <w:tcPr>
            <w:tcW w:w="0" w:type="auto"/>
            <w:tcMar>
              <w:right w:w="80" w:type="dxa"/>
            </w:tcMar>
          </w:tcPr>
          <w:p w14:paraId="7EE54AA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kPa</w:t>
            </w:r>
            <w:proofErr w:type="spellEnd"/>
          </w:p>
        </w:tc>
      </w:tr>
    </w:tbl>
    <w:p w14:paraId="4B525A91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A000"/>
          <w:spacing w:val="0"/>
          <w:sz w:val="16"/>
          <w:szCs w:val="16"/>
        </w:rPr>
        <w:t>Svislá únosnost VYHOVUJE</w:t>
      </w:r>
    </w:p>
    <w:p w14:paraId="31693EF3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excentricity zatížení</w:t>
      </w:r>
    </w:p>
    <w:p w14:paraId="2DA0B4B0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38"/>
        <w:gridCol w:w="244"/>
        <w:gridCol w:w="184"/>
        <w:gridCol w:w="985"/>
      </w:tblGrid>
      <w:tr w:rsidR="00552D5E" w:rsidRPr="00552D5E" w14:paraId="4BCA5B89" w14:textId="77777777" w:rsidTr="00552D5E">
        <w:tc>
          <w:tcPr>
            <w:tcW w:w="0" w:type="auto"/>
            <w:tcMar>
              <w:right w:w="80" w:type="dxa"/>
            </w:tcMar>
          </w:tcPr>
          <w:p w14:paraId="09409790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Max. excentricita ve směru délky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0E0317B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Mar>
              <w:right w:w="80" w:type="dxa"/>
            </w:tcMar>
          </w:tcPr>
          <w:p w14:paraId="27B1043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CFAC7A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0,066&lt;0,333</w:t>
            </w:r>
          </w:p>
        </w:tc>
      </w:tr>
      <w:tr w:rsidR="00552D5E" w:rsidRPr="00552D5E" w14:paraId="5BE33B62" w14:textId="77777777" w:rsidTr="00552D5E">
        <w:tc>
          <w:tcPr>
            <w:tcW w:w="0" w:type="auto"/>
            <w:tcMar>
              <w:right w:w="80" w:type="dxa"/>
            </w:tcMar>
          </w:tcPr>
          <w:p w14:paraId="2D26790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Max. excentricita ve směru šířky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37FCD3DC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Mar>
              <w:right w:w="80" w:type="dxa"/>
            </w:tcMar>
          </w:tcPr>
          <w:p w14:paraId="7958771C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51DE655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0,000&lt;0,333</w:t>
            </w:r>
          </w:p>
        </w:tc>
      </w:tr>
      <w:tr w:rsidR="00552D5E" w:rsidRPr="00552D5E" w14:paraId="449D6618" w14:textId="77777777" w:rsidTr="00552D5E">
        <w:tc>
          <w:tcPr>
            <w:tcW w:w="0" w:type="auto"/>
            <w:tcMar>
              <w:right w:w="80" w:type="dxa"/>
            </w:tcMar>
          </w:tcPr>
          <w:p w14:paraId="376A0AF3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Max. prostorová excentricita</w:t>
            </w:r>
          </w:p>
        </w:tc>
        <w:tc>
          <w:tcPr>
            <w:tcW w:w="0" w:type="auto"/>
            <w:tcMar>
              <w:right w:w="80" w:type="dxa"/>
            </w:tcMar>
          </w:tcPr>
          <w:p w14:paraId="7A32D8C7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t</w:t>
            </w:r>
          </w:p>
        </w:tc>
        <w:tc>
          <w:tcPr>
            <w:tcW w:w="0" w:type="auto"/>
            <w:tcMar>
              <w:right w:w="80" w:type="dxa"/>
            </w:tcMar>
          </w:tcPr>
          <w:p w14:paraId="0BB3359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51BBFE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0,066&lt;0,333</w:t>
            </w:r>
          </w:p>
        </w:tc>
      </w:tr>
    </w:tbl>
    <w:p w14:paraId="65627FA8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A000"/>
          <w:spacing w:val="0"/>
          <w:sz w:val="16"/>
          <w:szCs w:val="16"/>
        </w:rPr>
        <w:t>Excentricita zatížení základu VYHOVUJE</w:t>
      </w:r>
    </w:p>
    <w:p w14:paraId="0EC8412D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vodorovné únosnosti</w:t>
      </w:r>
    </w:p>
    <w:p w14:paraId="33791977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47D2B3F6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Nejnepříznivější zatěžovací stav číslo 1. (MSÚ)</w:t>
      </w:r>
    </w:p>
    <w:p w14:paraId="794EB403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Zemní odpor: pasivní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16"/>
        <w:gridCol w:w="342"/>
        <w:gridCol w:w="184"/>
        <w:gridCol w:w="491"/>
        <w:gridCol w:w="286"/>
      </w:tblGrid>
      <w:tr w:rsidR="00552D5E" w:rsidRPr="00552D5E" w14:paraId="36D34527" w14:textId="77777777" w:rsidTr="00552D5E">
        <w:tc>
          <w:tcPr>
            <w:tcW w:w="0" w:type="auto"/>
            <w:tcMar>
              <w:right w:w="80" w:type="dxa"/>
            </w:tcMar>
          </w:tcPr>
          <w:p w14:paraId="5B5CDA83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Výpočtová velikost zemního odporu</w:t>
            </w:r>
          </w:p>
        </w:tc>
        <w:tc>
          <w:tcPr>
            <w:tcW w:w="0" w:type="auto"/>
            <w:tcMar>
              <w:right w:w="80" w:type="dxa"/>
            </w:tcMar>
          </w:tcPr>
          <w:p w14:paraId="1437C48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pd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3A7A7EC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085F5492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35,92</w:t>
            </w:r>
          </w:p>
        </w:tc>
        <w:tc>
          <w:tcPr>
            <w:tcW w:w="0" w:type="auto"/>
            <w:tcMar>
              <w:right w:w="80" w:type="dxa"/>
            </w:tcMar>
          </w:tcPr>
          <w:p w14:paraId="4C3C0D3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</w:tbl>
    <w:p w14:paraId="6210CB06" w14:textId="77777777" w:rsidR="00552D5E" w:rsidRPr="00552D5E" w:rsidRDefault="00552D5E" w:rsidP="00552D5E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39498790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351"/>
        <w:gridCol w:w="184"/>
        <w:gridCol w:w="491"/>
        <w:gridCol w:w="286"/>
      </w:tblGrid>
      <w:tr w:rsidR="00552D5E" w:rsidRPr="00552D5E" w14:paraId="440B1158" w14:textId="77777777" w:rsidTr="00552D5E">
        <w:tc>
          <w:tcPr>
            <w:tcW w:w="0" w:type="auto"/>
            <w:tcMar>
              <w:right w:w="80" w:type="dxa"/>
            </w:tcMar>
          </w:tcPr>
          <w:p w14:paraId="54E265B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Horizontální únosnost základu</w:t>
            </w:r>
          </w:p>
        </w:tc>
        <w:tc>
          <w:tcPr>
            <w:tcW w:w="0" w:type="auto"/>
            <w:tcMar>
              <w:right w:w="80" w:type="dxa"/>
            </w:tcMar>
          </w:tcPr>
          <w:p w14:paraId="0C66205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R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dh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44F355D0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62FECD8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86,53</w:t>
            </w:r>
          </w:p>
        </w:tc>
        <w:tc>
          <w:tcPr>
            <w:tcW w:w="0" w:type="auto"/>
            <w:tcMar>
              <w:right w:w="80" w:type="dxa"/>
            </w:tcMar>
          </w:tcPr>
          <w:p w14:paraId="379E03F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  <w:tr w:rsidR="00552D5E" w:rsidRPr="00552D5E" w14:paraId="41E21605" w14:textId="77777777" w:rsidTr="00552D5E">
        <w:tc>
          <w:tcPr>
            <w:tcW w:w="0" w:type="auto"/>
            <w:tcMar>
              <w:right w:w="80" w:type="dxa"/>
            </w:tcMar>
          </w:tcPr>
          <w:p w14:paraId="77A5250C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Extrémní horizontální síla</w:t>
            </w:r>
          </w:p>
        </w:tc>
        <w:tc>
          <w:tcPr>
            <w:tcW w:w="0" w:type="auto"/>
            <w:tcMar>
              <w:right w:w="80" w:type="dxa"/>
            </w:tcMar>
          </w:tcPr>
          <w:p w14:paraId="158B338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</w:t>
            </w:r>
          </w:p>
        </w:tc>
        <w:tc>
          <w:tcPr>
            <w:tcW w:w="0" w:type="auto"/>
            <w:tcMar>
              <w:right w:w="80" w:type="dxa"/>
            </w:tcMar>
          </w:tcPr>
          <w:p w14:paraId="1844606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1232A576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10,00</w:t>
            </w:r>
          </w:p>
        </w:tc>
        <w:tc>
          <w:tcPr>
            <w:tcW w:w="0" w:type="auto"/>
            <w:tcMar>
              <w:right w:w="80" w:type="dxa"/>
            </w:tcMar>
          </w:tcPr>
          <w:p w14:paraId="3C025E2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</w:tbl>
    <w:p w14:paraId="1973853A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A000"/>
          <w:spacing w:val="0"/>
          <w:sz w:val="16"/>
          <w:szCs w:val="16"/>
        </w:rPr>
        <w:t>Vodorovná únosnost VYHOVUJE</w:t>
      </w:r>
    </w:p>
    <w:p w14:paraId="7FCAB984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1F3BE6AE" w14:textId="2E38512E" w:rsid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b/>
          <w:color w:val="00A000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A000"/>
          <w:spacing w:val="0"/>
          <w:sz w:val="16"/>
          <w:szCs w:val="16"/>
        </w:rPr>
        <w:t>Únosnost základu VYHOVUJE</w:t>
      </w:r>
    </w:p>
    <w:p w14:paraId="418F14C6" w14:textId="291CB936" w:rsid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b/>
          <w:color w:val="00A000"/>
          <w:spacing w:val="0"/>
          <w:sz w:val="16"/>
          <w:szCs w:val="16"/>
        </w:rPr>
      </w:pPr>
    </w:p>
    <w:p w14:paraId="4DFA18D2" w14:textId="28251EC1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noProof/>
          <w:spacing w:val="0"/>
          <w:sz w:val="16"/>
          <w:szCs w:val="16"/>
        </w:rPr>
        <w:drawing>
          <wp:inline distT="0" distB="0" distL="0" distR="0" wp14:anchorId="73CE5C6B" wp14:editId="7CB39136">
            <wp:extent cx="2613660" cy="2363637"/>
            <wp:effectExtent l="0" t="0" r="0" b="0"/>
            <wp:docPr id="102" name="Obrázek 1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268" r="55887" b="16042"/>
                    <a:stretch/>
                  </pic:blipFill>
                  <pic:spPr bwMode="auto">
                    <a:xfrm>
                      <a:off x="0" y="0"/>
                      <a:ext cx="2614346" cy="2364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52D5E">
        <w:rPr>
          <w:rFonts w:ascii="Arial" w:hAnsi="Arial" w:cs="Arial"/>
          <w:noProof/>
          <w:spacing w:val="0"/>
          <w:sz w:val="16"/>
          <w:szCs w:val="16"/>
        </w:rPr>
        <w:drawing>
          <wp:inline distT="0" distB="0" distL="0" distR="0" wp14:anchorId="33199A6C" wp14:editId="0FD6C26D">
            <wp:extent cx="2958861" cy="1940321"/>
            <wp:effectExtent l="0" t="0" r="0" b="0"/>
            <wp:docPr id="107" name="Obrázek 1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800" t="51821" r="7260"/>
                    <a:stretch/>
                  </pic:blipFill>
                  <pic:spPr bwMode="auto">
                    <a:xfrm>
                      <a:off x="0" y="0"/>
                      <a:ext cx="2959663" cy="1940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8648A9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Sednutí a natočení základu - vstupní data</w:t>
      </w:r>
    </w:p>
    <w:p w14:paraId="3F9E4E1E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Výpočet proveden s automatickým výběrem nejnepříznivějších zatěžovacích stavů.</w:t>
      </w:r>
    </w:p>
    <w:p w14:paraId="37279CC1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Výpočet proveden s uvažováním koeficientu </w:t>
      </w:r>
      <w:r w:rsidRPr="00552D5E">
        <w:rPr>
          <w:rFonts w:ascii="Symbol" w:hAnsi="Symbol" w:cs="Symbol"/>
          <w:color w:val="000000"/>
          <w:spacing w:val="0"/>
          <w:sz w:val="16"/>
          <w:szCs w:val="16"/>
        </w:rPr>
        <w:t>k</w:t>
      </w:r>
      <w:r w:rsidRPr="00552D5E">
        <w:rPr>
          <w:rFonts w:ascii="Arial" w:hAnsi="Arial" w:cs="Arial"/>
          <w:color w:val="000000"/>
          <w:spacing w:val="0"/>
          <w:position w:val="-3"/>
          <w:sz w:val="13"/>
          <w:szCs w:val="13"/>
        </w:rPr>
        <w:t>1</w:t>
      </w: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 (vliv hloubky založení).</w:t>
      </w:r>
    </w:p>
    <w:p w14:paraId="05B57960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Napětí v základové spáře uvažováno od upraveného terénu.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12"/>
        <w:gridCol w:w="215"/>
        <w:gridCol w:w="184"/>
        <w:gridCol w:w="402"/>
        <w:gridCol w:w="286"/>
      </w:tblGrid>
      <w:tr w:rsidR="00552D5E" w:rsidRPr="00552D5E" w14:paraId="63EBB870" w14:textId="77777777" w:rsidTr="00552D5E">
        <w:tc>
          <w:tcPr>
            <w:tcW w:w="0" w:type="auto"/>
            <w:tcMar>
              <w:right w:w="80" w:type="dxa"/>
            </w:tcMar>
          </w:tcPr>
          <w:p w14:paraId="1DFE028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Spočtená vlastní tíha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34B31CA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G</w:t>
            </w:r>
          </w:p>
        </w:tc>
        <w:tc>
          <w:tcPr>
            <w:tcW w:w="0" w:type="auto"/>
            <w:tcMar>
              <w:right w:w="80" w:type="dxa"/>
            </w:tcMar>
          </w:tcPr>
          <w:p w14:paraId="565E1970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302CC6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8,83</w:t>
            </w:r>
          </w:p>
        </w:tc>
        <w:tc>
          <w:tcPr>
            <w:tcW w:w="0" w:type="auto"/>
            <w:tcMar>
              <w:right w:w="80" w:type="dxa"/>
            </w:tcMar>
          </w:tcPr>
          <w:p w14:paraId="4D6983A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  <w:tr w:rsidR="00552D5E" w:rsidRPr="00552D5E" w14:paraId="3CDC4A13" w14:textId="77777777" w:rsidTr="00552D5E">
        <w:tc>
          <w:tcPr>
            <w:tcW w:w="0" w:type="auto"/>
            <w:tcMar>
              <w:right w:w="80" w:type="dxa"/>
            </w:tcMar>
          </w:tcPr>
          <w:p w14:paraId="650F91AD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Spočtená tíha nadloží</w:t>
            </w:r>
          </w:p>
        </w:tc>
        <w:tc>
          <w:tcPr>
            <w:tcW w:w="0" w:type="auto"/>
            <w:tcMar>
              <w:right w:w="80" w:type="dxa"/>
            </w:tcMar>
          </w:tcPr>
          <w:p w14:paraId="215496C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Z</w:t>
            </w:r>
          </w:p>
        </w:tc>
        <w:tc>
          <w:tcPr>
            <w:tcW w:w="0" w:type="auto"/>
            <w:tcMar>
              <w:right w:w="80" w:type="dxa"/>
            </w:tcMar>
          </w:tcPr>
          <w:p w14:paraId="45283C1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3395E6E5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4,16</w:t>
            </w:r>
          </w:p>
        </w:tc>
        <w:tc>
          <w:tcPr>
            <w:tcW w:w="0" w:type="auto"/>
            <w:tcMar>
              <w:right w:w="80" w:type="dxa"/>
            </w:tcMar>
          </w:tcPr>
          <w:p w14:paraId="18C79CE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</w:tbl>
    <w:p w14:paraId="6A129F27" w14:textId="77777777" w:rsidR="00552D5E" w:rsidRPr="00552D5E" w:rsidRDefault="00552D5E" w:rsidP="00552D5E">
      <w:pPr>
        <w:spacing w:line="1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67709CB8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8"/>
        <w:gridCol w:w="184"/>
        <w:gridCol w:w="313"/>
        <w:gridCol w:w="357"/>
        <w:gridCol w:w="96"/>
        <w:gridCol w:w="96"/>
      </w:tblGrid>
      <w:tr w:rsidR="00552D5E" w:rsidRPr="00552D5E" w14:paraId="43B965D1" w14:textId="77777777" w:rsidTr="00552D5E">
        <w:tc>
          <w:tcPr>
            <w:tcW w:w="0" w:type="auto"/>
            <w:tcMar>
              <w:right w:w="80" w:type="dxa"/>
            </w:tcMar>
          </w:tcPr>
          <w:p w14:paraId="66391AD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Sednutí středu hrany x - 1</w:t>
            </w:r>
          </w:p>
        </w:tc>
        <w:tc>
          <w:tcPr>
            <w:tcW w:w="0" w:type="auto"/>
            <w:tcMar>
              <w:right w:w="80" w:type="dxa"/>
            </w:tcMar>
          </w:tcPr>
          <w:p w14:paraId="37C81F7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136D201C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5,4</w:t>
            </w:r>
          </w:p>
        </w:tc>
        <w:tc>
          <w:tcPr>
            <w:tcW w:w="0" w:type="auto"/>
            <w:tcMar>
              <w:right w:w="80" w:type="dxa"/>
            </w:tcMar>
          </w:tcPr>
          <w:p w14:paraId="5C7584E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  <w:tc>
          <w:tcPr>
            <w:tcW w:w="0" w:type="auto"/>
            <w:tcMar>
              <w:right w:w="80" w:type="dxa"/>
            </w:tcMar>
          </w:tcPr>
          <w:p w14:paraId="2378444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57DFE74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  <w:tr w:rsidR="00552D5E" w:rsidRPr="00552D5E" w14:paraId="568E8410" w14:textId="77777777" w:rsidTr="00552D5E">
        <w:tc>
          <w:tcPr>
            <w:tcW w:w="0" w:type="auto"/>
            <w:tcMar>
              <w:right w:w="80" w:type="dxa"/>
            </w:tcMar>
          </w:tcPr>
          <w:p w14:paraId="3A83CB8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Sednutí středu hrany x - 2</w:t>
            </w:r>
          </w:p>
        </w:tc>
        <w:tc>
          <w:tcPr>
            <w:tcW w:w="0" w:type="auto"/>
            <w:tcMar>
              <w:right w:w="80" w:type="dxa"/>
            </w:tcMar>
          </w:tcPr>
          <w:p w14:paraId="6D23FA9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185273EA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5,4</w:t>
            </w:r>
          </w:p>
        </w:tc>
        <w:tc>
          <w:tcPr>
            <w:tcW w:w="0" w:type="auto"/>
            <w:tcMar>
              <w:right w:w="80" w:type="dxa"/>
            </w:tcMar>
          </w:tcPr>
          <w:p w14:paraId="2E359CD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  <w:tc>
          <w:tcPr>
            <w:tcW w:w="0" w:type="auto"/>
            <w:tcMar>
              <w:right w:w="80" w:type="dxa"/>
            </w:tcMar>
          </w:tcPr>
          <w:p w14:paraId="59CFC7B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132D93DF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  <w:tr w:rsidR="00552D5E" w:rsidRPr="00552D5E" w14:paraId="239B566B" w14:textId="77777777" w:rsidTr="00552D5E">
        <w:tc>
          <w:tcPr>
            <w:tcW w:w="0" w:type="auto"/>
            <w:tcMar>
              <w:right w:w="80" w:type="dxa"/>
            </w:tcMar>
          </w:tcPr>
          <w:p w14:paraId="346D408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Sednutí středu hrany y - 1</w:t>
            </w:r>
          </w:p>
        </w:tc>
        <w:tc>
          <w:tcPr>
            <w:tcW w:w="0" w:type="auto"/>
            <w:tcMar>
              <w:right w:w="80" w:type="dxa"/>
            </w:tcMar>
          </w:tcPr>
          <w:p w14:paraId="5E51C91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029C8B31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6,4</w:t>
            </w:r>
          </w:p>
        </w:tc>
        <w:tc>
          <w:tcPr>
            <w:tcW w:w="0" w:type="auto"/>
            <w:tcMar>
              <w:right w:w="80" w:type="dxa"/>
            </w:tcMar>
          </w:tcPr>
          <w:p w14:paraId="4A9498B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  <w:tc>
          <w:tcPr>
            <w:tcW w:w="0" w:type="auto"/>
            <w:tcMar>
              <w:right w:w="80" w:type="dxa"/>
            </w:tcMar>
          </w:tcPr>
          <w:p w14:paraId="41B45E8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3F9A758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  <w:tr w:rsidR="00552D5E" w:rsidRPr="00552D5E" w14:paraId="13171514" w14:textId="77777777" w:rsidTr="00552D5E">
        <w:tc>
          <w:tcPr>
            <w:tcW w:w="0" w:type="auto"/>
            <w:tcMar>
              <w:right w:w="80" w:type="dxa"/>
            </w:tcMar>
          </w:tcPr>
          <w:p w14:paraId="194F1E5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Sednutí středu hrany y - 2</w:t>
            </w:r>
          </w:p>
        </w:tc>
        <w:tc>
          <w:tcPr>
            <w:tcW w:w="0" w:type="auto"/>
            <w:tcMar>
              <w:right w:w="80" w:type="dxa"/>
            </w:tcMar>
          </w:tcPr>
          <w:p w14:paraId="0B4ABBE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D185D45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4,5</w:t>
            </w:r>
          </w:p>
        </w:tc>
        <w:tc>
          <w:tcPr>
            <w:tcW w:w="0" w:type="auto"/>
            <w:tcMar>
              <w:right w:w="80" w:type="dxa"/>
            </w:tcMar>
          </w:tcPr>
          <w:p w14:paraId="3ABF08A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  <w:tc>
          <w:tcPr>
            <w:tcW w:w="0" w:type="auto"/>
            <w:tcMar>
              <w:right w:w="80" w:type="dxa"/>
            </w:tcMar>
          </w:tcPr>
          <w:p w14:paraId="4DBC517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4C8E887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  <w:tr w:rsidR="00552D5E" w:rsidRPr="00552D5E" w14:paraId="2C7650B9" w14:textId="77777777" w:rsidTr="00552D5E">
        <w:tc>
          <w:tcPr>
            <w:tcW w:w="0" w:type="auto"/>
            <w:tcMar>
              <w:right w:w="80" w:type="dxa"/>
            </w:tcMar>
          </w:tcPr>
          <w:p w14:paraId="779068C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Sednutí středu základu</w:t>
            </w:r>
          </w:p>
        </w:tc>
        <w:tc>
          <w:tcPr>
            <w:tcW w:w="0" w:type="auto"/>
            <w:tcMar>
              <w:right w:w="80" w:type="dxa"/>
            </w:tcMar>
          </w:tcPr>
          <w:p w14:paraId="7A112D5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0005CE69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8,4</w:t>
            </w:r>
          </w:p>
        </w:tc>
        <w:tc>
          <w:tcPr>
            <w:tcW w:w="0" w:type="auto"/>
            <w:tcMar>
              <w:right w:w="80" w:type="dxa"/>
            </w:tcMar>
          </w:tcPr>
          <w:p w14:paraId="79CC373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  <w:tc>
          <w:tcPr>
            <w:tcW w:w="0" w:type="auto"/>
            <w:tcMar>
              <w:right w:w="80" w:type="dxa"/>
            </w:tcMar>
          </w:tcPr>
          <w:p w14:paraId="2A6FCF4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1E6F3CA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  <w:tr w:rsidR="00552D5E" w:rsidRPr="00552D5E" w14:paraId="07380B4B" w14:textId="77777777" w:rsidTr="00552D5E">
        <w:tc>
          <w:tcPr>
            <w:tcW w:w="0" w:type="auto"/>
            <w:tcMar>
              <w:right w:w="80" w:type="dxa"/>
            </w:tcMar>
          </w:tcPr>
          <w:p w14:paraId="52038752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 xml:space="preserve">Sednutí 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charakterist</w:t>
            </w:r>
            <w:proofErr w:type="spellEnd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. bodu</w:t>
            </w:r>
          </w:p>
        </w:tc>
        <w:tc>
          <w:tcPr>
            <w:tcW w:w="0" w:type="auto"/>
            <w:tcMar>
              <w:right w:w="80" w:type="dxa"/>
            </w:tcMar>
          </w:tcPr>
          <w:p w14:paraId="6C6B44E1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6A3E61C0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6,1</w:t>
            </w:r>
          </w:p>
        </w:tc>
        <w:tc>
          <w:tcPr>
            <w:tcW w:w="0" w:type="auto"/>
            <w:tcMar>
              <w:right w:w="80" w:type="dxa"/>
            </w:tcMar>
          </w:tcPr>
          <w:p w14:paraId="7638DFE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  <w:tc>
          <w:tcPr>
            <w:tcW w:w="0" w:type="auto"/>
            <w:tcMar>
              <w:right w:w="80" w:type="dxa"/>
            </w:tcMar>
          </w:tcPr>
          <w:p w14:paraId="7EF1D8D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1F186DC6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</w:tr>
    </w:tbl>
    <w:p w14:paraId="0C15DEDE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(1-hrana 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max.tlačená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; 2-hrana 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min.tlačená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>)</w:t>
      </w:r>
    </w:p>
    <w:p w14:paraId="3E139AFA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Sednutí a natočení základu - výsledky</w:t>
      </w:r>
    </w:p>
    <w:p w14:paraId="112D48BB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114BF498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Tuhost základu:</w:t>
      </w:r>
    </w:p>
    <w:p w14:paraId="29F329B6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Spočtený vážený průměrný modul přetvárnosti E</w:t>
      </w:r>
      <w:proofErr w:type="spellStart"/>
      <w:r w:rsidRPr="00552D5E">
        <w:rPr>
          <w:rFonts w:ascii="Arial" w:hAnsi="Arial" w:cs="Arial"/>
          <w:color w:val="000000"/>
          <w:spacing w:val="0"/>
          <w:position w:val="-3"/>
          <w:sz w:val="13"/>
          <w:szCs w:val="13"/>
        </w:rPr>
        <w:t>def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 = 5,00 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MPa</w:t>
      </w:r>
      <w:proofErr w:type="spellEnd"/>
    </w:p>
    <w:p w14:paraId="7093F153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Základ je ve směru délky tuhý (k=2446,87)</w:t>
      </w:r>
    </w:p>
    <w:p w14:paraId="769DDE8E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Základ je ve směru šířky tuhý (k=2446,87)</w:t>
      </w:r>
    </w:p>
    <w:p w14:paraId="216FF2E3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excentricity zatížení</w:t>
      </w:r>
    </w:p>
    <w:p w14:paraId="5EC5A755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38"/>
        <w:gridCol w:w="244"/>
        <w:gridCol w:w="184"/>
        <w:gridCol w:w="985"/>
      </w:tblGrid>
      <w:tr w:rsidR="00552D5E" w:rsidRPr="00552D5E" w14:paraId="5CD0AE61" w14:textId="77777777" w:rsidTr="00552D5E">
        <w:tc>
          <w:tcPr>
            <w:tcW w:w="0" w:type="auto"/>
            <w:tcMar>
              <w:right w:w="80" w:type="dxa"/>
            </w:tcMar>
          </w:tcPr>
          <w:p w14:paraId="5FB162E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Max. excentricita ve směru délky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332C683A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x</w:t>
            </w:r>
          </w:p>
        </w:tc>
        <w:tc>
          <w:tcPr>
            <w:tcW w:w="0" w:type="auto"/>
            <w:tcMar>
              <w:right w:w="80" w:type="dxa"/>
            </w:tcMar>
          </w:tcPr>
          <w:p w14:paraId="49A73BE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FB20E05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0,064&lt;0,333</w:t>
            </w:r>
          </w:p>
        </w:tc>
      </w:tr>
      <w:tr w:rsidR="00552D5E" w:rsidRPr="00552D5E" w14:paraId="48F38220" w14:textId="77777777" w:rsidTr="00552D5E">
        <w:tc>
          <w:tcPr>
            <w:tcW w:w="0" w:type="auto"/>
            <w:tcMar>
              <w:right w:w="80" w:type="dxa"/>
            </w:tcMar>
          </w:tcPr>
          <w:p w14:paraId="4CBEB3E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Max. excentricita ve směru šířky patky</w:t>
            </w:r>
          </w:p>
        </w:tc>
        <w:tc>
          <w:tcPr>
            <w:tcW w:w="0" w:type="auto"/>
            <w:tcMar>
              <w:right w:w="80" w:type="dxa"/>
            </w:tcMar>
          </w:tcPr>
          <w:p w14:paraId="4B0877A3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y</w:t>
            </w:r>
          </w:p>
        </w:tc>
        <w:tc>
          <w:tcPr>
            <w:tcW w:w="0" w:type="auto"/>
            <w:tcMar>
              <w:right w:w="80" w:type="dxa"/>
            </w:tcMar>
          </w:tcPr>
          <w:p w14:paraId="1EE29670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5B2019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0,000&lt;0,333</w:t>
            </w:r>
          </w:p>
        </w:tc>
      </w:tr>
      <w:tr w:rsidR="00552D5E" w:rsidRPr="00552D5E" w14:paraId="54EFBD02" w14:textId="77777777" w:rsidTr="00552D5E">
        <w:tc>
          <w:tcPr>
            <w:tcW w:w="0" w:type="auto"/>
            <w:tcMar>
              <w:right w:w="80" w:type="dxa"/>
            </w:tcMar>
          </w:tcPr>
          <w:p w14:paraId="40D3ED1A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Max. prostorová excentricita</w:t>
            </w:r>
          </w:p>
        </w:tc>
        <w:tc>
          <w:tcPr>
            <w:tcW w:w="0" w:type="auto"/>
            <w:tcMar>
              <w:right w:w="80" w:type="dxa"/>
            </w:tcMar>
          </w:tcPr>
          <w:p w14:paraId="1D3BD25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e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t</w:t>
            </w:r>
          </w:p>
        </w:tc>
        <w:tc>
          <w:tcPr>
            <w:tcW w:w="0" w:type="auto"/>
            <w:tcMar>
              <w:right w:w="80" w:type="dxa"/>
            </w:tcMar>
          </w:tcPr>
          <w:p w14:paraId="1B02246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3C3B95D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0,064&lt;0,333</w:t>
            </w:r>
          </w:p>
        </w:tc>
      </w:tr>
    </w:tbl>
    <w:p w14:paraId="0C32CB26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A000"/>
          <w:spacing w:val="0"/>
          <w:sz w:val="16"/>
          <w:szCs w:val="16"/>
        </w:rPr>
        <w:t>Excentricita zatížení základu VYHOVUJE</w:t>
      </w:r>
    </w:p>
    <w:p w14:paraId="13A826FB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34EC2B2C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0000"/>
          <w:spacing w:val="0"/>
          <w:sz w:val="16"/>
          <w:szCs w:val="16"/>
        </w:rPr>
        <w:t>Celkové sednutí a natočení základu:</w:t>
      </w: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05"/>
        <w:gridCol w:w="184"/>
        <w:gridCol w:w="402"/>
        <w:gridCol w:w="357"/>
      </w:tblGrid>
      <w:tr w:rsidR="00552D5E" w:rsidRPr="00552D5E" w14:paraId="3D0C18D6" w14:textId="77777777" w:rsidTr="00552D5E">
        <w:tc>
          <w:tcPr>
            <w:tcW w:w="0" w:type="auto"/>
            <w:tcMar>
              <w:right w:w="80" w:type="dxa"/>
            </w:tcMar>
          </w:tcPr>
          <w:p w14:paraId="6341157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lastRenderedPageBreak/>
              <w:t>Sednutí základu</w:t>
            </w:r>
          </w:p>
        </w:tc>
        <w:tc>
          <w:tcPr>
            <w:tcW w:w="0" w:type="auto"/>
            <w:tcMar>
              <w:right w:w="80" w:type="dxa"/>
            </w:tcMar>
          </w:tcPr>
          <w:p w14:paraId="52E1784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ED12EC4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6,1</w:t>
            </w:r>
          </w:p>
        </w:tc>
        <w:tc>
          <w:tcPr>
            <w:tcW w:w="0" w:type="auto"/>
            <w:tcMar>
              <w:right w:w="80" w:type="dxa"/>
            </w:tcMar>
          </w:tcPr>
          <w:p w14:paraId="29FBD44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mm</w:t>
            </w:r>
          </w:p>
        </w:tc>
      </w:tr>
      <w:tr w:rsidR="00552D5E" w:rsidRPr="00552D5E" w14:paraId="487318FF" w14:textId="77777777" w:rsidTr="00552D5E">
        <w:tc>
          <w:tcPr>
            <w:tcW w:w="0" w:type="auto"/>
            <w:tcMar>
              <w:right w:w="80" w:type="dxa"/>
            </w:tcMar>
          </w:tcPr>
          <w:p w14:paraId="1421B08C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Hloubka deformační zóny</w:t>
            </w:r>
          </w:p>
        </w:tc>
        <w:tc>
          <w:tcPr>
            <w:tcW w:w="0" w:type="auto"/>
            <w:tcMar>
              <w:right w:w="80" w:type="dxa"/>
            </w:tcMar>
          </w:tcPr>
          <w:p w14:paraId="6B7EA66D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74C38CF2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1,98</w:t>
            </w:r>
          </w:p>
        </w:tc>
        <w:tc>
          <w:tcPr>
            <w:tcW w:w="0" w:type="auto"/>
            <w:tcMar>
              <w:right w:w="80" w:type="dxa"/>
            </w:tcMar>
          </w:tcPr>
          <w:p w14:paraId="0D0308B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</w:tbl>
    <w:p w14:paraId="0292BC6B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Natočení ve směru x = 2,421 (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tan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>*1000); (1,4E-01 °)</w:t>
      </w:r>
    </w:p>
    <w:p w14:paraId="5252F6D0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Natočení ve směru y = 0,000 (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tan</w:t>
      </w:r>
      <w:proofErr w:type="spellEnd"/>
      <w:r w:rsidRPr="00552D5E">
        <w:rPr>
          <w:rFonts w:ascii="Arial" w:hAnsi="Arial" w:cs="Arial"/>
          <w:color w:val="000000"/>
          <w:spacing w:val="0"/>
          <w:sz w:val="16"/>
          <w:szCs w:val="16"/>
        </w:rPr>
        <w:t>*1000); (6,4E-17 °)</w:t>
      </w:r>
    </w:p>
    <w:p w14:paraId="53D36E45" w14:textId="5610BABB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noProof/>
          <w:spacing w:val="0"/>
          <w:sz w:val="16"/>
          <w:szCs w:val="16"/>
        </w:rPr>
        <w:drawing>
          <wp:inline distT="0" distB="0" distL="0" distR="0" wp14:anchorId="5AD87DFC" wp14:editId="3CED822D">
            <wp:extent cx="5926455" cy="3924935"/>
            <wp:effectExtent l="0" t="0" r="0" b="0"/>
            <wp:docPr id="108" name="Obrázek 1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 preferRelativeResize="0">
                      <a:picLocks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392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32AFD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Výpočet proveden pro zatěžovací stav číslo 1.(MSÚ)</w:t>
      </w:r>
    </w:p>
    <w:p w14:paraId="0B9521DA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podélné výztuže základu ve směru x</w:t>
      </w:r>
    </w:p>
    <w:p w14:paraId="734057EC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0,28 m ≤ 0,30 m</w:t>
      </w:r>
    </w:p>
    <w:p w14:paraId="0679EDA0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Maximální vyložení patky je menší než 0,50 * tloušťka patky, výztuž není nutná.</w:t>
      </w:r>
    </w:p>
    <w:p w14:paraId="0E9DD464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podélné výztuže základu ve směru y</w:t>
      </w:r>
    </w:p>
    <w:p w14:paraId="57E9BBD2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0,28 m ≤ 0,30 m</w:t>
      </w:r>
    </w:p>
    <w:p w14:paraId="3CD749AC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>Maximální vyložení patky je menší než 0,50 * tloušťka patky, výztuž není nutná.</w:t>
      </w:r>
    </w:p>
    <w:p w14:paraId="2A3211EB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Posouzení základu na protlačení</w:t>
      </w:r>
    </w:p>
    <w:p w14:paraId="5DE63451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color w:val="000000"/>
          <w:spacing w:val="0"/>
          <w:sz w:val="16"/>
          <w:szCs w:val="16"/>
        </w:rPr>
        <w:t xml:space="preserve">Normálová síla v sloupu = 100,00 </w:t>
      </w:r>
      <w:proofErr w:type="spellStart"/>
      <w:r w:rsidRPr="00552D5E">
        <w:rPr>
          <w:rFonts w:ascii="Arial" w:hAnsi="Arial" w:cs="Arial"/>
          <w:color w:val="000000"/>
          <w:spacing w:val="0"/>
          <w:sz w:val="16"/>
          <w:szCs w:val="16"/>
        </w:rPr>
        <w:t>kN</w:t>
      </w:r>
      <w:proofErr w:type="spellEnd"/>
    </w:p>
    <w:p w14:paraId="6372005C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7AC3"/>
          <w:spacing w:val="0"/>
          <w:sz w:val="16"/>
          <w:szCs w:val="16"/>
        </w:rPr>
        <w:t>Maximální únosnost na obvodu sloupu</w:t>
      </w:r>
    </w:p>
    <w:p w14:paraId="2784A9B5" w14:textId="77777777" w:rsidR="00552D5E" w:rsidRPr="00552D5E" w:rsidRDefault="00552D5E" w:rsidP="00552D5E">
      <w:pPr>
        <w:spacing w:line="7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034"/>
        <w:gridCol w:w="618"/>
        <w:gridCol w:w="184"/>
        <w:gridCol w:w="491"/>
        <w:gridCol w:w="419"/>
      </w:tblGrid>
      <w:tr w:rsidR="00552D5E" w:rsidRPr="00552D5E" w14:paraId="37C1CADB" w14:textId="77777777" w:rsidTr="00552D5E">
        <w:tc>
          <w:tcPr>
            <w:tcW w:w="0" w:type="auto"/>
            <w:tcMar>
              <w:right w:w="80" w:type="dxa"/>
            </w:tcMar>
          </w:tcPr>
          <w:p w14:paraId="276F47E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Síla přenesená roznášením do zákl. půdy</w:t>
            </w:r>
          </w:p>
        </w:tc>
        <w:tc>
          <w:tcPr>
            <w:tcW w:w="0" w:type="auto"/>
            <w:tcMar>
              <w:right w:w="80" w:type="dxa"/>
            </w:tcMar>
          </w:tcPr>
          <w:p w14:paraId="7325C61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0B2CB55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4D35E748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9,77</w:t>
            </w:r>
          </w:p>
        </w:tc>
        <w:tc>
          <w:tcPr>
            <w:tcW w:w="0" w:type="auto"/>
            <w:tcMar>
              <w:right w:w="80" w:type="dxa"/>
            </w:tcMar>
          </w:tcPr>
          <w:p w14:paraId="27F687B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  <w:tr w:rsidR="00552D5E" w:rsidRPr="00552D5E" w14:paraId="1CDA13C9" w14:textId="77777777" w:rsidTr="00552D5E">
        <w:tc>
          <w:tcPr>
            <w:tcW w:w="0" w:type="auto"/>
            <w:tcMar>
              <w:right w:w="80" w:type="dxa"/>
            </w:tcMar>
          </w:tcPr>
          <w:p w14:paraId="208FF6B2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 xml:space="preserve">Síla přenášená smykovou pevností patky </w:t>
            </w:r>
          </w:p>
        </w:tc>
        <w:tc>
          <w:tcPr>
            <w:tcW w:w="0" w:type="auto"/>
            <w:tcMar>
              <w:right w:w="80" w:type="dxa"/>
            </w:tcMar>
          </w:tcPr>
          <w:p w14:paraId="4DF7DAE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</w:p>
        </w:tc>
        <w:tc>
          <w:tcPr>
            <w:tcW w:w="0" w:type="auto"/>
            <w:tcMar>
              <w:right w:w="80" w:type="dxa"/>
            </w:tcMar>
          </w:tcPr>
          <w:p w14:paraId="38960B1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6F344127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90,23</w:t>
            </w:r>
          </w:p>
        </w:tc>
        <w:tc>
          <w:tcPr>
            <w:tcW w:w="0" w:type="auto"/>
            <w:tcMar>
              <w:right w:w="80" w:type="dxa"/>
            </w:tcMar>
          </w:tcPr>
          <w:p w14:paraId="42B4602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kN</w:t>
            </w:r>
            <w:proofErr w:type="spellEnd"/>
          </w:p>
        </w:tc>
      </w:tr>
      <w:tr w:rsidR="00552D5E" w:rsidRPr="00552D5E" w14:paraId="726E4629" w14:textId="77777777" w:rsidTr="00552D5E">
        <w:tc>
          <w:tcPr>
            <w:tcW w:w="0" w:type="auto"/>
            <w:tcMar>
              <w:right w:w="80" w:type="dxa"/>
            </w:tcMar>
          </w:tcPr>
          <w:p w14:paraId="7535C867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Uvažovaný obvod sloupu</w:t>
            </w:r>
          </w:p>
        </w:tc>
        <w:tc>
          <w:tcPr>
            <w:tcW w:w="0" w:type="auto"/>
            <w:tcMar>
              <w:right w:w="80" w:type="dxa"/>
            </w:tcMar>
          </w:tcPr>
          <w:p w14:paraId="2B56151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u</w:t>
            </w:r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0</w:t>
            </w:r>
          </w:p>
        </w:tc>
        <w:tc>
          <w:tcPr>
            <w:tcW w:w="0" w:type="auto"/>
            <w:tcMar>
              <w:right w:w="80" w:type="dxa"/>
            </w:tcMar>
          </w:tcPr>
          <w:p w14:paraId="207344E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01274B4E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1,00</w:t>
            </w:r>
          </w:p>
        </w:tc>
        <w:tc>
          <w:tcPr>
            <w:tcW w:w="0" w:type="auto"/>
            <w:tcMar>
              <w:right w:w="80" w:type="dxa"/>
            </w:tcMar>
          </w:tcPr>
          <w:p w14:paraId="5B80ACB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</w:t>
            </w:r>
          </w:p>
        </w:tc>
      </w:tr>
      <w:tr w:rsidR="00552D5E" w:rsidRPr="00552D5E" w14:paraId="4C308DBE" w14:textId="77777777" w:rsidTr="00552D5E">
        <w:tc>
          <w:tcPr>
            <w:tcW w:w="0" w:type="auto"/>
            <w:tcMar>
              <w:right w:w="80" w:type="dxa"/>
            </w:tcMar>
          </w:tcPr>
          <w:p w14:paraId="0B869739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Smykové napětí na obvodu sloupu</w:t>
            </w:r>
          </w:p>
        </w:tc>
        <w:tc>
          <w:tcPr>
            <w:tcW w:w="0" w:type="auto"/>
            <w:tcMar>
              <w:right w:w="80" w:type="dxa"/>
            </w:tcMar>
          </w:tcPr>
          <w:p w14:paraId="456410CA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v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Ed,max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2AE5003B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2E46B206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0,16</w:t>
            </w:r>
          </w:p>
        </w:tc>
        <w:tc>
          <w:tcPr>
            <w:tcW w:w="0" w:type="auto"/>
            <w:tcMar>
              <w:right w:w="80" w:type="dxa"/>
            </w:tcMar>
          </w:tcPr>
          <w:p w14:paraId="69285ACE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  <w:tr w:rsidR="00552D5E" w:rsidRPr="00552D5E" w14:paraId="2E9D0585" w14:textId="77777777" w:rsidTr="00552D5E">
        <w:tc>
          <w:tcPr>
            <w:tcW w:w="0" w:type="auto"/>
            <w:tcMar>
              <w:right w:w="80" w:type="dxa"/>
            </w:tcMar>
          </w:tcPr>
          <w:p w14:paraId="7DBA83FE" w14:textId="77777777" w:rsidR="00552D5E" w:rsidRPr="00552D5E" w:rsidRDefault="00552D5E" w:rsidP="00552D5E">
            <w:pPr>
              <w:keepNext/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Únosnost na obvodu sloupu</w:t>
            </w:r>
          </w:p>
        </w:tc>
        <w:tc>
          <w:tcPr>
            <w:tcW w:w="0" w:type="auto"/>
            <w:tcMar>
              <w:right w:w="80" w:type="dxa"/>
            </w:tcMar>
          </w:tcPr>
          <w:p w14:paraId="77669C88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v</w:t>
            </w: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position w:val="-3"/>
                <w:sz w:val="13"/>
                <w:szCs w:val="13"/>
              </w:rPr>
              <w:t>Rd,max</w:t>
            </w:r>
            <w:proofErr w:type="spellEnd"/>
          </w:p>
        </w:tc>
        <w:tc>
          <w:tcPr>
            <w:tcW w:w="0" w:type="auto"/>
            <w:tcMar>
              <w:right w:w="80" w:type="dxa"/>
            </w:tcMar>
          </w:tcPr>
          <w:p w14:paraId="369017F3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=</w:t>
            </w:r>
          </w:p>
        </w:tc>
        <w:tc>
          <w:tcPr>
            <w:tcW w:w="0" w:type="auto"/>
            <w:tcMar>
              <w:right w:w="80" w:type="dxa"/>
            </w:tcMar>
          </w:tcPr>
          <w:p w14:paraId="50F39992" w14:textId="77777777" w:rsidR="00552D5E" w:rsidRPr="00552D5E" w:rsidRDefault="00552D5E" w:rsidP="00552D5E">
            <w:pPr>
              <w:spacing w:line="259" w:lineRule="auto"/>
              <w:ind w:firstLine="0"/>
              <w:jc w:val="right"/>
              <w:rPr>
                <w:rFonts w:ascii="Arial" w:hAnsi="Arial" w:cs="Arial"/>
                <w:spacing w:val="0"/>
                <w:sz w:val="16"/>
                <w:szCs w:val="16"/>
              </w:rPr>
            </w:pPr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2,40</w:t>
            </w:r>
          </w:p>
        </w:tc>
        <w:tc>
          <w:tcPr>
            <w:tcW w:w="0" w:type="auto"/>
            <w:tcMar>
              <w:right w:w="80" w:type="dxa"/>
            </w:tcMar>
          </w:tcPr>
          <w:p w14:paraId="2C575D24" w14:textId="77777777" w:rsidR="00552D5E" w:rsidRPr="00552D5E" w:rsidRDefault="00552D5E" w:rsidP="00552D5E">
            <w:pPr>
              <w:spacing w:line="259" w:lineRule="auto"/>
              <w:ind w:firstLine="0"/>
              <w:jc w:val="left"/>
              <w:rPr>
                <w:rFonts w:ascii="Arial" w:hAnsi="Arial" w:cs="Arial"/>
                <w:spacing w:val="0"/>
                <w:sz w:val="16"/>
                <w:szCs w:val="16"/>
              </w:rPr>
            </w:pPr>
            <w:proofErr w:type="spellStart"/>
            <w:r w:rsidRPr="00552D5E">
              <w:rPr>
                <w:rFonts w:ascii="Arial" w:hAnsi="Arial" w:cs="Arial"/>
                <w:color w:val="000000"/>
                <w:spacing w:val="0"/>
                <w:sz w:val="16"/>
                <w:szCs w:val="16"/>
              </w:rPr>
              <w:t>MPa</w:t>
            </w:r>
            <w:proofErr w:type="spellEnd"/>
          </w:p>
        </w:tc>
      </w:tr>
    </w:tbl>
    <w:p w14:paraId="58E9982E" w14:textId="77777777" w:rsidR="00552D5E" w:rsidRPr="00552D5E" w:rsidRDefault="00552D5E" w:rsidP="00552D5E">
      <w:pPr>
        <w:spacing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</w:p>
    <w:p w14:paraId="148006E3" w14:textId="77777777" w:rsidR="00552D5E" w:rsidRPr="00552D5E" w:rsidRDefault="00552D5E" w:rsidP="00552D5E">
      <w:pPr>
        <w:spacing w:before="8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b/>
          <w:color w:val="00A000"/>
          <w:spacing w:val="0"/>
          <w:sz w:val="16"/>
          <w:szCs w:val="16"/>
        </w:rPr>
        <w:t>Základ na protlačení VYHOVUJE</w:t>
      </w:r>
    </w:p>
    <w:p w14:paraId="53AC7B07" w14:textId="41C68A5D" w:rsidR="00552D5E" w:rsidRPr="00552D5E" w:rsidRDefault="00552D5E" w:rsidP="00552D5E">
      <w:pPr>
        <w:spacing w:after="160" w:line="259" w:lineRule="auto"/>
        <w:ind w:firstLine="0"/>
        <w:jc w:val="left"/>
        <w:rPr>
          <w:rFonts w:ascii="Arial" w:hAnsi="Arial" w:cs="Arial"/>
          <w:spacing w:val="0"/>
          <w:sz w:val="16"/>
          <w:szCs w:val="16"/>
        </w:rPr>
      </w:pPr>
      <w:r w:rsidRPr="00552D5E">
        <w:rPr>
          <w:rFonts w:ascii="Arial" w:hAnsi="Arial" w:cs="Arial"/>
          <w:noProof/>
          <w:spacing w:val="0"/>
          <w:sz w:val="16"/>
          <w:szCs w:val="16"/>
        </w:rPr>
        <w:lastRenderedPageBreak/>
        <w:drawing>
          <wp:inline distT="0" distB="0" distL="0" distR="0" wp14:anchorId="78B6E6C1" wp14:editId="7EA7C31F">
            <wp:extent cx="5926455" cy="4459605"/>
            <wp:effectExtent l="0" t="0" r="0" b="0"/>
            <wp:docPr id="109" name="Obrázek 1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 preferRelativeResize="0">
                      <a:picLocks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445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DD421" w14:textId="238BB1CD" w:rsidR="00EB3558" w:rsidRDefault="00EB3558" w:rsidP="00EB3558">
      <w:pPr>
        <w:pStyle w:val="Nadpis2"/>
      </w:pPr>
      <w:bookmarkStart w:id="112" w:name="_Toc85130136"/>
      <w:r>
        <w:t>SO 02 ocelová konstrukce opláštění VZT jednotek</w:t>
      </w:r>
      <w:bookmarkEnd w:id="112"/>
    </w:p>
    <w:p w14:paraId="4130CB3B" w14:textId="5DDF798B" w:rsidR="00EB3558" w:rsidRPr="00EB3558" w:rsidRDefault="00EB3558" w:rsidP="001B5689">
      <w:pPr>
        <w:pStyle w:val="Nadpis3"/>
      </w:pPr>
      <w:bookmarkStart w:id="113" w:name="_Toc85130137"/>
      <w:r>
        <w:t>Model</w:t>
      </w:r>
      <w:bookmarkEnd w:id="113"/>
    </w:p>
    <w:p w14:paraId="2FA7FE5E" w14:textId="77777777" w:rsidR="00EB3558" w:rsidRDefault="00EB3558" w:rsidP="001B5689">
      <w:pPr>
        <w:ind w:firstLine="0"/>
      </w:pPr>
      <w:r w:rsidRPr="004F7523">
        <w:rPr>
          <w:noProof/>
        </w:rPr>
        <w:drawing>
          <wp:inline distT="0" distB="0" distL="0" distR="0" wp14:anchorId="19C9E2E1" wp14:editId="04F5871C">
            <wp:extent cx="5083791" cy="2710419"/>
            <wp:effectExtent l="0" t="0" r="3175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931" cy="2713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D1767" w14:textId="13108DFE" w:rsidR="001B5689" w:rsidRDefault="001B5689" w:rsidP="001B5689">
      <w:pPr>
        <w:pStyle w:val="Nadpis3"/>
      </w:pPr>
      <w:bookmarkStart w:id="114" w:name="_Toc85130138"/>
      <w:r>
        <w:t>Materiály</w:t>
      </w:r>
      <w:bookmarkEnd w:id="114"/>
    </w:p>
    <w:tbl>
      <w:tblPr>
        <w:tblW w:w="9306" w:type="dxa"/>
        <w:tblInd w:w="42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1204"/>
        <w:gridCol w:w="1204"/>
        <w:gridCol w:w="1252"/>
        <w:gridCol w:w="1156"/>
        <w:gridCol w:w="1252"/>
        <w:gridCol w:w="1445"/>
        <w:gridCol w:w="1119"/>
      </w:tblGrid>
      <w:tr w:rsidR="00C231C5" w:rsidRPr="00C231C5" w14:paraId="1491D1DA" w14:textId="77777777" w:rsidTr="00C231C5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8C37583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Mat.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D7FF2EB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0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96D58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Modul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58A395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Poissonův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 xml:space="preserve"> </w:t>
            </w: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15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C6994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Objem. tíha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F2C92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tepl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 xml:space="preserve">. </w:t>
            </w: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rozt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1445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1AC16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Souč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. spolehlivosti</w:t>
            </w:r>
          </w:p>
        </w:tc>
        <w:tc>
          <w:tcPr>
            <w:tcW w:w="111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57A015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Materiálový</w:t>
            </w:r>
          </w:p>
        </w:tc>
      </w:tr>
      <w:tr w:rsidR="00C231C5" w:rsidRPr="00C231C5" w14:paraId="538B6601" w14:textId="77777777" w:rsidTr="00C231C5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92C65F9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750C9C3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E [</w:t>
            </w: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159228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G [</w:t>
            </w: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MPa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38F0D22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Symbol" w:hAnsi="Symbol" w:cs="Arial"/>
                <w:spacing w:val="0"/>
                <w:sz w:val="16"/>
                <w:szCs w:val="24"/>
              </w:rPr>
              <w:t>n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1F794B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 xml:space="preserve"> [</w:t>
            </w: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kN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/m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3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210EF4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 xml:space="preserve"> [1/K]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EB80C2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Symbol" w:hAnsi="Symbol" w:cs="Arial"/>
                <w:spacing w:val="0"/>
                <w:sz w:val="16"/>
                <w:szCs w:val="24"/>
              </w:rPr>
              <w:t>g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M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 xml:space="preserve"> [-]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5B6DEBB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model</w:t>
            </w:r>
          </w:p>
        </w:tc>
      </w:tr>
      <w:tr w:rsidR="00C231C5" w:rsidRPr="00C231C5" w14:paraId="0C36B27F" w14:textId="77777777" w:rsidTr="00C231C5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D5057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lastRenderedPageBreak/>
              <w:t>1</w:t>
            </w:r>
          </w:p>
        </w:tc>
        <w:tc>
          <w:tcPr>
            <w:tcW w:w="8632" w:type="dxa"/>
            <w:gridSpan w:val="7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83E61B1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Ocel S 235 JR | CSN EN 10025-2:2004-11</w:t>
            </w:r>
          </w:p>
        </w:tc>
      </w:tr>
      <w:tr w:rsidR="00C231C5" w:rsidRPr="00C231C5" w14:paraId="65BB55A6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96A7AE5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4F964F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210000.000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EA3B718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80769.200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9B3D955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0.300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3A53B8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78.50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4E9F6AD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1.20E-05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EA900A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48AA3D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  <w:tr w:rsidR="00C231C5" w:rsidRPr="00C231C5" w14:paraId="0E6075F3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D1C181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8632" w:type="dxa"/>
            <w:gridSpan w:val="7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FF969E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Beton C25/30 | EN 1992-1-1:2004/A1:2014</w:t>
            </w:r>
          </w:p>
        </w:tc>
      </w:tr>
      <w:tr w:rsidR="00C231C5" w:rsidRPr="00C231C5" w14:paraId="6FBABB07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599932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FAE97D5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31000.000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803925B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12916.700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C128DF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0.200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EDC2B11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25.00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F6D272F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1.00E-05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985013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E8CEF0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Izotropní lineárně elastický</w:t>
            </w:r>
          </w:p>
        </w:tc>
      </w:tr>
    </w:tbl>
    <w:p w14:paraId="7D23F208" w14:textId="42AB1058" w:rsidR="001B5689" w:rsidRDefault="001B5689" w:rsidP="00C231C5">
      <w:pPr>
        <w:ind w:firstLine="0"/>
      </w:pPr>
    </w:p>
    <w:p w14:paraId="4DDFAD5D" w14:textId="6E6F7430" w:rsidR="00C231C5" w:rsidRDefault="00C231C5" w:rsidP="00C231C5">
      <w:pPr>
        <w:pStyle w:val="Nadpis3"/>
      </w:pPr>
      <w:bookmarkStart w:id="115" w:name="_Toc85130139"/>
      <w:r>
        <w:t>Průřezy</w:t>
      </w:r>
      <w:bookmarkEnd w:id="115"/>
    </w:p>
    <w:tbl>
      <w:tblPr>
        <w:tblW w:w="9306" w:type="dxa"/>
        <w:tblInd w:w="42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674"/>
        <w:gridCol w:w="1252"/>
        <w:gridCol w:w="1252"/>
        <w:gridCol w:w="1252"/>
        <w:gridCol w:w="1083"/>
        <w:gridCol w:w="1129"/>
        <w:gridCol w:w="998"/>
        <w:gridCol w:w="992"/>
      </w:tblGrid>
      <w:tr w:rsidR="00C231C5" w:rsidRPr="00C231C5" w14:paraId="3644B438" w14:textId="77777777" w:rsidTr="00C231C5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92A134B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Průřez</w:t>
            </w:r>
          </w:p>
        </w:tc>
        <w:tc>
          <w:tcPr>
            <w:tcW w:w="67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E331C5B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Mater.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D3AF6B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T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FD65F9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3DF3F3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I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4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08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FC479BC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Hlavní osy</w:t>
            </w:r>
          </w:p>
        </w:tc>
        <w:tc>
          <w:tcPr>
            <w:tcW w:w="112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F7EED92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Natočení</w:t>
            </w:r>
          </w:p>
        </w:tc>
        <w:tc>
          <w:tcPr>
            <w:tcW w:w="1990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6CF6CB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Celkové rozměry [mm]</w:t>
            </w:r>
          </w:p>
        </w:tc>
      </w:tr>
      <w:tr w:rsidR="00C231C5" w:rsidRPr="00C231C5" w14:paraId="4384C146" w14:textId="77777777" w:rsidTr="00C231C5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4C2A688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A7B6F3F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C67947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A [mm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CB64A48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y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84C6B79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A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  <w:vertAlign w:val="subscript"/>
              </w:rPr>
              <w:t>z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 xml:space="preserve"> [mm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  <w:vertAlign w:val="superscript"/>
              </w:rPr>
              <w:t>2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]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6C3C71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 xml:space="preserve"> [°]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FB997CB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Symbol" w:hAnsi="Symbol" w:cs="Arial"/>
                <w:spacing w:val="0"/>
                <w:sz w:val="16"/>
                <w:szCs w:val="24"/>
              </w:rPr>
              <w:t>a</w:t>
            </w: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' [°]</w:t>
            </w:r>
          </w:p>
        </w:tc>
        <w:tc>
          <w:tcPr>
            <w:tcW w:w="99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E0129CC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Šířka b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DAD7C42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Výška h</w:t>
            </w:r>
          </w:p>
        </w:tc>
      </w:tr>
      <w:tr w:rsidR="00C231C5" w:rsidRPr="00C231C5" w14:paraId="10B7BD92" w14:textId="77777777" w:rsidTr="00C231C5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6F7775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8632" w:type="dxa"/>
            <w:gridSpan w:val="8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EAA276F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RRO 120x80x4 | Ferona - EN 10219</w:t>
            </w:r>
          </w:p>
        </w:tc>
      </w:tr>
      <w:tr w:rsidR="00C231C5" w:rsidRPr="00C231C5" w14:paraId="7963A0B1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F04169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30A3BE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AA8CFFB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3310000.0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93F997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2950000.0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7EF366E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1570000.0</w:t>
            </w: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F080FC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35100E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59C9B0D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80.0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F5023C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120.0</w:t>
            </w:r>
          </w:p>
        </w:tc>
      </w:tr>
      <w:tr w:rsidR="00C231C5" w:rsidRPr="00C231C5" w14:paraId="523D34A6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E18B1E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46D60F5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32D447C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1490.0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AA92CB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457.1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724BF33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834.9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7C7B7C8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2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3E24C99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BA1545D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72E31E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31C5" w:rsidRPr="00C231C5" w14:paraId="4DE5C7CB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1993F5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8632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4DD4B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QRO 120x120x4 | Ferona - EN 10219</w:t>
            </w:r>
          </w:p>
        </w:tc>
      </w:tr>
      <w:tr w:rsidR="00C231C5" w:rsidRPr="00C231C5" w14:paraId="01CE6331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32E9EC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8CE3B9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08FDFC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6370000.0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048BD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4020000.0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B762C32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4020000.0</w:t>
            </w: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8A59A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9D125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D5447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120.0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5B026D3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120.0</w:t>
            </w:r>
          </w:p>
        </w:tc>
      </w:tr>
      <w:tr w:rsidR="00C231C5" w:rsidRPr="00C231C5" w14:paraId="528F9EF3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5C0101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43517AD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3D9F481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1810.0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B85DC9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780.3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96C83FF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780.3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31079EC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2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A22139F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857A02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4A755B3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31C5" w:rsidRPr="00C231C5" w14:paraId="4E084935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D1B1E8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3</w:t>
            </w:r>
          </w:p>
        </w:tc>
        <w:tc>
          <w:tcPr>
            <w:tcW w:w="8632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9A3052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RRO 120x60x4 | Ferona - EN 10219</w:t>
            </w:r>
          </w:p>
        </w:tc>
      </w:tr>
      <w:tr w:rsidR="00C231C5" w:rsidRPr="00C231C5" w14:paraId="5110D6EF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EED530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1969558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EC497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2010000.0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BCAC3F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2410000.0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CCD29AF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812000.0</w:t>
            </w: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5C4EC9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EB4A09E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827F6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60.0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35D65A3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120.0</w:t>
            </w:r>
          </w:p>
        </w:tc>
      </w:tr>
      <w:tr w:rsidR="00C231C5" w:rsidRPr="00C231C5" w14:paraId="49E3060B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E127BEC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628D231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7148A41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1330.0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A089B2F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301.0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7361D1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854.3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205B12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2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F68E8F2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6BD815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F173F4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31C5" w:rsidRPr="00C231C5" w14:paraId="153BE99F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6BB4E1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4</w:t>
            </w:r>
          </w:p>
        </w:tc>
        <w:tc>
          <w:tcPr>
            <w:tcW w:w="8632" w:type="dxa"/>
            <w:gridSpan w:val="8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006F042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RRO 100x60x3 | Ferona - EN 10219</w:t>
            </w:r>
          </w:p>
        </w:tc>
      </w:tr>
      <w:tr w:rsidR="00C231C5" w:rsidRPr="00C231C5" w14:paraId="7CD1C037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67E43D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4FD6919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 xml:space="preserve">    1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8B59D5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1220000.0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A6170A9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1210000.0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2BF8BB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546000.0</w:t>
            </w: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CF20902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C505ADC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0.00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1BA6831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60.0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3BD11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100.0</w:t>
            </w:r>
          </w:p>
        </w:tc>
      </w:tr>
      <w:tr w:rsidR="00C231C5" w:rsidRPr="00C231C5" w14:paraId="63D1E29F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5C7F2CC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2BA367B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CC8D34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901.0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F5DB59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247.4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90C2C2F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528.9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307E81C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112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1603645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30E9C1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28783A3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5AA02CB3" w14:textId="77777777" w:rsidR="00C231C5" w:rsidRDefault="00C231C5" w:rsidP="00C231C5">
      <w:pPr>
        <w:ind w:firstLine="0"/>
      </w:pPr>
    </w:p>
    <w:p w14:paraId="77D50392" w14:textId="410A36E2" w:rsidR="001B5689" w:rsidRDefault="001B5689" w:rsidP="001B5689">
      <w:pPr>
        <w:pStyle w:val="Nadpis3"/>
      </w:pPr>
      <w:bookmarkStart w:id="116" w:name="_Toc85130140"/>
      <w:r>
        <w:t>Zatížení</w:t>
      </w:r>
      <w:bookmarkEnd w:id="116"/>
    </w:p>
    <w:tbl>
      <w:tblPr>
        <w:tblW w:w="9306" w:type="dxa"/>
        <w:tblInd w:w="42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650"/>
        <w:gridCol w:w="2650"/>
        <w:gridCol w:w="770"/>
        <w:gridCol w:w="861"/>
        <w:gridCol w:w="850"/>
        <w:gridCol w:w="851"/>
      </w:tblGrid>
      <w:tr w:rsidR="00C231C5" w:rsidRPr="00C231C5" w14:paraId="30031F77" w14:textId="77777777" w:rsidTr="00C231C5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E73EF4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0AF2D6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6E254F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EN 1990 | ČSN</w:t>
            </w:r>
          </w:p>
        </w:tc>
        <w:tc>
          <w:tcPr>
            <w:tcW w:w="3332" w:type="dxa"/>
            <w:gridSpan w:val="4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B9A0D7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Vlastní tíha - Součinitel ve směru</w:t>
            </w:r>
          </w:p>
        </w:tc>
      </w:tr>
      <w:tr w:rsidR="00C231C5" w:rsidRPr="00C231C5" w14:paraId="1780DBEF" w14:textId="77777777" w:rsidTr="00C231C5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2DAE988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stav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33DBCF5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zatěž</w:t>
            </w:r>
            <w:proofErr w:type="spellEnd"/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. stavu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286BF7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Kategorie účinků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66C65D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Aktivní</w:t>
            </w:r>
          </w:p>
        </w:tc>
        <w:tc>
          <w:tcPr>
            <w:tcW w:w="86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78BBDA1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X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6F678C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Y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883E8A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6"/>
                <w:szCs w:val="24"/>
              </w:rPr>
              <w:t>Z</w:t>
            </w:r>
          </w:p>
        </w:tc>
      </w:tr>
      <w:tr w:rsidR="00C231C5" w:rsidRPr="00C231C5" w14:paraId="40CA68AC" w14:textId="77777777" w:rsidTr="00C231C5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5821912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B0898B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  <w:tc>
          <w:tcPr>
            <w:tcW w:w="26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3D666E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Stálé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36E3B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x</w:t>
            </w:r>
          </w:p>
        </w:tc>
        <w:tc>
          <w:tcPr>
            <w:tcW w:w="86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BCAD2F8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F0C7F1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0.000</w:t>
            </w:r>
          </w:p>
        </w:tc>
        <w:tc>
          <w:tcPr>
            <w:tcW w:w="85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D7446BD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1.000</w:t>
            </w:r>
          </w:p>
        </w:tc>
      </w:tr>
      <w:tr w:rsidR="00C231C5" w:rsidRPr="00C231C5" w14:paraId="0D00FF5F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01E682D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98F4A1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Vítr A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19E943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Vítr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167CD0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3BF30B9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8BCF809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484280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31C5" w:rsidRPr="00C231C5" w14:paraId="039DB285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A519D2D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807B3FF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Vítr B</w:t>
            </w: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A90FFCC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Vítr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7B21DDC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305837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B500E9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EF0B6B2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  <w:tr w:rsidR="00C231C5" w:rsidRPr="00C231C5" w14:paraId="52B0EDBF" w14:textId="77777777" w:rsidTr="00C231C5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3D6425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DBC4CB6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Vítr C</w:t>
            </w:r>
          </w:p>
        </w:tc>
        <w:tc>
          <w:tcPr>
            <w:tcW w:w="26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BD7D00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Vítr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154D504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C231C5">
              <w:rPr>
                <w:rFonts w:ascii="Calibri" w:hAnsi="Calibri" w:cs="Arial"/>
                <w:spacing w:val="0"/>
                <w:sz w:val="14"/>
                <w:szCs w:val="24"/>
              </w:rPr>
              <w:t>-</w:t>
            </w:r>
          </w:p>
        </w:tc>
        <w:tc>
          <w:tcPr>
            <w:tcW w:w="86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E7CDBEF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70E45BA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995CB9D" w14:textId="77777777" w:rsidR="00C231C5" w:rsidRPr="00C231C5" w:rsidRDefault="00C231C5" w:rsidP="00C231C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</w:tr>
    </w:tbl>
    <w:p w14:paraId="6D0D1A09" w14:textId="31FA6FF6" w:rsidR="00C231C5" w:rsidRDefault="00C231C5" w:rsidP="00C231C5">
      <w:pPr>
        <w:ind w:firstLine="0"/>
      </w:pPr>
    </w:p>
    <w:p w14:paraId="6FA6100C" w14:textId="36630B7E" w:rsidR="00C231C5" w:rsidRDefault="004E45F3" w:rsidP="00C231C5">
      <w:pPr>
        <w:ind w:firstLine="0"/>
      </w:pPr>
      <w:r w:rsidRPr="004E45F3">
        <w:rPr>
          <w:noProof/>
        </w:rPr>
        <w:drawing>
          <wp:inline distT="0" distB="0" distL="0" distR="0" wp14:anchorId="7F11887D" wp14:editId="5A4CE09D">
            <wp:extent cx="5976620" cy="2686685"/>
            <wp:effectExtent l="0" t="0" r="5080" b="0"/>
            <wp:docPr id="454" name="Obrázek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68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AF4F5" w14:textId="008B8499" w:rsidR="00C231C5" w:rsidRDefault="00C231C5" w:rsidP="00C231C5">
      <w:pPr>
        <w:ind w:firstLine="0"/>
      </w:pPr>
    </w:p>
    <w:p w14:paraId="036A8A6C" w14:textId="70E4BF8D" w:rsidR="004E45F3" w:rsidRDefault="004E45F3" w:rsidP="00C231C5">
      <w:pPr>
        <w:ind w:firstLine="0"/>
      </w:pPr>
      <w:r w:rsidRPr="004E45F3">
        <w:rPr>
          <w:noProof/>
        </w:rPr>
        <w:lastRenderedPageBreak/>
        <w:drawing>
          <wp:inline distT="0" distB="0" distL="0" distR="0" wp14:anchorId="4A0A675B" wp14:editId="5251BDA7">
            <wp:extent cx="5976620" cy="2686685"/>
            <wp:effectExtent l="0" t="0" r="5080" b="0"/>
            <wp:docPr id="455" name="Obrázek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68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1F7AD" w14:textId="481090B3" w:rsidR="004E45F3" w:rsidRDefault="004E45F3" w:rsidP="00C231C5">
      <w:pPr>
        <w:ind w:firstLine="0"/>
      </w:pPr>
    </w:p>
    <w:p w14:paraId="3E8BFA8B" w14:textId="4DC7B11C" w:rsidR="004E45F3" w:rsidRDefault="004E45F3" w:rsidP="00C231C5">
      <w:pPr>
        <w:ind w:firstLine="0"/>
      </w:pPr>
      <w:r w:rsidRPr="004E45F3">
        <w:rPr>
          <w:noProof/>
        </w:rPr>
        <w:drawing>
          <wp:inline distT="0" distB="0" distL="0" distR="0" wp14:anchorId="530C3F07" wp14:editId="24E5889C">
            <wp:extent cx="5976620" cy="2686685"/>
            <wp:effectExtent l="0" t="0" r="5080" b="0"/>
            <wp:docPr id="456" name="Obrázek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68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92A91" w14:textId="2515BB06" w:rsidR="004E45F3" w:rsidRDefault="004E45F3" w:rsidP="00C231C5">
      <w:pPr>
        <w:ind w:firstLine="0"/>
      </w:pPr>
    </w:p>
    <w:p w14:paraId="4DB48E46" w14:textId="742A21F2" w:rsidR="004E45F3" w:rsidRDefault="004E45F3" w:rsidP="00C231C5">
      <w:pPr>
        <w:ind w:firstLine="0"/>
      </w:pPr>
      <w:r w:rsidRPr="004E45F3">
        <w:rPr>
          <w:noProof/>
        </w:rPr>
        <w:drawing>
          <wp:inline distT="0" distB="0" distL="0" distR="0" wp14:anchorId="5FD92C3C" wp14:editId="14B69374">
            <wp:extent cx="5976620" cy="2686685"/>
            <wp:effectExtent l="0" t="0" r="5080" b="0"/>
            <wp:docPr id="457" name="Obrázek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68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7D40F" w14:textId="5A5D7357" w:rsidR="001B5689" w:rsidRDefault="001B5689" w:rsidP="001B5689">
      <w:pPr>
        <w:pStyle w:val="Nadpis3"/>
      </w:pPr>
      <w:bookmarkStart w:id="117" w:name="_Toc85130141"/>
      <w:r>
        <w:lastRenderedPageBreak/>
        <w:t>Kombinace zatížení</w:t>
      </w:r>
      <w:bookmarkEnd w:id="117"/>
    </w:p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481"/>
        <w:gridCol w:w="3662"/>
        <w:gridCol w:w="481"/>
        <w:gridCol w:w="770"/>
        <w:gridCol w:w="770"/>
        <w:gridCol w:w="2799"/>
      </w:tblGrid>
      <w:tr w:rsidR="004E45F3" w:rsidRPr="004E45F3" w14:paraId="177FE1ED" w14:textId="77777777" w:rsidTr="00F67234">
        <w:trPr>
          <w:tblHeader/>
        </w:trPr>
        <w:tc>
          <w:tcPr>
            <w:tcW w:w="963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B4E9F2" w14:textId="78DE2181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20"/>
                <w:szCs w:val="28"/>
              </w:rPr>
            </w:pPr>
            <w:r w:rsidRPr="004E45F3">
              <w:rPr>
                <w:rFonts w:ascii="Calibri" w:hAnsi="Calibri" w:cs="Arial"/>
                <w:b/>
                <w:bCs/>
                <w:spacing w:val="0"/>
                <w:sz w:val="20"/>
                <w:szCs w:val="28"/>
              </w:rPr>
              <w:t>Kombinace zatížení</w:t>
            </w:r>
          </w:p>
        </w:tc>
      </w:tr>
      <w:tr w:rsidR="004E45F3" w:rsidRPr="004E45F3" w14:paraId="7803B6C2" w14:textId="77777777" w:rsidTr="004E45F3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0B01FD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4143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15805EC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Kombinace zatížení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8E825B9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4334" w:type="dxa"/>
            <w:gridSpan w:val="3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CFBEEC4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4E45F3" w:rsidRPr="004E45F3" w14:paraId="1976C44C" w14:textId="77777777" w:rsidTr="004E45F3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1871D59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zatížení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77DB652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NS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CC86392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EA0B494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č.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63C51C2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Součinitel</w:t>
            </w:r>
          </w:p>
        </w:tc>
        <w:tc>
          <w:tcPr>
            <w:tcW w:w="3564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319379A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Zatěžovací stav</w:t>
            </w:r>
          </w:p>
        </w:tc>
      </w:tr>
      <w:tr w:rsidR="004E45F3" w:rsidRPr="004E45F3" w14:paraId="265ECC42" w14:textId="77777777" w:rsidTr="004E45F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5557AB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KZ1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11146EF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EDB3CEE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1.35*ZS1</w:t>
            </w:r>
          </w:p>
        </w:tc>
        <w:tc>
          <w:tcPr>
            <w:tcW w:w="48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BBD44E8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7097F4E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1.35</w:t>
            </w:r>
          </w:p>
        </w:tc>
        <w:tc>
          <w:tcPr>
            <w:tcW w:w="770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265931A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C91605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</w:tr>
      <w:tr w:rsidR="004E45F3" w:rsidRPr="004E45F3" w14:paraId="0AB3B815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DCEBEFE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KZ2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F81E6E6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583CA1D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 + 1.5*ZS2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ED9C18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58A0B3A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BDD86FD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C90665C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</w:tr>
      <w:tr w:rsidR="004E45F3" w:rsidRPr="004E45F3" w14:paraId="2CEE773D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BA9BD3F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CDD588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8858C5C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66689FA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6C80C84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39515D7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973DCE8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Vítr A</w:t>
            </w:r>
          </w:p>
        </w:tc>
      </w:tr>
      <w:tr w:rsidR="004E45F3" w:rsidRPr="004E45F3" w14:paraId="1B7B68A7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3613986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KZ3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E8A5C4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F2C331C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 + 1.5*ZS3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7DB18A04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F08BB48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D058E80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9389A1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</w:tr>
      <w:tr w:rsidR="004E45F3" w:rsidRPr="004E45F3" w14:paraId="7ED3DD0F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86A866A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9B36FBE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3D2A0B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26B89E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29565F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387482ED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8CF96AA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Vítr B</w:t>
            </w:r>
          </w:p>
        </w:tc>
      </w:tr>
      <w:tr w:rsidR="004E45F3" w:rsidRPr="004E45F3" w14:paraId="59E8A4BD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D47878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KZ4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21E5C5A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STR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1C9AA7C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 + 1.5*ZS4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09E1CF5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CC9A889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F537F3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143322D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</w:tr>
      <w:tr w:rsidR="004E45F3" w:rsidRPr="004E45F3" w14:paraId="49589E11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D04CFEF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CA9E588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CD766DA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E9187DE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0164537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1.50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16A023B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AE4749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Vítr C</w:t>
            </w:r>
          </w:p>
        </w:tc>
      </w:tr>
      <w:tr w:rsidR="004E45F3" w:rsidRPr="004E45F3" w14:paraId="745150CE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7B4BF46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KZ5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C1ADD1D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DA15E9A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2B71535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4B5753D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5F569D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48A9A6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</w:tr>
      <w:tr w:rsidR="004E45F3" w:rsidRPr="004E45F3" w14:paraId="0BBA0A0E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E95D94E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KZ6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5BE89E3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BC8960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 + ZS2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0EF25C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1883CF3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296F5F7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466EDB5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</w:tr>
      <w:tr w:rsidR="004E45F3" w:rsidRPr="004E45F3" w14:paraId="09E70DDE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B2071A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6B436AF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6AA2A187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C1B9C98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A536A48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D2117C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ZS2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799951E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Vítr A</w:t>
            </w:r>
          </w:p>
        </w:tc>
      </w:tr>
      <w:tr w:rsidR="004E45F3" w:rsidRPr="004E45F3" w14:paraId="5648293B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00BAB22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KZ7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AB0F4A4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1A627BF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 + ZS3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6E4FAEA3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1EBA4C5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81CCF4A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14492CCB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</w:tr>
      <w:tr w:rsidR="004E45F3" w:rsidRPr="004E45F3" w14:paraId="3208D778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2962B332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A815B2E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5F93E1A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743C93C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0E8BE448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27C15DB2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ZS3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auto"/>
          </w:tcPr>
          <w:p w14:paraId="403450B4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Vítr B</w:t>
            </w:r>
          </w:p>
        </w:tc>
      </w:tr>
      <w:tr w:rsidR="004E45F3" w:rsidRPr="004E45F3" w14:paraId="18E58646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183ED46A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KZ8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D67945D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S Ch</w:t>
            </w:r>
          </w:p>
        </w:tc>
        <w:tc>
          <w:tcPr>
            <w:tcW w:w="3662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9B393EB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 + ZS4</w:t>
            </w: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93E79F0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CD89E5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D3E50C2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ZS1</w:t>
            </w:r>
          </w:p>
        </w:tc>
        <w:tc>
          <w:tcPr>
            <w:tcW w:w="2794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3AACF952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proofErr w:type="spellStart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Vl</w:t>
            </w:r>
            <w:proofErr w:type="spellEnd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. tíha + opláštění</w:t>
            </w:r>
          </w:p>
        </w:tc>
      </w:tr>
      <w:tr w:rsidR="004E45F3" w:rsidRPr="004E45F3" w14:paraId="7B8F1719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85CE9D9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F83E912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2913D11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8E093BB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A9075FA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righ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1.00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730ADA33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ZS4</w:t>
            </w:r>
          </w:p>
        </w:tc>
        <w:tc>
          <w:tcPr>
            <w:tcW w:w="279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261C354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Vítr C</w:t>
            </w:r>
          </w:p>
        </w:tc>
      </w:tr>
    </w:tbl>
    <w:p w14:paraId="377C3847" w14:textId="51F86B4C" w:rsidR="001B5689" w:rsidRDefault="001B5689" w:rsidP="001B5689"/>
    <w:tbl>
      <w:tblPr>
        <w:tblW w:w="9637" w:type="dxa"/>
        <w:tblInd w:w="50" w:type="dxa"/>
        <w:tblLayout w:type="fixed"/>
        <w:tblCellMar>
          <w:top w:w="20" w:type="dxa"/>
          <w:left w:w="50" w:type="dxa"/>
          <w:bottom w:w="20" w:type="dxa"/>
          <w:right w:w="50" w:type="dxa"/>
        </w:tblCellMar>
        <w:tblLook w:val="0000" w:firstRow="0" w:lastRow="0" w:firstColumn="0" w:lastColumn="0" w:noHBand="0" w:noVBand="0"/>
      </w:tblPr>
      <w:tblGrid>
        <w:gridCol w:w="674"/>
        <w:gridCol w:w="2312"/>
        <w:gridCol w:w="6651"/>
      </w:tblGrid>
      <w:tr w:rsidR="004E45F3" w:rsidRPr="004E45F3" w14:paraId="0D9D1C06" w14:textId="77777777" w:rsidTr="00F67234">
        <w:trPr>
          <w:tblHeader/>
        </w:trPr>
        <w:tc>
          <w:tcPr>
            <w:tcW w:w="96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DA668E" w14:textId="3BA5705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b/>
                <w:bCs/>
                <w:spacing w:val="0"/>
                <w:sz w:val="20"/>
                <w:szCs w:val="28"/>
              </w:rPr>
            </w:pPr>
            <w:r w:rsidRPr="004E45F3">
              <w:rPr>
                <w:rFonts w:ascii="Calibri" w:hAnsi="Calibri" w:cs="Arial"/>
                <w:b/>
                <w:bCs/>
                <w:spacing w:val="0"/>
                <w:sz w:val="20"/>
                <w:szCs w:val="28"/>
              </w:rPr>
              <w:t>Kombinace výsledků</w:t>
            </w:r>
          </w:p>
        </w:tc>
      </w:tr>
      <w:tr w:rsidR="004E45F3" w:rsidRPr="004E45F3" w14:paraId="2322FD1E" w14:textId="77777777" w:rsidTr="004E45F3">
        <w:trPr>
          <w:tblHeader/>
        </w:trPr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5F48BBC3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proofErr w:type="spellStart"/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Kombin</w:t>
            </w:r>
            <w:proofErr w:type="spellEnd"/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.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045820C7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  <w:tc>
          <w:tcPr>
            <w:tcW w:w="664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14:paraId="43EE2C36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</w:p>
        </w:tc>
      </w:tr>
      <w:tr w:rsidR="004E45F3" w:rsidRPr="004E45F3" w14:paraId="27D21257" w14:textId="77777777" w:rsidTr="004E45F3">
        <w:trPr>
          <w:tblHeader/>
        </w:trPr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0553826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výsledků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057D1E3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Označení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41BC144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6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6"/>
                <w:szCs w:val="24"/>
              </w:rPr>
              <w:t>Zatěžování</w:t>
            </w:r>
          </w:p>
        </w:tc>
      </w:tr>
      <w:tr w:rsidR="004E45F3" w:rsidRPr="004E45F3" w14:paraId="1BE16EC1" w14:textId="77777777" w:rsidTr="004E45F3"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11655C4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KV1</w:t>
            </w:r>
          </w:p>
        </w:tc>
        <w:tc>
          <w:tcPr>
            <w:tcW w:w="231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0E528F5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 xml:space="preserve">MSÚ (STR/GEO) - trvalá/dočasná - </w:t>
            </w:r>
            <w:proofErr w:type="spellStart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rovn</w:t>
            </w:r>
            <w:proofErr w:type="spellEnd"/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. 6.10</w:t>
            </w:r>
          </w:p>
        </w:tc>
        <w:tc>
          <w:tcPr>
            <w:tcW w:w="664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260EFEF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KZ1/s nebo do KZ4</w:t>
            </w:r>
          </w:p>
        </w:tc>
      </w:tr>
      <w:tr w:rsidR="004E45F3" w:rsidRPr="004E45F3" w14:paraId="7033E20E" w14:textId="77777777" w:rsidTr="004E45F3">
        <w:tc>
          <w:tcPr>
            <w:tcW w:w="67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262AE2B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KV2</w:t>
            </w:r>
          </w:p>
        </w:tc>
        <w:tc>
          <w:tcPr>
            <w:tcW w:w="231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EC0691D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MSP - charakteristická</w:t>
            </w:r>
          </w:p>
        </w:tc>
        <w:tc>
          <w:tcPr>
            <w:tcW w:w="664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68D2793" w14:textId="77777777" w:rsidR="004E45F3" w:rsidRPr="004E45F3" w:rsidRDefault="004E45F3" w:rsidP="004E45F3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rPr>
                <w:rFonts w:ascii="Calibri" w:hAnsi="Calibri" w:cs="Arial"/>
                <w:spacing w:val="0"/>
                <w:sz w:val="14"/>
                <w:szCs w:val="24"/>
              </w:rPr>
            </w:pPr>
            <w:r w:rsidRPr="004E45F3">
              <w:rPr>
                <w:rFonts w:ascii="Calibri" w:hAnsi="Calibri" w:cs="Arial"/>
                <w:spacing w:val="0"/>
                <w:sz w:val="14"/>
                <w:szCs w:val="24"/>
              </w:rPr>
              <w:t>KZ5/s nebo do KZ8</w:t>
            </w:r>
          </w:p>
        </w:tc>
      </w:tr>
    </w:tbl>
    <w:p w14:paraId="42392A3C" w14:textId="261621A8" w:rsidR="004E45F3" w:rsidRDefault="004E45F3" w:rsidP="001B5689"/>
    <w:p w14:paraId="5DFE6381" w14:textId="6449CF00" w:rsidR="001B5689" w:rsidRDefault="001B5689" w:rsidP="001B5689">
      <w:pPr>
        <w:pStyle w:val="Nadpis3"/>
      </w:pPr>
      <w:bookmarkStart w:id="118" w:name="_Toc85130142"/>
      <w:r>
        <w:t>Vnitřní síly</w:t>
      </w:r>
      <w:bookmarkEnd w:id="118"/>
    </w:p>
    <w:p w14:paraId="164B335E" w14:textId="497B7688" w:rsidR="001B5689" w:rsidRDefault="001B5689" w:rsidP="004E45F3">
      <w:pPr>
        <w:ind w:firstLine="0"/>
      </w:pPr>
    </w:p>
    <w:p w14:paraId="207F2370" w14:textId="1DC9FDC1" w:rsidR="004E45F3" w:rsidRDefault="00E112CB" w:rsidP="004E45F3">
      <w:pPr>
        <w:ind w:firstLine="0"/>
      </w:pPr>
      <w:r w:rsidRPr="00E112CB">
        <w:rPr>
          <w:noProof/>
        </w:rPr>
        <w:drawing>
          <wp:inline distT="0" distB="0" distL="0" distR="0" wp14:anchorId="6D9AF58E" wp14:editId="3B438742">
            <wp:extent cx="5976620" cy="2562225"/>
            <wp:effectExtent l="0" t="0" r="5080" b="9525"/>
            <wp:docPr id="458" name="Obrázek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C2378" w14:textId="36A7A5F6" w:rsidR="004E45F3" w:rsidRDefault="004E45F3" w:rsidP="004E45F3">
      <w:pPr>
        <w:ind w:firstLine="0"/>
      </w:pPr>
    </w:p>
    <w:p w14:paraId="5896A86E" w14:textId="4E77156B" w:rsidR="00E112CB" w:rsidRDefault="00E112CB" w:rsidP="004E45F3">
      <w:pPr>
        <w:ind w:firstLine="0"/>
      </w:pPr>
      <w:r w:rsidRPr="00E112CB">
        <w:rPr>
          <w:noProof/>
        </w:rPr>
        <w:lastRenderedPageBreak/>
        <w:drawing>
          <wp:inline distT="0" distB="0" distL="0" distR="0" wp14:anchorId="7B281EB8" wp14:editId="28A8B8B5">
            <wp:extent cx="5976620" cy="2562225"/>
            <wp:effectExtent l="0" t="0" r="5080" b="9525"/>
            <wp:docPr id="459" name="Obrázek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BFD28" w14:textId="105952EE" w:rsidR="00E112CB" w:rsidRDefault="00E112CB" w:rsidP="004E45F3">
      <w:pPr>
        <w:ind w:firstLine="0"/>
      </w:pPr>
    </w:p>
    <w:p w14:paraId="4DCF3559" w14:textId="13FF7888" w:rsidR="00E112CB" w:rsidRDefault="00E112CB" w:rsidP="004E45F3">
      <w:pPr>
        <w:ind w:firstLine="0"/>
      </w:pPr>
      <w:r w:rsidRPr="00E112CB">
        <w:rPr>
          <w:noProof/>
        </w:rPr>
        <w:drawing>
          <wp:inline distT="0" distB="0" distL="0" distR="0" wp14:anchorId="17FC10C3" wp14:editId="6BC2C766">
            <wp:extent cx="5976620" cy="2562225"/>
            <wp:effectExtent l="0" t="0" r="5080" b="9525"/>
            <wp:docPr id="460" name="Obrázek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37B26" w14:textId="77A28931" w:rsidR="00E112CB" w:rsidRDefault="00E112CB" w:rsidP="004E45F3">
      <w:pPr>
        <w:ind w:firstLine="0"/>
      </w:pPr>
    </w:p>
    <w:p w14:paraId="31761044" w14:textId="6101EDD8" w:rsidR="00E112CB" w:rsidRDefault="00E112CB" w:rsidP="004E45F3">
      <w:pPr>
        <w:ind w:firstLine="0"/>
      </w:pPr>
      <w:r w:rsidRPr="00E112CB">
        <w:rPr>
          <w:noProof/>
        </w:rPr>
        <w:drawing>
          <wp:inline distT="0" distB="0" distL="0" distR="0" wp14:anchorId="621055FD" wp14:editId="2A68977B">
            <wp:extent cx="5976620" cy="2562225"/>
            <wp:effectExtent l="0" t="0" r="5080" b="9525"/>
            <wp:docPr id="461" name="Obrázek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A9E1E" w14:textId="00E32AA1" w:rsidR="00E112CB" w:rsidRDefault="00E112CB" w:rsidP="004E45F3">
      <w:pPr>
        <w:ind w:firstLine="0"/>
      </w:pPr>
    </w:p>
    <w:p w14:paraId="25E70089" w14:textId="70B8BC47" w:rsidR="00E112CB" w:rsidRDefault="00E112CB" w:rsidP="004E45F3">
      <w:pPr>
        <w:ind w:firstLine="0"/>
      </w:pPr>
      <w:r w:rsidRPr="00E112CB">
        <w:rPr>
          <w:noProof/>
        </w:rPr>
        <w:lastRenderedPageBreak/>
        <w:drawing>
          <wp:inline distT="0" distB="0" distL="0" distR="0" wp14:anchorId="25BB8100" wp14:editId="0988143E">
            <wp:extent cx="5976620" cy="2562225"/>
            <wp:effectExtent l="0" t="0" r="5080" b="9525"/>
            <wp:docPr id="462" name="Obrázek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D6BCE" w14:textId="63049347" w:rsidR="001B5689" w:rsidRDefault="001B5689" w:rsidP="001B5689">
      <w:pPr>
        <w:pStyle w:val="Nadpis3"/>
      </w:pPr>
      <w:bookmarkStart w:id="119" w:name="_Toc85130143"/>
      <w:r>
        <w:t>Posouzení OK</w:t>
      </w:r>
      <w:bookmarkEnd w:id="119"/>
    </w:p>
    <w:p w14:paraId="79B0E13A" w14:textId="05AF9E60" w:rsidR="001B5689" w:rsidRDefault="00E112CB" w:rsidP="00E112CB">
      <w:pPr>
        <w:ind w:firstLine="0"/>
      </w:pPr>
      <w:r w:rsidRPr="00C8772E">
        <w:rPr>
          <w:rFonts w:ascii="Symbol" w:hAnsi="Symbol" w:cs="Arial"/>
          <w:b/>
          <w:bCs/>
          <w:noProof/>
          <w:szCs w:val="24"/>
        </w:rPr>
        <w:drawing>
          <wp:inline distT="0" distB="0" distL="0" distR="0" wp14:anchorId="40EEF3C4" wp14:editId="447D37BC">
            <wp:extent cx="5976620" cy="2561590"/>
            <wp:effectExtent l="0" t="0" r="5080" b="0"/>
            <wp:docPr id="463" name="Obrázek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6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6D74C" w14:textId="62199D10" w:rsidR="00E112CB" w:rsidRDefault="00E112CB" w:rsidP="00E112CB">
      <w:pPr>
        <w:ind w:firstLine="0"/>
      </w:pPr>
    </w:p>
    <w:p w14:paraId="0BAB534B" w14:textId="3D2FA3B2" w:rsidR="00E112CB" w:rsidRDefault="00E112CB" w:rsidP="00E112CB">
      <w:pPr>
        <w:ind w:firstLine="0"/>
      </w:pPr>
      <w:r w:rsidRPr="00E112CB">
        <w:rPr>
          <w:noProof/>
        </w:rPr>
        <w:drawing>
          <wp:inline distT="0" distB="0" distL="0" distR="0" wp14:anchorId="6583F866" wp14:editId="12CFFD64">
            <wp:extent cx="5976620" cy="2562225"/>
            <wp:effectExtent l="0" t="0" r="5080" b="9525"/>
            <wp:docPr id="464" name="Obrázek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B9F79" w14:textId="5E10433A" w:rsidR="00E112CB" w:rsidRDefault="00E112CB" w:rsidP="00E112CB">
      <w:pPr>
        <w:ind w:firstLine="0"/>
      </w:pPr>
    </w:p>
    <w:bookmarkStart w:id="120" w:name="_MON_1689577552"/>
    <w:bookmarkEnd w:id="120"/>
    <w:p w14:paraId="30F003B4" w14:textId="790E251D" w:rsidR="00E112CB" w:rsidRDefault="005742BC" w:rsidP="00E112CB">
      <w:pPr>
        <w:ind w:firstLine="0"/>
      </w:pPr>
      <w:r>
        <w:object w:dxaOrig="9807" w:dyaOrig="14517" w14:anchorId="76D3BC3E">
          <v:shape id="_x0000_i1038" type="#_x0000_t75" style="width:454.8pt;height:673.8pt" o:ole="">
            <v:imagedata r:id="rId226" o:title=""/>
          </v:shape>
          <o:OLEObject Type="Embed" ProgID="Excel.Sheet.12" ShapeID="_x0000_i1038" DrawAspect="Content" ObjectID="_1709629889" r:id="rId227"/>
        </w:object>
      </w:r>
    </w:p>
    <w:bookmarkStart w:id="121" w:name="_MON_1689577602"/>
    <w:bookmarkEnd w:id="121"/>
    <w:p w14:paraId="2EB2D2F4" w14:textId="1BBC5E3C" w:rsidR="005742BC" w:rsidRDefault="005742BC" w:rsidP="00E112CB">
      <w:pPr>
        <w:ind w:firstLine="0"/>
      </w:pPr>
      <w:r>
        <w:object w:dxaOrig="10384" w:dyaOrig="5238" w14:anchorId="10EB4649">
          <v:shape id="_x0000_i1039" type="#_x0000_t75" style="width:455.4pt;height:229.2pt" o:ole="">
            <v:imagedata r:id="rId228" o:title=""/>
          </v:shape>
          <o:OLEObject Type="Embed" ProgID="Excel.Sheet.12" ShapeID="_x0000_i1039" DrawAspect="Content" ObjectID="_1709629890" r:id="rId229"/>
        </w:object>
      </w:r>
    </w:p>
    <w:p w14:paraId="73BEC20B" w14:textId="1BFB67CE" w:rsidR="001B5689" w:rsidRDefault="001B5689" w:rsidP="001B5689">
      <w:pPr>
        <w:pStyle w:val="Nadpis3"/>
      </w:pPr>
      <w:bookmarkStart w:id="122" w:name="_Toc85130144"/>
      <w:r>
        <w:t>Kotvení</w:t>
      </w:r>
      <w:bookmarkEnd w:id="122"/>
    </w:p>
    <w:p w14:paraId="4668D6CE" w14:textId="77777777" w:rsidR="00BE0E32" w:rsidRPr="00BE0E32" w:rsidRDefault="00BE0E32" w:rsidP="00BE0E32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Cs w:val="22"/>
        </w:rPr>
      </w:pPr>
      <w:proofErr w:type="spellStart"/>
      <w:r w:rsidRPr="00BE0E32">
        <w:rPr>
          <w:bCs/>
          <w:szCs w:val="22"/>
        </w:rPr>
        <w:t>Souhrn</w:t>
      </w:r>
      <w:proofErr w:type="spellEnd"/>
    </w:p>
    <w:tbl>
      <w:tblPr>
        <w:tblStyle w:val="Mkatabul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50"/>
        <w:gridCol w:w="1216"/>
        <w:gridCol w:w="751"/>
      </w:tblGrid>
      <w:tr w:rsidR="00BE0E32" w:rsidRPr="00BE0E32" w14:paraId="3FBF6405" w14:textId="77777777" w:rsidTr="00F67234">
        <w:tc>
          <w:tcPr>
            <w:tcW w:w="2250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F05880F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Název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2417E84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Hodnota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59F6A57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 xml:space="preserve">Status </w:t>
            </w:r>
          </w:p>
        </w:tc>
      </w:tr>
      <w:tr w:rsidR="00BE0E32" w:rsidRPr="00BE0E32" w14:paraId="46B702D5" w14:textId="77777777" w:rsidTr="00F67234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6CFA8B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Výpočet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BD48175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100,0%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27752F9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 xml:space="preserve">OK </w:t>
            </w:r>
          </w:p>
        </w:tc>
      </w:tr>
      <w:tr w:rsidR="00BE0E32" w:rsidRPr="00BE0E32" w14:paraId="4D626A33" w14:textId="77777777" w:rsidTr="00F67234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5F48030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Plechy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FE6B756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0,7 &lt; 5,0%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142880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 xml:space="preserve">OK </w:t>
            </w:r>
          </w:p>
        </w:tc>
      </w:tr>
      <w:tr w:rsidR="00BE0E32" w:rsidRPr="00BE0E32" w14:paraId="2672EFFC" w14:textId="77777777" w:rsidTr="00F67234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910D1A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Kotvy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B091D5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78,9 &lt; 100%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D78E17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 xml:space="preserve">OK </w:t>
            </w:r>
          </w:p>
        </w:tc>
      </w:tr>
      <w:tr w:rsidR="00BE0E32" w:rsidRPr="00BE0E32" w14:paraId="0FFBE36B" w14:textId="77777777" w:rsidTr="00F67234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6D520B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Svary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F12C03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98,3 &lt; 100%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325BE2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 xml:space="preserve">OK </w:t>
            </w:r>
          </w:p>
        </w:tc>
      </w:tr>
      <w:tr w:rsidR="00BE0E32" w:rsidRPr="00BE0E32" w14:paraId="4298B0DF" w14:textId="77777777" w:rsidTr="00F67234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D502C27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Betonový</w:t>
            </w:r>
            <w:proofErr w:type="spellEnd"/>
            <w:r w:rsidRPr="00BE0E32">
              <w:rPr>
                <w:sz w:val="18"/>
                <w:szCs w:val="22"/>
              </w:rPr>
              <w:t xml:space="preserve"> </w:t>
            </w:r>
            <w:proofErr w:type="spellStart"/>
            <w:r w:rsidRPr="00BE0E32">
              <w:rPr>
                <w:sz w:val="18"/>
                <w:szCs w:val="22"/>
              </w:rPr>
              <w:t>blok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BABB6C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99,9 &lt; 100%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1B4DD3F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 xml:space="preserve">OK </w:t>
            </w:r>
          </w:p>
        </w:tc>
      </w:tr>
      <w:tr w:rsidR="00BE0E32" w:rsidRPr="00BE0E32" w14:paraId="3901C1D5" w14:textId="77777777" w:rsidTr="00F67234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6C645EE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Boulení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75C362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Nespočteno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D54D42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</w:p>
        </w:tc>
      </w:tr>
    </w:tbl>
    <w:p w14:paraId="1375CE97" w14:textId="77777777" w:rsidR="00BE0E32" w:rsidRPr="00BE0E32" w:rsidRDefault="00BE0E32" w:rsidP="00BE0E32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Cs w:val="22"/>
        </w:rPr>
      </w:pPr>
      <w:proofErr w:type="spellStart"/>
      <w:r w:rsidRPr="00BE0E32">
        <w:rPr>
          <w:bCs/>
          <w:szCs w:val="22"/>
        </w:rPr>
        <w:t>Plechy</w:t>
      </w:r>
      <w:proofErr w:type="spellEnd"/>
    </w:p>
    <w:tbl>
      <w:tblPr>
        <w:tblStyle w:val="Mkatabul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721"/>
        <w:gridCol w:w="967"/>
        <w:gridCol w:w="871"/>
        <w:gridCol w:w="690"/>
        <w:gridCol w:w="480"/>
        <w:gridCol w:w="690"/>
        <w:gridCol w:w="751"/>
      </w:tblGrid>
      <w:tr w:rsidR="00BE0E32" w:rsidRPr="00BE0E32" w14:paraId="797345D4" w14:textId="77777777" w:rsidTr="00F67234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98331E7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Název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91E237E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Tloušťka</w:t>
            </w:r>
            <w:proofErr w:type="spellEnd"/>
          </w:p>
          <w:p w14:paraId="04445193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BFA1BBD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Zatížení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507095C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σ</w:t>
            </w:r>
            <w:r w:rsidRPr="00BE0E32">
              <w:rPr>
                <w:bCs/>
                <w:sz w:val="18"/>
                <w:szCs w:val="22"/>
                <w:vertAlign w:val="subscript"/>
              </w:rPr>
              <w:t>Ed</w:t>
            </w:r>
            <w:proofErr w:type="spellEnd"/>
          </w:p>
          <w:p w14:paraId="09FEF740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[MPa]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5600A26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ε</w:t>
            </w:r>
            <w:r w:rsidRPr="00BE0E32">
              <w:rPr>
                <w:bCs/>
                <w:sz w:val="18"/>
                <w:szCs w:val="22"/>
                <w:vertAlign w:val="subscript"/>
              </w:rPr>
              <w:t>Pl</w:t>
            </w:r>
            <w:proofErr w:type="spellEnd"/>
          </w:p>
          <w:p w14:paraId="20721A9D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473C576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σc</w:t>
            </w:r>
            <w:r w:rsidRPr="00BE0E32">
              <w:rPr>
                <w:bCs/>
                <w:sz w:val="18"/>
                <w:szCs w:val="22"/>
                <w:vertAlign w:val="subscript"/>
              </w:rPr>
              <w:t>Ed</w:t>
            </w:r>
            <w:proofErr w:type="spellEnd"/>
          </w:p>
          <w:p w14:paraId="786B2431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[MPa]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1587452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 xml:space="preserve">Status </w:t>
            </w:r>
          </w:p>
        </w:tc>
      </w:tr>
      <w:tr w:rsidR="00BE0E32" w:rsidRPr="00BE0E32" w14:paraId="27679DD7" w14:textId="77777777" w:rsidTr="00F67234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4AC043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COL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BEBA10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4,0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BF4A4A0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KZ5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5C3311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236,6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1FDBB5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0,7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83C8200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4540C46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 xml:space="preserve">OK </w:t>
            </w:r>
          </w:p>
        </w:tc>
      </w:tr>
      <w:tr w:rsidR="00BE0E32" w:rsidRPr="00BE0E32" w14:paraId="2F0550D8" w14:textId="77777777" w:rsidTr="00F67234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D1F14BA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BP1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C6AF252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12,0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DDF09F4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KZ5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08DD180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235,7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BAAD8B7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0,3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448CDAE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0766F3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 xml:space="preserve">OK </w:t>
            </w:r>
          </w:p>
        </w:tc>
      </w:tr>
    </w:tbl>
    <w:p w14:paraId="79FB3CC4" w14:textId="77777777" w:rsidR="00BE0E32" w:rsidRPr="00BE0E32" w:rsidRDefault="00BE0E32" w:rsidP="00BE0E32">
      <w:pPr>
        <w:pStyle w:val="H3Style"/>
        <w:spacing w:beforeAutospacing="1" w:after="100" w:afterAutospacing="1"/>
        <w:rPr>
          <w:sz w:val="22"/>
          <w:szCs w:val="22"/>
        </w:rPr>
      </w:pPr>
      <w:proofErr w:type="spellStart"/>
      <w:r w:rsidRPr="00BE0E32">
        <w:rPr>
          <w:sz w:val="22"/>
          <w:szCs w:val="22"/>
        </w:rPr>
        <w:t>Návrhová</w:t>
      </w:r>
      <w:proofErr w:type="spellEnd"/>
      <w:r w:rsidRPr="00BE0E32">
        <w:rPr>
          <w:sz w:val="22"/>
          <w:szCs w:val="22"/>
        </w:rPr>
        <w:t xml:space="preserve"> data</w:t>
      </w:r>
    </w:p>
    <w:tbl>
      <w:tblPr>
        <w:tblStyle w:val="Mkatabul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50"/>
        <w:gridCol w:w="690"/>
        <w:gridCol w:w="480"/>
      </w:tblGrid>
      <w:tr w:rsidR="00BE0E32" w:rsidRPr="00BE0E32" w14:paraId="3AACB02D" w14:textId="77777777" w:rsidTr="00F67234">
        <w:tc>
          <w:tcPr>
            <w:tcW w:w="2250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657244A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Materiál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817F2BD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f</w:t>
            </w:r>
            <w:r w:rsidRPr="00BE0E32">
              <w:rPr>
                <w:bCs/>
                <w:sz w:val="18"/>
                <w:szCs w:val="22"/>
                <w:vertAlign w:val="subscript"/>
              </w:rPr>
              <w:t>y</w:t>
            </w:r>
            <w:proofErr w:type="spellEnd"/>
          </w:p>
          <w:p w14:paraId="59C81DEA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[MPa]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D30915E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ε</w:t>
            </w:r>
            <w:r w:rsidRPr="00BE0E32">
              <w:rPr>
                <w:bCs/>
                <w:sz w:val="18"/>
                <w:szCs w:val="22"/>
                <w:vertAlign w:val="subscript"/>
              </w:rPr>
              <w:t>lim</w:t>
            </w:r>
            <w:proofErr w:type="spellEnd"/>
          </w:p>
          <w:p w14:paraId="7B45AA8C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[%]</w:t>
            </w:r>
          </w:p>
        </w:tc>
      </w:tr>
      <w:tr w:rsidR="00BE0E32" w:rsidRPr="00BE0E32" w14:paraId="40A7B57F" w14:textId="77777777" w:rsidTr="00F67234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DEF76CF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S 235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AD891D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235,0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A71F3EE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5,0</w:t>
            </w:r>
          </w:p>
        </w:tc>
      </w:tr>
    </w:tbl>
    <w:p w14:paraId="7CEAA046" w14:textId="77777777" w:rsidR="00BE0E32" w:rsidRPr="00BE0E32" w:rsidRDefault="00BE0E32" w:rsidP="00BE0E32">
      <w:pPr>
        <w:pStyle w:val="H3Style"/>
        <w:spacing w:beforeAutospacing="1" w:after="100" w:afterAutospacing="1"/>
        <w:rPr>
          <w:bCs/>
          <w:sz w:val="22"/>
          <w:szCs w:val="22"/>
        </w:rPr>
      </w:pPr>
      <w:proofErr w:type="spellStart"/>
      <w:r w:rsidRPr="00BE0E32">
        <w:rPr>
          <w:bCs/>
          <w:sz w:val="22"/>
          <w:szCs w:val="22"/>
        </w:rPr>
        <w:t>Vysvětlení</w:t>
      </w:r>
      <w:proofErr w:type="spellEnd"/>
      <w:r w:rsidRPr="00BE0E32">
        <w:rPr>
          <w:bCs/>
          <w:sz w:val="22"/>
          <w:szCs w:val="22"/>
        </w:rPr>
        <w:t xml:space="preserve"> </w:t>
      </w:r>
      <w:proofErr w:type="spellStart"/>
      <w:r w:rsidRPr="00BE0E32">
        <w:rPr>
          <w:bCs/>
          <w:sz w:val="22"/>
          <w:szCs w:val="22"/>
        </w:rPr>
        <w:t>symbolů</w:t>
      </w:r>
      <w:proofErr w:type="spellEnd"/>
    </w:p>
    <w:tbl>
      <w:tblPr>
        <w:tblStyle w:val="Mkatabulky"/>
        <w:tblW w:w="0" w:type="auto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590"/>
        <w:gridCol w:w="2343"/>
      </w:tblGrid>
      <w:tr w:rsidR="00BE0E32" w:rsidRPr="00BE0E32" w14:paraId="2B6E32ED" w14:textId="77777777" w:rsidTr="00F67234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13A726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ε</w:t>
            </w:r>
            <w:r w:rsidRPr="00BE0E32">
              <w:rPr>
                <w:sz w:val="18"/>
                <w:szCs w:val="22"/>
                <w:vertAlign w:val="subscript"/>
              </w:rPr>
              <w:t>Pl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003140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Přetvoření</w:t>
            </w:r>
            <w:proofErr w:type="spellEnd"/>
          </w:p>
        </w:tc>
      </w:tr>
      <w:tr w:rsidR="00BE0E32" w:rsidRPr="00BE0E32" w14:paraId="2560BBD7" w14:textId="77777777" w:rsidTr="00F67234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A47D4C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σ</w:t>
            </w:r>
            <w:r w:rsidRPr="00BE0E32">
              <w:rPr>
                <w:sz w:val="18"/>
                <w:szCs w:val="22"/>
                <w:vertAlign w:val="subscript"/>
              </w:rPr>
              <w:t>Ed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67A639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Srovn</w:t>
            </w:r>
            <w:proofErr w:type="spellEnd"/>
            <w:r w:rsidRPr="00BE0E32">
              <w:rPr>
                <w:sz w:val="18"/>
                <w:szCs w:val="22"/>
              </w:rPr>
              <w:t xml:space="preserve">. </w:t>
            </w:r>
            <w:proofErr w:type="spellStart"/>
            <w:r w:rsidRPr="00BE0E32">
              <w:rPr>
                <w:sz w:val="18"/>
                <w:szCs w:val="22"/>
              </w:rPr>
              <w:t>napětí</w:t>
            </w:r>
            <w:proofErr w:type="spellEnd"/>
          </w:p>
        </w:tc>
      </w:tr>
      <w:tr w:rsidR="00BE0E32" w:rsidRPr="00BE0E32" w14:paraId="6EE8F17A" w14:textId="77777777" w:rsidTr="00F67234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12E680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σc</w:t>
            </w:r>
            <w:r w:rsidRPr="00BE0E32">
              <w:rPr>
                <w:sz w:val="18"/>
                <w:szCs w:val="22"/>
                <w:vertAlign w:val="subscript"/>
              </w:rPr>
              <w:t>Ed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21633C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Kontaktní</w:t>
            </w:r>
            <w:proofErr w:type="spellEnd"/>
            <w:r w:rsidRPr="00BE0E32">
              <w:rPr>
                <w:sz w:val="18"/>
                <w:szCs w:val="22"/>
              </w:rPr>
              <w:t xml:space="preserve"> </w:t>
            </w:r>
            <w:proofErr w:type="spellStart"/>
            <w:r w:rsidRPr="00BE0E32">
              <w:rPr>
                <w:sz w:val="18"/>
                <w:szCs w:val="22"/>
              </w:rPr>
              <w:t>napětí</w:t>
            </w:r>
            <w:proofErr w:type="spellEnd"/>
          </w:p>
        </w:tc>
      </w:tr>
      <w:tr w:rsidR="00BE0E32" w:rsidRPr="00BE0E32" w14:paraId="54222B04" w14:textId="77777777" w:rsidTr="00F67234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84B8BF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f</w:t>
            </w:r>
            <w:r w:rsidRPr="00BE0E32">
              <w:rPr>
                <w:sz w:val="18"/>
                <w:szCs w:val="22"/>
                <w:vertAlign w:val="subscript"/>
              </w:rPr>
              <w:t>y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B07916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Mez</w:t>
            </w:r>
            <w:proofErr w:type="spellEnd"/>
            <w:r w:rsidRPr="00BE0E32">
              <w:rPr>
                <w:sz w:val="18"/>
                <w:szCs w:val="22"/>
              </w:rPr>
              <w:t xml:space="preserve"> </w:t>
            </w:r>
            <w:proofErr w:type="spellStart"/>
            <w:r w:rsidRPr="00BE0E32">
              <w:rPr>
                <w:sz w:val="18"/>
                <w:szCs w:val="22"/>
              </w:rPr>
              <w:t>kluzu</w:t>
            </w:r>
            <w:proofErr w:type="spellEnd"/>
          </w:p>
        </w:tc>
      </w:tr>
      <w:tr w:rsidR="00BE0E32" w:rsidRPr="00BE0E32" w14:paraId="70073F72" w14:textId="77777777" w:rsidTr="00F67234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D91331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ε</w:t>
            </w:r>
            <w:r w:rsidRPr="00BE0E32">
              <w:rPr>
                <w:sz w:val="18"/>
                <w:szCs w:val="22"/>
                <w:vertAlign w:val="subscript"/>
              </w:rPr>
              <w:t>lim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C2175E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Mezní</w:t>
            </w:r>
            <w:proofErr w:type="spellEnd"/>
            <w:r w:rsidRPr="00BE0E32">
              <w:rPr>
                <w:sz w:val="18"/>
                <w:szCs w:val="22"/>
              </w:rPr>
              <w:t xml:space="preserve"> </w:t>
            </w:r>
            <w:proofErr w:type="spellStart"/>
            <w:r w:rsidRPr="00BE0E32">
              <w:rPr>
                <w:sz w:val="18"/>
                <w:szCs w:val="22"/>
              </w:rPr>
              <w:t>plastické</w:t>
            </w:r>
            <w:proofErr w:type="spellEnd"/>
            <w:r w:rsidRPr="00BE0E32">
              <w:rPr>
                <w:sz w:val="18"/>
                <w:szCs w:val="22"/>
              </w:rPr>
              <w:t xml:space="preserve"> </w:t>
            </w:r>
            <w:proofErr w:type="spellStart"/>
            <w:r w:rsidRPr="00BE0E32">
              <w:rPr>
                <w:sz w:val="18"/>
                <w:szCs w:val="22"/>
              </w:rPr>
              <w:t>přetvoření</w:t>
            </w:r>
            <w:proofErr w:type="spellEnd"/>
          </w:p>
        </w:tc>
      </w:tr>
    </w:tbl>
    <w:p w14:paraId="6119F17F" w14:textId="111C887B" w:rsidR="00BE0E32" w:rsidRPr="00BE0E32" w:rsidRDefault="00BE0E32" w:rsidP="00BE0E32">
      <w:pPr>
        <w:rPr>
          <w:vanish/>
          <w:sz w:val="22"/>
          <w:szCs w:val="18"/>
        </w:rPr>
      </w:pPr>
      <w:r w:rsidRPr="00BE0E32">
        <w:rPr>
          <w:noProof/>
          <w:sz w:val="22"/>
          <w:szCs w:val="22"/>
        </w:rPr>
        <w:lastRenderedPageBreak/>
        <w:drawing>
          <wp:inline distT="0" distB="0" distL="0" distR="0" wp14:anchorId="0EAC8F2F" wp14:editId="5038B3DA">
            <wp:extent cx="3165894" cy="2803585"/>
            <wp:effectExtent l="0" t="0" r="0" b="0"/>
            <wp:docPr id="471" name="Picture 2" descr="C:/Users/JJ/AppData/Local/IDEA_RS/TempWS/d6b45575-4b84-47af-8458-d4f2aa272408/Temp/ReportTemp/8eb80f8a/pic1948123570_Res03AX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 rotWithShape="1">
                    <a:blip r:embed="rId230"/>
                    <a:srcRect t="14264"/>
                    <a:stretch/>
                  </pic:blipFill>
                  <pic:spPr bwMode="auto">
                    <a:xfrm>
                      <a:off x="0" y="0"/>
                      <a:ext cx="3173092" cy="28099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6C532B" w14:textId="77777777" w:rsidR="00BE0E32" w:rsidRPr="00BE0E32" w:rsidRDefault="00BE0E32" w:rsidP="00BE0E32">
      <w:pPr>
        <w:rPr>
          <w:sz w:val="22"/>
          <w:szCs w:val="18"/>
        </w:rPr>
      </w:pPr>
    </w:p>
    <w:tbl>
      <w:tblPr>
        <w:tblStyle w:val="Mkatabulky"/>
        <w:tblW w:w="0" w:type="auto"/>
        <w:jc w:val="center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6242"/>
        <w:gridCol w:w="3242"/>
      </w:tblGrid>
      <w:tr w:rsidR="00BE0E32" w:rsidRPr="00BE0E32" w14:paraId="0823A8AA" w14:textId="77777777" w:rsidTr="00F67234">
        <w:trPr>
          <w:tblCellSpacing w:w="14" w:type="dxa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BF6101" w14:textId="77777777" w:rsidR="00BE0E32" w:rsidRPr="00BE0E32" w:rsidRDefault="00BE0E32" w:rsidP="00F67234">
            <w:pPr>
              <w:pStyle w:val="tableTextStyle"/>
              <w:keepNext/>
              <w:rPr>
                <w:sz w:val="22"/>
                <w:szCs w:val="22"/>
              </w:rPr>
            </w:pPr>
            <w:r w:rsidRPr="00BE0E32">
              <w:rPr>
                <w:noProof/>
                <w:sz w:val="22"/>
                <w:szCs w:val="22"/>
              </w:rPr>
              <w:drawing>
                <wp:inline distT="0" distB="0" distL="0" distR="0" wp14:anchorId="2EB1667F" wp14:editId="2A5899D3">
                  <wp:extent cx="3810000" cy="3810000"/>
                  <wp:effectExtent l="0" t="0" r="0" b="0"/>
                  <wp:docPr id="473" name="Picture 4" descr="C:/Users/JJ/AppData/Local/IDEA_RS/TempWS/d6b45575-4b84-47af-8458-d4f2aa272408/Temp/ReportTemp/8eb80f8a/pic1948123570_Res01AXO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F928AD" w14:textId="77777777" w:rsidR="00BE0E32" w:rsidRPr="00BE0E32" w:rsidRDefault="00BE0E32" w:rsidP="00F67234">
            <w:pPr>
              <w:pStyle w:val="tableTextStyle"/>
              <w:rPr>
                <w:sz w:val="18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Posudek</w:t>
            </w:r>
            <w:proofErr w:type="spellEnd"/>
            <w:r w:rsidRPr="00BE0E32">
              <w:rPr>
                <w:sz w:val="18"/>
                <w:szCs w:val="22"/>
              </w:rPr>
              <w:t xml:space="preserve"> </w:t>
            </w:r>
            <w:proofErr w:type="spellStart"/>
            <w:r w:rsidRPr="00BE0E32">
              <w:rPr>
                <w:sz w:val="18"/>
                <w:szCs w:val="22"/>
              </w:rPr>
              <w:t>přetvoření</w:t>
            </w:r>
            <w:proofErr w:type="spellEnd"/>
            <w:r w:rsidRPr="00BE0E32">
              <w:rPr>
                <w:sz w:val="18"/>
                <w:szCs w:val="22"/>
              </w:rPr>
              <w:t xml:space="preserve">, KZ5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9A28FF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noProof/>
                <w:sz w:val="22"/>
                <w:szCs w:val="22"/>
              </w:rPr>
              <w:drawing>
                <wp:inline distT="0" distB="0" distL="0" distR="0" wp14:anchorId="69F85BB1" wp14:editId="2411EF26">
                  <wp:extent cx="1905000" cy="3810000"/>
                  <wp:effectExtent l="0" t="0" r="0" b="0"/>
                  <wp:docPr id="474" name="Picture 5" descr="C:/Users/JJ/AppData/Local/IDEA_RS/TempWS/d6b45575-4b84-47af-8458-d4f2aa272408/Temp/ReportTemp/8eb80f8a/pic1948123570_Res01Legen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0A3622" w14:textId="77777777" w:rsidR="00BE0E32" w:rsidRPr="00BE0E32" w:rsidRDefault="00BE0E32" w:rsidP="00BE0E32">
      <w:pPr>
        <w:rPr>
          <w:sz w:val="22"/>
          <w:szCs w:val="18"/>
        </w:rPr>
      </w:pPr>
    </w:p>
    <w:tbl>
      <w:tblPr>
        <w:tblStyle w:val="Mkatabulky"/>
        <w:tblW w:w="0" w:type="auto"/>
        <w:jc w:val="center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6242"/>
        <w:gridCol w:w="3242"/>
      </w:tblGrid>
      <w:tr w:rsidR="00BE0E32" w:rsidRPr="00BE0E32" w14:paraId="441F011C" w14:textId="77777777" w:rsidTr="00F67234">
        <w:trPr>
          <w:tblCellSpacing w:w="14" w:type="dxa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CB8EEB" w14:textId="77777777" w:rsidR="00BE0E32" w:rsidRPr="00BE0E32" w:rsidRDefault="00BE0E32" w:rsidP="00F67234">
            <w:pPr>
              <w:pStyle w:val="tableTextStyle"/>
              <w:keepNext/>
              <w:rPr>
                <w:sz w:val="22"/>
                <w:szCs w:val="22"/>
              </w:rPr>
            </w:pPr>
            <w:r w:rsidRPr="00BE0E32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490A38FE" wp14:editId="5F1040D2">
                  <wp:extent cx="3810000" cy="3810000"/>
                  <wp:effectExtent l="0" t="0" r="0" b="0"/>
                  <wp:docPr id="475" name="Picture 6" descr="C:/Users/JJ/AppData/Local/IDEA_RS/TempWS/d6b45575-4b84-47af-8458-d4f2aa272408/Temp/ReportTemp/8eb80f8a/pic1948123570_Res02AXO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369BAB" w14:textId="77777777" w:rsidR="00BE0E32" w:rsidRPr="00BE0E32" w:rsidRDefault="00BE0E32" w:rsidP="00F67234">
            <w:pPr>
              <w:pStyle w:val="tableTextStyle"/>
              <w:rPr>
                <w:sz w:val="18"/>
                <w:szCs w:val="22"/>
              </w:rPr>
            </w:pPr>
            <w:proofErr w:type="spellStart"/>
            <w:r w:rsidRPr="00BE0E32">
              <w:rPr>
                <w:sz w:val="18"/>
                <w:szCs w:val="22"/>
              </w:rPr>
              <w:t>Ekvivalentní</w:t>
            </w:r>
            <w:proofErr w:type="spellEnd"/>
            <w:r w:rsidRPr="00BE0E32">
              <w:rPr>
                <w:sz w:val="18"/>
                <w:szCs w:val="22"/>
              </w:rPr>
              <w:t xml:space="preserve"> </w:t>
            </w:r>
            <w:proofErr w:type="spellStart"/>
            <w:r w:rsidRPr="00BE0E32">
              <w:rPr>
                <w:sz w:val="18"/>
                <w:szCs w:val="22"/>
              </w:rPr>
              <w:t>napětí</w:t>
            </w:r>
            <w:proofErr w:type="spellEnd"/>
            <w:r w:rsidRPr="00BE0E32">
              <w:rPr>
                <w:sz w:val="18"/>
                <w:szCs w:val="22"/>
              </w:rPr>
              <w:t xml:space="preserve">, KZ5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FEE834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noProof/>
                <w:sz w:val="22"/>
                <w:szCs w:val="22"/>
              </w:rPr>
              <w:drawing>
                <wp:inline distT="0" distB="0" distL="0" distR="0" wp14:anchorId="3A7E839E" wp14:editId="0D93A517">
                  <wp:extent cx="1905000" cy="3810000"/>
                  <wp:effectExtent l="0" t="0" r="0" b="0"/>
                  <wp:docPr id="476" name="Picture 7" descr="C:/Users/JJ/AppData/Local/IDEA_RS/TempWS/d6b45575-4b84-47af-8458-d4f2aa272408/Temp/ReportTemp/8eb80f8a/pic1948123570_Res02Legen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7A7080" w14:textId="77777777" w:rsidR="00BE0E32" w:rsidRPr="00BE0E32" w:rsidRDefault="00BE0E32" w:rsidP="00BE0E32">
      <w:pPr>
        <w:rPr>
          <w:sz w:val="22"/>
          <w:szCs w:val="18"/>
        </w:rPr>
      </w:pPr>
    </w:p>
    <w:p w14:paraId="183ADCD5" w14:textId="77777777" w:rsidR="00BE0E32" w:rsidRPr="00BE0E32" w:rsidRDefault="00BE0E32" w:rsidP="00BE0E32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Cs w:val="22"/>
        </w:rPr>
      </w:pPr>
      <w:proofErr w:type="spellStart"/>
      <w:r w:rsidRPr="00BE0E32">
        <w:rPr>
          <w:bCs/>
          <w:szCs w:val="22"/>
        </w:rPr>
        <w:t>Kotvy</w:t>
      </w:r>
      <w:proofErr w:type="spellEnd"/>
    </w:p>
    <w:tbl>
      <w:tblPr>
        <w:tblStyle w:val="Mkatabul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1700"/>
        <w:gridCol w:w="881"/>
        <w:gridCol w:w="871"/>
        <w:gridCol w:w="551"/>
        <w:gridCol w:w="550"/>
        <w:gridCol w:w="591"/>
        <w:gridCol w:w="651"/>
        <w:gridCol w:w="654"/>
        <w:gridCol w:w="551"/>
        <w:gridCol w:w="480"/>
        <w:gridCol w:w="551"/>
        <w:gridCol w:w="751"/>
      </w:tblGrid>
      <w:tr w:rsidR="00BE0E32" w:rsidRPr="00BE0E32" w14:paraId="629E1CDF" w14:textId="77777777" w:rsidTr="00F67234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5369473" w14:textId="77777777" w:rsidR="00BE0E32" w:rsidRPr="00BE0E32" w:rsidRDefault="00BE0E32" w:rsidP="00F67234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2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Tvar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9E9B4AD" w14:textId="77777777" w:rsidR="00BE0E32" w:rsidRPr="00BE0E32" w:rsidRDefault="00BE0E32" w:rsidP="00F67234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2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Položka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5C533D4" w14:textId="77777777" w:rsidR="00BE0E32" w:rsidRPr="00BE0E32" w:rsidRDefault="00BE0E32" w:rsidP="00F67234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2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Zatížení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96223D6" w14:textId="77777777" w:rsidR="00BE0E32" w:rsidRPr="00BE0E32" w:rsidRDefault="00BE0E32" w:rsidP="00F67234">
            <w:pPr>
              <w:pStyle w:val="tableHeaderTextStyle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N</w:t>
            </w:r>
            <w:r w:rsidRPr="00BE0E32">
              <w:rPr>
                <w:bCs/>
                <w:sz w:val="18"/>
                <w:szCs w:val="22"/>
                <w:vertAlign w:val="subscript"/>
              </w:rPr>
              <w:t>Ed</w:t>
            </w:r>
            <w:proofErr w:type="spellEnd"/>
          </w:p>
          <w:p w14:paraId="150577BA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</w:t>
            </w:r>
            <w:proofErr w:type="spellStart"/>
            <w:r w:rsidRPr="00BE0E32">
              <w:rPr>
                <w:bCs/>
                <w:sz w:val="18"/>
                <w:szCs w:val="22"/>
              </w:rPr>
              <w:t>kN</w:t>
            </w:r>
            <w:proofErr w:type="spellEnd"/>
            <w:r w:rsidRPr="00BE0E32">
              <w:rPr>
                <w:bCs/>
                <w:sz w:val="18"/>
                <w:szCs w:val="22"/>
              </w:rPr>
              <w:t>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DCEC9C7" w14:textId="77777777" w:rsidR="00BE0E32" w:rsidRPr="00BE0E32" w:rsidRDefault="00BE0E32" w:rsidP="00F67234">
            <w:pPr>
              <w:pStyle w:val="tableHeaderTextStyle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V</w:t>
            </w:r>
            <w:r w:rsidRPr="00BE0E32">
              <w:rPr>
                <w:bCs/>
                <w:sz w:val="18"/>
                <w:szCs w:val="22"/>
                <w:vertAlign w:val="subscript"/>
              </w:rPr>
              <w:t>Ed</w:t>
            </w:r>
            <w:proofErr w:type="spellEnd"/>
          </w:p>
          <w:p w14:paraId="511F9B67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</w:t>
            </w:r>
            <w:proofErr w:type="spellStart"/>
            <w:r w:rsidRPr="00BE0E32">
              <w:rPr>
                <w:bCs/>
                <w:sz w:val="18"/>
                <w:szCs w:val="22"/>
              </w:rPr>
              <w:t>kN</w:t>
            </w:r>
            <w:proofErr w:type="spellEnd"/>
            <w:r w:rsidRPr="00BE0E32">
              <w:rPr>
                <w:bCs/>
                <w:sz w:val="18"/>
                <w:szCs w:val="22"/>
              </w:rPr>
              <w:t>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4999C87" w14:textId="77777777" w:rsidR="00BE0E32" w:rsidRPr="00BE0E32" w:rsidRDefault="00BE0E32" w:rsidP="00F67234">
            <w:pPr>
              <w:pStyle w:val="tableHeaderTextStyle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N</w:t>
            </w:r>
            <w:r w:rsidRPr="00BE0E32">
              <w:rPr>
                <w:bCs/>
                <w:sz w:val="18"/>
                <w:szCs w:val="22"/>
                <w:vertAlign w:val="subscript"/>
              </w:rPr>
              <w:t>Rd,c</w:t>
            </w:r>
            <w:proofErr w:type="spellEnd"/>
          </w:p>
          <w:p w14:paraId="5416C647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</w:t>
            </w:r>
            <w:proofErr w:type="spellStart"/>
            <w:r w:rsidRPr="00BE0E32">
              <w:rPr>
                <w:bCs/>
                <w:sz w:val="18"/>
                <w:szCs w:val="22"/>
              </w:rPr>
              <w:t>kN</w:t>
            </w:r>
            <w:proofErr w:type="spellEnd"/>
            <w:r w:rsidRPr="00BE0E32">
              <w:rPr>
                <w:bCs/>
                <w:sz w:val="18"/>
                <w:szCs w:val="22"/>
              </w:rPr>
              <w:t>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8C16677" w14:textId="77777777" w:rsidR="00BE0E32" w:rsidRPr="00BE0E32" w:rsidRDefault="00BE0E32" w:rsidP="00F67234">
            <w:pPr>
              <w:pStyle w:val="tableHeaderTextStyle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V</w:t>
            </w:r>
            <w:r w:rsidRPr="00BE0E32">
              <w:rPr>
                <w:bCs/>
                <w:sz w:val="18"/>
                <w:szCs w:val="22"/>
                <w:vertAlign w:val="subscript"/>
              </w:rPr>
              <w:t>Rd,c</w:t>
            </w:r>
            <w:proofErr w:type="spellEnd"/>
          </w:p>
          <w:p w14:paraId="7E84A072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</w:t>
            </w:r>
            <w:proofErr w:type="spellStart"/>
            <w:r w:rsidRPr="00BE0E32">
              <w:rPr>
                <w:bCs/>
                <w:sz w:val="18"/>
                <w:szCs w:val="22"/>
              </w:rPr>
              <w:t>kN</w:t>
            </w:r>
            <w:proofErr w:type="spellEnd"/>
            <w:r w:rsidRPr="00BE0E32">
              <w:rPr>
                <w:bCs/>
                <w:sz w:val="18"/>
                <w:szCs w:val="22"/>
              </w:rPr>
              <w:t>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10C1E9D" w14:textId="77777777" w:rsidR="00BE0E32" w:rsidRPr="00BE0E32" w:rsidRDefault="00BE0E32" w:rsidP="00F67234">
            <w:pPr>
              <w:pStyle w:val="tableHeaderTextStyle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V</w:t>
            </w:r>
            <w:r w:rsidRPr="00BE0E32">
              <w:rPr>
                <w:bCs/>
                <w:sz w:val="18"/>
                <w:szCs w:val="22"/>
                <w:vertAlign w:val="subscript"/>
              </w:rPr>
              <w:t>Rd,cp</w:t>
            </w:r>
            <w:proofErr w:type="spellEnd"/>
          </w:p>
          <w:p w14:paraId="08FF47C7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</w:t>
            </w:r>
            <w:proofErr w:type="spellStart"/>
            <w:r w:rsidRPr="00BE0E32">
              <w:rPr>
                <w:bCs/>
                <w:sz w:val="18"/>
                <w:szCs w:val="22"/>
              </w:rPr>
              <w:t>kN</w:t>
            </w:r>
            <w:proofErr w:type="spellEnd"/>
            <w:r w:rsidRPr="00BE0E32">
              <w:rPr>
                <w:bCs/>
                <w:sz w:val="18"/>
                <w:szCs w:val="22"/>
              </w:rPr>
              <w:t>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4714F7F" w14:textId="77777777" w:rsidR="00BE0E32" w:rsidRPr="00BE0E32" w:rsidRDefault="00BE0E32" w:rsidP="00F67234">
            <w:pPr>
              <w:pStyle w:val="tableHeaderTextStyle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Ut</w:t>
            </w:r>
            <w:r w:rsidRPr="00BE0E32">
              <w:rPr>
                <w:bCs/>
                <w:sz w:val="18"/>
                <w:szCs w:val="22"/>
                <w:vertAlign w:val="subscript"/>
              </w:rPr>
              <w:t>t</w:t>
            </w:r>
            <w:proofErr w:type="spellEnd"/>
          </w:p>
          <w:p w14:paraId="4A038970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4BC606A" w14:textId="77777777" w:rsidR="00BE0E32" w:rsidRPr="00BE0E32" w:rsidRDefault="00BE0E32" w:rsidP="00F67234">
            <w:pPr>
              <w:pStyle w:val="tableHeaderTextStyle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Ut</w:t>
            </w:r>
            <w:r w:rsidRPr="00BE0E32">
              <w:rPr>
                <w:bCs/>
                <w:sz w:val="18"/>
                <w:szCs w:val="22"/>
                <w:vertAlign w:val="subscript"/>
              </w:rPr>
              <w:t>s</w:t>
            </w:r>
            <w:proofErr w:type="spellEnd"/>
          </w:p>
          <w:p w14:paraId="49CB6400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AC83542" w14:textId="77777777" w:rsidR="00BE0E32" w:rsidRPr="00BE0E32" w:rsidRDefault="00BE0E32" w:rsidP="00F67234">
            <w:pPr>
              <w:pStyle w:val="tableHeaderTextStyle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Ut</w:t>
            </w:r>
            <w:r w:rsidRPr="00BE0E32">
              <w:rPr>
                <w:bCs/>
                <w:sz w:val="18"/>
                <w:szCs w:val="22"/>
                <w:vertAlign w:val="subscript"/>
              </w:rPr>
              <w:t>ts</w:t>
            </w:r>
            <w:proofErr w:type="spellEnd"/>
          </w:p>
          <w:p w14:paraId="0DAFF5FA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27C38DC" w14:textId="77777777" w:rsidR="00BE0E32" w:rsidRPr="00BE0E32" w:rsidRDefault="00BE0E32" w:rsidP="00F67234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2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 xml:space="preserve">Status </w:t>
            </w:r>
          </w:p>
        </w:tc>
      </w:tr>
      <w:tr w:rsidR="00BE0E32" w:rsidRPr="00BE0E32" w14:paraId="49E6F17F" w14:textId="77777777" w:rsidTr="00F67234">
        <w:tc>
          <w:tcPr>
            <w:tcW w:w="0" w:type="auto"/>
            <w:vMerge w:val="restart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6C685C1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noProof/>
                <w:sz w:val="22"/>
                <w:szCs w:val="22"/>
              </w:rPr>
              <w:drawing>
                <wp:inline distT="0" distB="0" distL="0" distR="0" wp14:anchorId="73F82143" wp14:editId="74310CF0">
                  <wp:extent cx="952500" cy="952500"/>
                  <wp:effectExtent l="0" t="0" r="0" b="0"/>
                  <wp:docPr id="477" name="Picture 8" descr="C:\Users\JJ\AppData\Local\IDEA_RS\TempWS\d6b45575-4b84-47af-8458-d4f2aa272408\Temp\ReportTemp\8eb80f8a\picPlateBLT4248734567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90628C8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A1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578189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KZ4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411286E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21,0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48DEA1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0,9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39171B9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77,9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DC498A0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100,7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A202AD6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184,1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181F32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57,5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B7197A2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3,6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FD2ECDA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44,3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9D56094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 xml:space="preserve">OK </w:t>
            </w:r>
          </w:p>
        </w:tc>
      </w:tr>
      <w:tr w:rsidR="00BE0E32" w:rsidRPr="00BE0E32" w14:paraId="5269351E" w14:textId="77777777" w:rsidTr="00F67234"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CB65E9" w14:textId="77777777" w:rsidR="00BE0E32" w:rsidRPr="00BE0E32" w:rsidRDefault="00BE0E32" w:rsidP="00F67234">
            <w:pPr>
              <w:rPr>
                <w:sz w:val="22"/>
                <w:szCs w:val="18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5116E25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A2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BB3465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KZ4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0D5CDF4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23,8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54AB326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1,0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DC7AAC5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77,9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FEF2C0B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5799217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184,1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3E64C00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62,4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4FE9F6C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3,7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36E327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43,9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B51EBE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 xml:space="preserve">OK </w:t>
            </w:r>
          </w:p>
        </w:tc>
      </w:tr>
      <w:tr w:rsidR="00BE0E32" w:rsidRPr="00BE0E32" w14:paraId="3848156D" w14:textId="77777777" w:rsidTr="00F67234"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9278E6D" w14:textId="77777777" w:rsidR="00BE0E32" w:rsidRPr="00BE0E32" w:rsidRDefault="00BE0E32" w:rsidP="00F67234">
            <w:pPr>
              <w:rPr>
                <w:sz w:val="22"/>
                <w:szCs w:val="18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D8FACDC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A3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E755C7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KZ5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4D295D3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30,0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DCA9406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1,2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9D71E3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79,8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26E4C9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D23CC42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184,1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15FE6A1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78,9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1F827C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4,6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DD9A47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63,2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74575C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 xml:space="preserve">OK </w:t>
            </w:r>
          </w:p>
        </w:tc>
      </w:tr>
      <w:tr w:rsidR="00BE0E32" w:rsidRPr="00BE0E32" w14:paraId="6725939C" w14:textId="77777777" w:rsidTr="00F67234"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6AC87F" w14:textId="77777777" w:rsidR="00BE0E32" w:rsidRPr="00BE0E32" w:rsidRDefault="00BE0E32" w:rsidP="00F67234">
            <w:pPr>
              <w:rPr>
                <w:sz w:val="22"/>
                <w:szCs w:val="18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9A7811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A4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FFD0C66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KZ5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9D1984C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28,5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8CC5D06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1,2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319789D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79,8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34D2CF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103,7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883CBF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184,1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18F344C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74,8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DD5F0F8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4,4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8A3E20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63,7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97E2386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 xml:space="preserve">OK </w:t>
            </w:r>
          </w:p>
        </w:tc>
      </w:tr>
    </w:tbl>
    <w:p w14:paraId="715F6551" w14:textId="574D734F" w:rsidR="001B5689" w:rsidRDefault="001B5689" w:rsidP="00E112CB">
      <w:pPr>
        <w:ind w:firstLine="0"/>
        <w:rPr>
          <w:sz w:val="22"/>
          <w:szCs w:val="18"/>
        </w:rPr>
      </w:pPr>
    </w:p>
    <w:p w14:paraId="24CFF0B8" w14:textId="77777777" w:rsidR="00BE0E32" w:rsidRPr="00BE0E32" w:rsidRDefault="00BE0E32" w:rsidP="00BE0E32">
      <w:pPr>
        <w:pStyle w:val="H3Style"/>
        <w:spacing w:beforeAutospacing="1" w:after="100" w:afterAutospacing="1"/>
        <w:rPr>
          <w:bCs/>
          <w:sz w:val="22"/>
          <w:szCs w:val="22"/>
        </w:rPr>
      </w:pPr>
      <w:proofErr w:type="spellStart"/>
      <w:r w:rsidRPr="00BE0E32">
        <w:rPr>
          <w:bCs/>
          <w:sz w:val="22"/>
          <w:szCs w:val="22"/>
        </w:rPr>
        <w:t>Návrhová</w:t>
      </w:r>
      <w:proofErr w:type="spellEnd"/>
      <w:r w:rsidRPr="00BE0E32">
        <w:rPr>
          <w:bCs/>
          <w:sz w:val="22"/>
          <w:szCs w:val="22"/>
        </w:rPr>
        <w:t xml:space="preserve"> data</w:t>
      </w:r>
    </w:p>
    <w:tbl>
      <w:tblPr>
        <w:tblStyle w:val="Mkatabul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50"/>
        <w:gridCol w:w="591"/>
        <w:gridCol w:w="581"/>
      </w:tblGrid>
      <w:tr w:rsidR="00BE0E32" w:rsidRPr="00BE0E32" w14:paraId="193BAB9F" w14:textId="77777777" w:rsidTr="00F67234">
        <w:tc>
          <w:tcPr>
            <w:tcW w:w="2250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8528DB2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Třída</w:t>
            </w:r>
            <w:proofErr w:type="spellEnd"/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212D11C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N</w:t>
            </w:r>
            <w:r w:rsidRPr="00BE0E32">
              <w:rPr>
                <w:bCs/>
                <w:sz w:val="18"/>
                <w:szCs w:val="22"/>
                <w:vertAlign w:val="subscript"/>
              </w:rPr>
              <w:t>Rd,s</w:t>
            </w:r>
            <w:proofErr w:type="spellEnd"/>
          </w:p>
          <w:p w14:paraId="56ED0B24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</w:t>
            </w:r>
            <w:proofErr w:type="spellStart"/>
            <w:r w:rsidRPr="00BE0E32">
              <w:rPr>
                <w:bCs/>
                <w:sz w:val="18"/>
                <w:szCs w:val="22"/>
              </w:rPr>
              <w:t>kN</w:t>
            </w:r>
            <w:proofErr w:type="spellEnd"/>
            <w:r w:rsidRPr="00BE0E32">
              <w:rPr>
                <w:bCs/>
                <w:sz w:val="18"/>
                <w:szCs w:val="22"/>
              </w:rPr>
              <w:t>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ED15A8A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proofErr w:type="spellStart"/>
            <w:r w:rsidRPr="00BE0E32">
              <w:rPr>
                <w:bCs/>
                <w:sz w:val="18"/>
                <w:szCs w:val="22"/>
              </w:rPr>
              <w:t>V</w:t>
            </w:r>
            <w:r w:rsidRPr="00BE0E32">
              <w:rPr>
                <w:bCs/>
                <w:sz w:val="18"/>
                <w:szCs w:val="22"/>
                <w:vertAlign w:val="subscript"/>
              </w:rPr>
              <w:t>Rd,s</w:t>
            </w:r>
            <w:proofErr w:type="spellEnd"/>
          </w:p>
          <w:p w14:paraId="208B40A5" w14:textId="77777777" w:rsidR="00BE0E32" w:rsidRPr="00BE0E32" w:rsidRDefault="00BE0E32" w:rsidP="00F67234">
            <w:pPr>
              <w:pStyle w:val="tableHeaderTextStyle"/>
              <w:jc w:val="center"/>
              <w:rPr>
                <w:sz w:val="18"/>
                <w:szCs w:val="22"/>
              </w:rPr>
            </w:pPr>
            <w:r w:rsidRPr="00BE0E32">
              <w:rPr>
                <w:bCs/>
                <w:sz w:val="18"/>
                <w:szCs w:val="22"/>
              </w:rPr>
              <w:t>[</w:t>
            </w:r>
            <w:proofErr w:type="spellStart"/>
            <w:r w:rsidRPr="00BE0E32">
              <w:rPr>
                <w:bCs/>
                <w:sz w:val="18"/>
                <w:szCs w:val="22"/>
              </w:rPr>
              <w:t>kN</w:t>
            </w:r>
            <w:proofErr w:type="spellEnd"/>
            <w:r w:rsidRPr="00BE0E32">
              <w:rPr>
                <w:bCs/>
                <w:sz w:val="18"/>
                <w:szCs w:val="22"/>
              </w:rPr>
              <w:t>]</w:t>
            </w:r>
          </w:p>
        </w:tc>
      </w:tr>
      <w:tr w:rsidR="00BE0E32" w:rsidRPr="00BE0E32" w14:paraId="089EBF33" w14:textId="77777777" w:rsidTr="00F67234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33B6A6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M12 8.8 - 1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7F2C782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38,1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DCB1D4" w14:textId="77777777" w:rsidR="00BE0E32" w:rsidRPr="00BE0E32" w:rsidRDefault="00BE0E32" w:rsidP="00F67234">
            <w:pPr>
              <w:pStyle w:val="tableTextStyle"/>
              <w:rPr>
                <w:sz w:val="22"/>
                <w:szCs w:val="22"/>
              </w:rPr>
            </w:pPr>
            <w:r w:rsidRPr="00BE0E32">
              <w:rPr>
                <w:sz w:val="18"/>
                <w:szCs w:val="22"/>
              </w:rPr>
              <w:t>26,9</w:t>
            </w:r>
          </w:p>
        </w:tc>
      </w:tr>
    </w:tbl>
    <w:p w14:paraId="514D7D62" w14:textId="7FAA28DF" w:rsidR="00BE0E32" w:rsidRDefault="00BE0E32" w:rsidP="00E112CB">
      <w:pPr>
        <w:ind w:firstLine="0"/>
        <w:rPr>
          <w:sz w:val="22"/>
          <w:szCs w:val="18"/>
        </w:rPr>
      </w:pPr>
    </w:p>
    <w:p w14:paraId="3DEF0233" w14:textId="55A05A5C" w:rsidR="00402263" w:rsidRDefault="00402263" w:rsidP="00402263">
      <w:pPr>
        <w:pStyle w:val="Nadpis3"/>
      </w:pPr>
      <w:bookmarkStart w:id="123" w:name="_Toc85130145"/>
      <w:r>
        <w:lastRenderedPageBreak/>
        <w:t>OK pro usazení VZT</w:t>
      </w:r>
      <w:bookmarkEnd w:id="123"/>
    </w:p>
    <w:p w14:paraId="03B759D6" w14:textId="2B7F50E3" w:rsidR="00DC66ED" w:rsidRDefault="00DC66ED" w:rsidP="00DC66ED">
      <w:pPr>
        <w:ind w:firstLine="0"/>
      </w:pPr>
      <w:r w:rsidRPr="00DC66ED">
        <w:rPr>
          <w:noProof/>
        </w:rPr>
        <w:drawing>
          <wp:inline distT="0" distB="0" distL="0" distR="0" wp14:anchorId="128230E9" wp14:editId="18CA4C20">
            <wp:extent cx="5976620" cy="2301240"/>
            <wp:effectExtent l="0" t="0" r="0" b="0"/>
            <wp:docPr id="483" name="Obrázek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9A2E8" w14:textId="77777777" w:rsidR="00757A53" w:rsidRDefault="00757A53" w:rsidP="00757A53">
      <w:pPr>
        <w:rPr>
          <w:b/>
          <w:bCs/>
        </w:rPr>
      </w:pPr>
      <w:r>
        <w:t>Průřezy, které prochází skladbou střechy, budou vyplněny tepelnou izolací k minimalizaci vzniku tepelných mostů.</w:t>
      </w:r>
    </w:p>
    <w:p w14:paraId="2B1147BB" w14:textId="77777777" w:rsidR="00757A53" w:rsidRDefault="00757A53" w:rsidP="00DC66ED">
      <w:pPr>
        <w:ind w:firstLine="0"/>
      </w:pPr>
    </w:p>
    <w:p w14:paraId="06FAF441" w14:textId="427D4F9C" w:rsidR="00DC66ED" w:rsidRDefault="00DC66ED" w:rsidP="00DC66ED">
      <w:pPr>
        <w:ind w:firstLine="0"/>
      </w:pPr>
      <w:r w:rsidRPr="00DC66ED">
        <w:rPr>
          <w:noProof/>
        </w:rPr>
        <w:drawing>
          <wp:inline distT="0" distB="0" distL="0" distR="0" wp14:anchorId="3A1FCE5E" wp14:editId="23D721B2">
            <wp:extent cx="5976620" cy="2301240"/>
            <wp:effectExtent l="0" t="0" r="0" b="0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3DF93" w14:textId="77777777" w:rsidR="00DC66ED" w:rsidRDefault="00DC66ED" w:rsidP="00DC66ED">
      <w:pPr>
        <w:ind w:firstLine="0"/>
      </w:pPr>
    </w:p>
    <w:p w14:paraId="38DB4B4D" w14:textId="0F324586" w:rsidR="00DC66ED" w:rsidRDefault="00DC66ED" w:rsidP="00DC66ED">
      <w:pPr>
        <w:ind w:firstLine="0"/>
      </w:pPr>
      <w:r w:rsidRPr="00DC66ED">
        <w:rPr>
          <w:noProof/>
        </w:rPr>
        <w:drawing>
          <wp:inline distT="0" distB="0" distL="0" distR="0" wp14:anchorId="2D84CEAC" wp14:editId="0F347ABD">
            <wp:extent cx="5976620" cy="2301240"/>
            <wp:effectExtent l="0" t="0" r="0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1D018" w14:textId="3585BF5C" w:rsidR="00DC66ED" w:rsidRDefault="00DC66ED">
      <w:pPr>
        <w:spacing w:line="240" w:lineRule="auto"/>
        <w:ind w:firstLine="0"/>
        <w:jc w:val="left"/>
      </w:pPr>
      <w:r>
        <w:br w:type="page"/>
      </w:r>
    </w:p>
    <w:p w14:paraId="7D63FE86" w14:textId="2661E294" w:rsidR="00292769" w:rsidRPr="001569C6" w:rsidRDefault="00292769" w:rsidP="001569C6">
      <w:pPr>
        <w:pStyle w:val="Nadpis1"/>
      </w:pPr>
      <w:bookmarkStart w:id="124" w:name="_Toc85130146"/>
      <w:r w:rsidRPr="001569C6">
        <w:lastRenderedPageBreak/>
        <w:t>POUŽITÉ MATERIÁLY</w:t>
      </w:r>
      <w:bookmarkEnd w:id="101"/>
      <w:bookmarkEnd w:id="124"/>
    </w:p>
    <w:p w14:paraId="44903429" w14:textId="405AD890" w:rsidR="00292769" w:rsidRPr="0055604F" w:rsidRDefault="00292769" w:rsidP="001D76B8">
      <w:pPr>
        <w:pStyle w:val="Materily"/>
        <w:tabs>
          <w:tab w:val="clear" w:pos="3969"/>
          <w:tab w:val="left" w:pos="4111"/>
        </w:tabs>
      </w:pPr>
      <w:r w:rsidRPr="0055604F">
        <w:t>Základy</w:t>
      </w:r>
      <w:r w:rsidRPr="0055604F">
        <w:tab/>
        <w:t>…</w:t>
      </w:r>
      <w:r w:rsidRPr="0055604F">
        <w:tab/>
        <w:t xml:space="preserve">beton </w:t>
      </w:r>
      <w:r w:rsidR="001C0AD9" w:rsidRPr="0055604F">
        <w:t>C</w:t>
      </w:r>
      <w:r w:rsidR="001D76B8" w:rsidRPr="0055604F">
        <w:t>16</w:t>
      </w:r>
      <w:r w:rsidR="001C0AD9" w:rsidRPr="0055604F">
        <w:t>/</w:t>
      </w:r>
      <w:r w:rsidR="001D76B8" w:rsidRPr="0055604F">
        <w:t>20</w:t>
      </w:r>
      <w:r w:rsidR="001C0AD9" w:rsidRPr="0055604F">
        <w:t>-X</w:t>
      </w:r>
      <w:r w:rsidR="001D76B8" w:rsidRPr="0055604F">
        <w:t>0</w:t>
      </w:r>
    </w:p>
    <w:p w14:paraId="7832EEB1" w14:textId="640421F9" w:rsidR="001D76B8" w:rsidRPr="0055604F" w:rsidRDefault="001D76B8" w:rsidP="001D76B8">
      <w:pPr>
        <w:tabs>
          <w:tab w:val="left" w:pos="3402"/>
          <w:tab w:val="left" w:pos="4111"/>
        </w:tabs>
      </w:pPr>
      <w:r w:rsidRPr="0055604F">
        <w:tab/>
      </w:r>
      <w:r w:rsidRPr="0055604F">
        <w:tab/>
        <w:t>beton C16/20-</w:t>
      </w:r>
      <w:r w:rsidR="0055604F" w:rsidRPr="0055604F">
        <w:t>XC2 (výztuž B 500)</w:t>
      </w:r>
    </w:p>
    <w:p w14:paraId="6B2DF012" w14:textId="0006DDC2" w:rsidR="00292769" w:rsidRPr="007E07FF" w:rsidRDefault="00292769" w:rsidP="001D76B8">
      <w:pPr>
        <w:pStyle w:val="Materily"/>
        <w:tabs>
          <w:tab w:val="clear" w:pos="3969"/>
          <w:tab w:val="left" w:pos="4111"/>
        </w:tabs>
      </w:pPr>
      <w:r w:rsidRPr="007E07FF">
        <w:t>Vertikální konstrukce</w:t>
      </w:r>
      <w:r w:rsidRPr="007E07FF">
        <w:tab/>
        <w:t>…</w:t>
      </w:r>
      <w:r w:rsidRPr="007E07FF">
        <w:tab/>
      </w:r>
      <w:r w:rsidR="007E07FF" w:rsidRPr="007E07FF">
        <w:t>pórobetonové tvárnice P6,5 - malta pro tenké spáry</w:t>
      </w:r>
    </w:p>
    <w:p w14:paraId="52CDC9FA" w14:textId="265DD516" w:rsidR="007E07FF" w:rsidRPr="007E07FF" w:rsidRDefault="007E07FF" w:rsidP="007E07FF">
      <w:pPr>
        <w:tabs>
          <w:tab w:val="left" w:pos="3402"/>
          <w:tab w:val="left" w:pos="4111"/>
        </w:tabs>
      </w:pPr>
      <w:r w:rsidRPr="007E07FF">
        <w:tab/>
      </w:r>
      <w:r w:rsidRPr="007E07FF">
        <w:tab/>
        <w:t>beton C25/30-XC1 (výztuž B 500)</w:t>
      </w:r>
    </w:p>
    <w:p w14:paraId="5C5FC0F3" w14:textId="77777777" w:rsidR="00292769" w:rsidRPr="007E07FF" w:rsidRDefault="00292769" w:rsidP="001D76B8">
      <w:pPr>
        <w:pStyle w:val="Materily"/>
        <w:tabs>
          <w:tab w:val="clear" w:pos="3969"/>
          <w:tab w:val="left" w:pos="4111"/>
        </w:tabs>
      </w:pPr>
      <w:r w:rsidRPr="007E07FF">
        <w:t>Horizontální konstrukce</w:t>
      </w:r>
      <w:r w:rsidRPr="007E07FF">
        <w:tab/>
        <w:t>…</w:t>
      </w:r>
      <w:r w:rsidRPr="007E07FF">
        <w:tab/>
        <w:t xml:space="preserve">beton </w:t>
      </w:r>
      <w:r w:rsidR="00FD5EAE" w:rsidRPr="007E07FF">
        <w:t>C25/30</w:t>
      </w:r>
      <w:r w:rsidRPr="007E07FF">
        <w:t xml:space="preserve">-XC1 (výztuž </w:t>
      </w:r>
      <w:r w:rsidR="003E1F03" w:rsidRPr="007E07FF">
        <w:t>B 500</w:t>
      </w:r>
      <w:r w:rsidR="001C0AD9" w:rsidRPr="007E07FF">
        <w:t xml:space="preserve">, </w:t>
      </w:r>
      <w:r w:rsidR="00751FB1" w:rsidRPr="007E07FF">
        <w:t>KARI</w:t>
      </w:r>
      <w:r w:rsidRPr="007E07FF">
        <w:t>)</w:t>
      </w:r>
    </w:p>
    <w:p w14:paraId="6079FF05" w14:textId="19F59FD7" w:rsidR="00292769" w:rsidRPr="007E07FF" w:rsidRDefault="00292769" w:rsidP="001D76B8">
      <w:pPr>
        <w:pStyle w:val="Materily"/>
        <w:tabs>
          <w:tab w:val="clear" w:pos="3969"/>
          <w:tab w:val="left" w:pos="4111"/>
        </w:tabs>
      </w:pPr>
      <w:r w:rsidRPr="007E07FF">
        <w:t>Schodiště</w:t>
      </w:r>
      <w:r w:rsidRPr="007E07FF">
        <w:tab/>
        <w:t>…</w:t>
      </w:r>
      <w:r w:rsidRPr="007E07FF">
        <w:tab/>
        <w:t>beton C</w:t>
      </w:r>
      <w:r w:rsidR="007E07FF" w:rsidRPr="007E07FF">
        <w:t>25</w:t>
      </w:r>
      <w:r w:rsidRPr="007E07FF">
        <w:t>/</w:t>
      </w:r>
      <w:r w:rsidR="007E07FF" w:rsidRPr="007E07FF">
        <w:t>30</w:t>
      </w:r>
      <w:r w:rsidRPr="007E07FF">
        <w:t xml:space="preserve">-XC1 (výztuž </w:t>
      </w:r>
      <w:r w:rsidR="003E1F03" w:rsidRPr="007E07FF">
        <w:t>B 500</w:t>
      </w:r>
      <w:r w:rsidRPr="007E07FF">
        <w:t>)</w:t>
      </w:r>
    </w:p>
    <w:p w14:paraId="43394D5D" w14:textId="15E38A4C" w:rsidR="00292769" w:rsidRPr="007E07FF" w:rsidRDefault="00292769" w:rsidP="001D76B8">
      <w:pPr>
        <w:pStyle w:val="Materily"/>
        <w:tabs>
          <w:tab w:val="clear" w:pos="3969"/>
          <w:tab w:val="left" w:pos="4111"/>
        </w:tabs>
      </w:pPr>
      <w:r w:rsidRPr="007E07FF">
        <w:t>Výtahová šachta</w:t>
      </w:r>
      <w:r w:rsidRPr="007E07FF">
        <w:tab/>
        <w:t>…</w:t>
      </w:r>
      <w:r w:rsidRPr="007E07FF">
        <w:tab/>
      </w:r>
      <w:r w:rsidR="007E07FF" w:rsidRPr="007E07FF">
        <w:t>ocel S 235</w:t>
      </w:r>
    </w:p>
    <w:p w14:paraId="0859CDDE" w14:textId="3FF33788" w:rsidR="00292769" w:rsidRPr="007E07FF" w:rsidRDefault="00292769" w:rsidP="001D76B8">
      <w:pPr>
        <w:pStyle w:val="Materily"/>
        <w:tabs>
          <w:tab w:val="clear" w:pos="3969"/>
          <w:tab w:val="left" w:pos="4111"/>
        </w:tabs>
      </w:pPr>
      <w:r w:rsidRPr="007E07FF">
        <w:t>Střecha</w:t>
      </w:r>
      <w:r w:rsidRPr="007E07FF">
        <w:tab/>
        <w:t>…</w:t>
      </w:r>
      <w:r w:rsidRPr="007E07FF">
        <w:tab/>
      </w:r>
      <w:r w:rsidR="007E07FF" w:rsidRPr="007E07FF">
        <w:t>beton C25/30-XC1 (výztuž B 500, KARI)</w:t>
      </w:r>
    </w:p>
    <w:p w14:paraId="783B7265" w14:textId="399FA94E" w:rsidR="00292769" w:rsidRPr="007E07FF" w:rsidRDefault="00292769" w:rsidP="001D76B8">
      <w:pPr>
        <w:pStyle w:val="Materily"/>
        <w:tabs>
          <w:tab w:val="clear" w:pos="3969"/>
          <w:tab w:val="left" w:pos="4111"/>
        </w:tabs>
      </w:pPr>
      <w:r w:rsidRPr="007E07FF">
        <w:tab/>
        <w:t>…</w:t>
      </w:r>
      <w:r w:rsidRPr="007E07FF">
        <w:tab/>
      </w:r>
      <w:r w:rsidR="007E07FF" w:rsidRPr="007E07FF">
        <w:t>lepené lamelové dřevo</w:t>
      </w:r>
      <w:r w:rsidRPr="007E07FF">
        <w:t xml:space="preserve"> tř. GL24h</w:t>
      </w:r>
    </w:p>
    <w:p w14:paraId="1BA0881A" w14:textId="4C6C6517" w:rsidR="00292769" w:rsidRPr="007E07FF" w:rsidRDefault="00292769" w:rsidP="001D76B8">
      <w:pPr>
        <w:pStyle w:val="Materily"/>
        <w:tabs>
          <w:tab w:val="clear" w:pos="3969"/>
          <w:tab w:val="left" w:pos="4111"/>
        </w:tabs>
      </w:pPr>
      <w:r w:rsidRPr="007E07FF">
        <w:tab/>
        <w:t>…</w:t>
      </w:r>
      <w:r w:rsidRPr="007E07FF">
        <w:tab/>
        <w:t>ocel S 235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r w:rsidRPr="007E07FF">
        <w:t xml:space="preserve"> </w:t>
      </w:r>
    </w:p>
    <w:p w14:paraId="2953B0FC" w14:textId="77777777" w:rsidR="00FF6B9C" w:rsidRPr="00B57DC7" w:rsidRDefault="00FF6B9C" w:rsidP="00AF7F04">
      <w:pPr>
        <w:rPr>
          <w:rFonts w:cs="Tahoma"/>
        </w:rPr>
      </w:pPr>
    </w:p>
    <w:p w14:paraId="05ACD8F1" w14:textId="0FA9E20A" w:rsidR="00552D5E" w:rsidRPr="00552D5E" w:rsidRDefault="00A76C25" w:rsidP="00FF6B9C">
      <w:pPr>
        <w:ind w:firstLine="0"/>
      </w:pPr>
      <w:r w:rsidRPr="00552D5E">
        <w:t>V</w:t>
      </w:r>
      <w:r w:rsidR="001F4008" w:rsidRPr="00552D5E">
        <w:t>e Znojmě</w:t>
      </w:r>
      <w:r w:rsidRPr="00552D5E">
        <w:t xml:space="preserve"> </w:t>
      </w:r>
      <w:r w:rsidRPr="00D166F2">
        <w:t xml:space="preserve">dne </w:t>
      </w:r>
      <w:r w:rsidR="00BC1AFF">
        <w:rPr>
          <w:rFonts w:cs="Tahoma"/>
        </w:rPr>
        <w:t>23</w:t>
      </w:r>
      <w:r w:rsidR="007D00EE" w:rsidRPr="00D166F2">
        <w:rPr>
          <w:rFonts w:cs="Tahoma"/>
        </w:rPr>
        <w:t>.</w:t>
      </w:r>
      <w:r w:rsidR="0015290D">
        <w:rPr>
          <w:rFonts w:cs="Tahoma"/>
        </w:rPr>
        <w:t xml:space="preserve"> </w:t>
      </w:r>
      <w:r w:rsidR="00BC1AFF">
        <w:rPr>
          <w:rFonts w:cs="Tahoma"/>
        </w:rPr>
        <w:t>03</w:t>
      </w:r>
      <w:r w:rsidR="007D00EE" w:rsidRPr="00D166F2">
        <w:rPr>
          <w:rFonts w:cs="Tahoma"/>
        </w:rPr>
        <w:t>.</w:t>
      </w:r>
      <w:r w:rsidR="0015290D">
        <w:rPr>
          <w:rFonts w:cs="Tahoma"/>
        </w:rPr>
        <w:t xml:space="preserve"> </w:t>
      </w:r>
      <w:r w:rsidR="00701990" w:rsidRPr="00D166F2">
        <w:rPr>
          <w:rFonts w:cs="Tahoma"/>
        </w:rPr>
        <w:t>2021</w:t>
      </w:r>
      <w:r w:rsidR="007B3F00" w:rsidRPr="00552D5E">
        <w:tab/>
      </w:r>
      <w:r w:rsidR="00E330EA" w:rsidRPr="00552D5E">
        <w:tab/>
      </w:r>
      <w:r w:rsidR="00E330EA" w:rsidRPr="00552D5E">
        <w:tab/>
      </w:r>
      <w:r w:rsidR="00E330EA" w:rsidRPr="00552D5E">
        <w:tab/>
      </w:r>
      <w:r w:rsidR="00E330EA" w:rsidRPr="00552D5E">
        <w:tab/>
        <w:t>Vypracoval:</w:t>
      </w:r>
      <w:r w:rsidR="00E330EA" w:rsidRPr="00552D5E">
        <w:tab/>
      </w:r>
      <w:r w:rsidR="00552D5E" w:rsidRPr="00552D5E">
        <w:t>Ing. Jakub Jaroš</w:t>
      </w:r>
    </w:p>
    <w:p w14:paraId="09C2B40A" w14:textId="77777777" w:rsidR="00E330EA" w:rsidRDefault="00E330EA" w:rsidP="00FF6B9C">
      <w:pPr>
        <w:ind w:firstLine="0"/>
      </w:pPr>
    </w:p>
    <w:p w14:paraId="62FD07F3" w14:textId="77777777" w:rsidR="00552D5E" w:rsidRDefault="00552D5E" w:rsidP="00FF6B9C">
      <w:pPr>
        <w:ind w:firstLine="0"/>
      </w:pPr>
    </w:p>
    <w:p w14:paraId="0DE9EC4C" w14:textId="77777777" w:rsidR="00552D5E" w:rsidRDefault="00552D5E" w:rsidP="00FF6B9C">
      <w:pPr>
        <w:ind w:firstLine="0"/>
      </w:pPr>
    </w:p>
    <w:p w14:paraId="4024581E" w14:textId="5E021A8F" w:rsidR="00F96CCF" w:rsidRPr="00E32C74" w:rsidRDefault="00E330EA" w:rsidP="00FF6B9C">
      <w:pPr>
        <w:ind w:firstLine="0"/>
      </w:pPr>
      <w:r>
        <w:tab/>
      </w:r>
      <w:r>
        <w:tab/>
      </w:r>
      <w:r>
        <w:tab/>
      </w:r>
      <w:r>
        <w:tab/>
      </w:r>
      <w:r w:rsidR="00FF6B9C">
        <w:tab/>
      </w:r>
      <w:r w:rsidR="00FF6B9C">
        <w:tab/>
      </w:r>
      <w:r w:rsidR="00FF6B9C">
        <w:tab/>
      </w:r>
      <w:r w:rsidR="00FF6B9C">
        <w:tab/>
      </w:r>
      <w:r>
        <w:t>TK</w:t>
      </w:r>
      <w:r w:rsidR="00A76C25" w:rsidRPr="00E32C74">
        <w:t>:</w:t>
      </w:r>
      <w:r w:rsidR="001119F1" w:rsidRPr="00E32C74">
        <w:tab/>
      </w:r>
      <w:r>
        <w:tab/>
      </w:r>
      <w:r w:rsidR="00DD3420" w:rsidRPr="00E32C74">
        <w:t xml:space="preserve"> </w:t>
      </w:r>
      <w:r w:rsidR="00A76C25" w:rsidRPr="00E32C74">
        <w:t xml:space="preserve">Ing. </w:t>
      </w:r>
      <w:r w:rsidR="001F4008" w:rsidRPr="00E32C74">
        <w:t>Patrik Štancl, Ph.D.</w:t>
      </w:r>
    </w:p>
    <w:sectPr w:rsidR="00F96CCF" w:rsidRPr="00E32C74" w:rsidSect="0069344E">
      <w:pgSz w:w="11906" w:h="16838"/>
      <w:pgMar w:top="1531" w:right="1247" w:bottom="1418" w:left="1247" w:header="703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367388" w14:textId="77777777" w:rsidR="00A86F4B" w:rsidRDefault="00A86F4B">
      <w:r>
        <w:separator/>
      </w:r>
    </w:p>
  </w:endnote>
  <w:endnote w:type="continuationSeparator" w:id="0">
    <w:p w14:paraId="1401EC15" w14:textId="77777777" w:rsidR="00A86F4B" w:rsidRDefault="00A86F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DINPro-Light">
    <w:panose1 w:val="02000504040000020003"/>
    <w:charset w:val="00"/>
    <w:family w:val="modern"/>
    <w:notTrueType/>
    <w:pitch w:val="variable"/>
    <w:sig w:usb0="800002AF" w:usb1="4000206A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924D89" w14:textId="77777777" w:rsidR="00552D5E" w:rsidRPr="00EA183A" w:rsidRDefault="00552D5E" w:rsidP="009E5E5A">
    <w:pPr>
      <w:pStyle w:val="Zpat"/>
      <w:pBdr>
        <w:top w:val="single" w:sz="4" w:space="1" w:color="auto"/>
      </w:pBdr>
      <w:tabs>
        <w:tab w:val="left" w:pos="1701"/>
        <w:tab w:val="left" w:pos="7417"/>
      </w:tabs>
      <w:ind w:right="360"/>
      <w:rPr>
        <w:rFonts w:cs="Tahoma"/>
        <w:sz w:val="20"/>
      </w:rPr>
    </w:pPr>
    <w:r w:rsidRPr="00EA183A">
      <w:rPr>
        <w:rFonts w:cs="Tahoma"/>
        <w:sz w:val="16"/>
        <w:szCs w:val="16"/>
      </w:rPr>
      <w:t xml:space="preserve"> </w:t>
    </w:r>
    <w:r w:rsidRPr="00EA183A">
      <w:rPr>
        <w:noProof/>
      </w:rPr>
      <w:drawing>
        <wp:inline distT="0" distB="0" distL="0" distR="0" wp14:anchorId="6D853F3E" wp14:editId="2BD80F02">
          <wp:extent cx="861134" cy="182737"/>
          <wp:effectExtent l="0" t="0" r="0" b="8255"/>
          <wp:docPr id="20" name="Obrázek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biLevel thresh="75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1134" cy="18273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83CC3">
      <w:rPr>
        <w:rFonts w:cs="Tahoma"/>
        <w:sz w:val="16"/>
        <w:szCs w:val="16"/>
      </w:rPr>
      <w:t xml:space="preserve"> </w:t>
    </w:r>
    <w:r>
      <w:rPr>
        <w:rFonts w:cs="Tahoma"/>
        <w:sz w:val="16"/>
        <w:szCs w:val="16"/>
      </w:rPr>
      <w:t xml:space="preserve"> STRUCTURE s.r.o., </w:t>
    </w:r>
    <w:r w:rsidRPr="00725530">
      <w:rPr>
        <w:rFonts w:cs="Tahoma"/>
        <w:spacing w:val="-22"/>
        <w:sz w:val="16"/>
        <w:szCs w:val="16"/>
      </w:rPr>
      <w:t>IČO: 04448821, nám. ČSA 39, 676 02 Moravské Budějovice</w:t>
    </w:r>
    <w:r w:rsidRPr="00B23B82">
      <w:rPr>
        <w:rFonts w:cs="Tahoma"/>
        <w:spacing w:val="-14"/>
        <w:sz w:val="18"/>
        <w:szCs w:val="18"/>
      </w:rPr>
      <w:t xml:space="preserve">, </w:t>
    </w:r>
    <w:r w:rsidRPr="00701990">
      <w:rPr>
        <w:rFonts w:cs="Tahoma"/>
        <w:spacing w:val="-14"/>
        <w:sz w:val="18"/>
        <w:szCs w:val="18"/>
      </w:rPr>
      <w:t xml:space="preserve">email: </w:t>
    </w:r>
    <w:hyperlink r:id="rId2" w:history="1">
      <w:r w:rsidRPr="00701990">
        <w:rPr>
          <w:rStyle w:val="Hypertextovodkaz"/>
          <w:rFonts w:cs="Tahoma"/>
          <w:color w:val="auto"/>
          <w:spacing w:val="-14"/>
          <w:sz w:val="18"/>
          <w:szCs w:val="18"/>
        </w:rPr>
        <w:t>info@statika3.cz</w:t>
      </w:r>
    </w:hyperlink>
    <w:r w:rsidRPr="00701990">
      <w:rPr>
        <w:rFonts w:cs="Tahoma"/>
        <w:spacing w:val="-14"/>
        <w:sz w:val="18"/>
        <w:szCs w:val="18"/>
      </w:rPr>
      <w:t xml:space="preserve"> </w:t>
    </w:r>
    <w:r w:rsidRPr="00701990">
      <w:rPr>
        <w:rFonts w:cs="Tahoma"/>
        <w:spacing w:val="-14"/>
        <w:sz w:val="18"/>
        <w:szCs w:val="18"/>
      </w:rPr>
      <w:tab/>
    </w:r>
    <w:r>
      <w:rPr>
        <w:rFonts w:cs="Tahoma"/>
        <w:sz w:val="20"/>
      </w:rPr>
      <w:t xml:space="preserve"> </w:t>
    </w:r>
    <w:r>
      <w:rPr>
        <w:rFonts w:cs="Tahoma"/>
        <w:sz w:val="20"/>
      </w:rPr>
      <w:tab/>
      <w:t>Str.</w:t>
    </w:r>
    <w:r w:rsidRPr="00EA183A">
      <w:rPr>
        <w:rFonts w:cs="Tahoma"/>
        <w:sz w:val="20"/>
      </w:rPr>
      <w:t xml:space="preserve"> </w:t>
    </w:r>
    <w:r w:rsidRPr="00B23B82">
      <w:rPr>
        <w:rFonts w:cs="Tahoma"/>
      </w:rPr>
      <w:fldChar w:fldCharType="begin"/>
    </w:r>
    <w:r w:rsidRPr="00B23B82">
      <w:rPr>
        <w:rFonts w:cs="Tahoma"/>
      </w:rPr>
      <w:instrText xml:space="preserve"> PAGE </w:instrText>
    </w:r>
    <w:r w:rsidRPr="00B23B82">
      <w:rPr>
        <w:rFonts w:cs="Tahoma"/>
      </w:rPr>
      <w:fldChar w:fldCharType="separate"/>
    </w:r>
    <w:r>
      <w:rPr>
        <w:rFonts w:cs="Tahoma"/>
        <w:noProof/>
      </w:rPr>
      <w:t>4</w:t>
    </w:r>
    <w:r w:rsidRPr="00B23B82">
      <w:rPr>
        <w:rFonts w:cs="Tahoma"/>
      </w:rPr>
      <w:fldChar w:fldCharType="end"/>
    </w:r>
    <w:r>
      <w:rPr>
        <w:rFonts w:cs="Tahoma"/>
      </w:rPr>
      <w:t>/</w:t>
    </w:r>
    <w:r>
      <w:rPr>
        <w:rFonts w:cs="Tahoma"/>
      </w:rPr>
      <w:fldChar w:fldCharType="begin"/>
    </w:r>
    <w:r>
      <w:rPr>
        <w:rFonts w:cs="Tahoma"/>
      </w:rPr>
      <w:instrText xml:space="preserve"> NUMPAGES   \* MERGEFORMAT </w:instrText>
    </w:r>
    <w:r>
      <w:rPr>
        <w:rFonts w:cs="Tahoma"/>
      </w:rPr>
      <w:fldChar w:fldCharType="separate"/>
    </w:r>
    <w:r>
      <w:rPr>
        <w:rFonts w:cs="Tahoma"/>
        <w:noProof/>
      </w:rPr>
      <w:t>58</w:t>
    </w:r>
    <w:r>
      <w:rPr>
        <w:rFonts w:cs="Tahoma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8DF8E7" w14:textId="77777777" w:rsidR="00A86F4B" w:rsidRDefault="00A86F4B">
      <w:r>
        <w:separator/>
      </w:r>
    </w:p>
  </w:footnote>
  <w:footnote w:type="continuationSeparator" w:id="0">
    <w:p w14:paraId="5706471C" w14:textId="77777777" w:rsidR="00A86F4B" w:rsidRDefault="00A86F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805D3E" w14:textId="63CB6D07" w:rsidR="00552D5E" w:rsidRPr="00405994" w:rsidRDefault="00552D5E" w:rsidP="009E5E5A">
    <w:pPr>
      <w:pStyle w:val="Zhlav"/>
      <w:rPr>
        <w:rFonts w:cs="Tahoma"/>
      </w:rPr>
    </w:pPr>
    <w:r w:rsidRPr="009F494C">
      <w:rPr>
        <w:b/>
        <w:bCs/>
      </w:rPr>
      <w:t>PŘÍSTAVBA A REKONSTRUKCE SPORTOVNÍ HALY CHRUDIM, I. ETAPA</w:t>
    </w:r>
    <w:r w:rsidRPr="00405994">
      <w:rPr>
        <w:rFonts w:cs="Tahoma"/>
      </w:rPr>
      <w:tab/>
    </w:r>
    <w:r w:rsidR="00BC1AFF">
      <w:rPr>
        <w:rFonts w:cs="Tahoma"/>
      </w:rPr>
      <w:t>23</w:t>
    </w:r>
    <w:r w:rsidR="00D166F2" w:rsidRPr="00D166F2">
      <w:rPr>
        <w:rFonts w:cs="Tahoma"/>
      </w:rPr>
      <w:t>.</w:t>
    </w:r>
    <w:r w:rsidR="0015290D">
      <w:rPr>
        <w:rFonts w:cs="Tahoma"/>
      </w:rPr>
      <w:t xml:space="preserve"> </w:t>
    </w:r>
    <w:r w:rsidR="00BC1AFF">
      <w:rPr>
        <w:rFonts w:cs="Tahoma"/>
      </w:rPr>
      <w:t>03</w:t>
    </w:r>
    <w:r w:rsidRPr="00D166F2">
      <w:rPr>
        <w:rFonts w:cs="Tahoma"/>
      </w:rPr>
      <w:t>.</w:t>
    </w:r>
    <w:r w:rsidR="0015290D">
      <w:rPr>
        <w:rFonts w:cs="Tahoma"/>
      </w:rPr>
      <w:t xml:space="preserve"> </w:t>
    </w:r>
    <w:r w:rsidRPr="00D166F2">
      <w:rPr>
        <w:rFonts w:cs="Tahoma"/>
      </w:rPr>
      <w:t>202</w:t>
    </w:r>
    <w:r w:rsidR="00BC1AFF">
      <w:rPr>
        <w:rFonts w:cs="Tahoma"/>
      </w:rPr>
      <w:t>2</w:t>
    </w:r>
  </w:p>
  <w:p w14:paraId="6085E844" w14:textId="04946519" w:rsidR="00552D5E" w:rsidRPr="009E5E5A" w:rsidRDefault="00552D5E" w:rsidP="009E5E5A">
    <w:pPr>
      <w:pStyle w:val="Zhlav"/>
      <w:pBdr>
        <w:bottom w:val="single" w:sz="4" w:space="1" w:color="auto"/>
      </w:pBdr>
    </w:pPr>
    <w:proofErr w:type="gramStart"/>
    <w:r>
      <w:t>D.1.2</w:t>
    </w:r>
    <w:proofErr w:type="gramEnd"/>
    <w:r>
      <w:t>. 0</w:t>
    </w:r>
    <w:r w:rsidR="0015290D">
      <w:t>2</w:t>
    </w:r>
    <w:r>
      <w:t xml:space="preserve"> - </w:t>
    </w:r>
    <w:r w:rsidR="00D166F2">
      <w:t>STATICKÝ VÝPOČET</w:t>
    </w:r>
    <w:r w:rsidRPr="00405994">
      <w:rPr>
        <w:rFonts w:cs="Tahoma"/>
      </w:rPr>
      <w:tab/>
    </w:r>
    <w:r w:rsidR="0015290D">
      <w:rPr>
        <w:rFonts w:cs="Tahoma"/>
      </w:rPr>
      <w:tab/>
    </w:r>
    <w:r>
      <w:rPr>
        <w:rFonts w:cs="Tahoma"/>
      </w:rPr>
      <w:t xml:space="preserve">z.č.: </w:t>
    </w:r>
    <w:r w:rsidRPr="00D166F2">
      <w:rPr>
        <w:rFonts w:cs="Tahoma"/>
      </w:rPr>
      <w:t>21</w:t>
    </w:r>
    <w:r w:rsidR="00D166F2" w:rsidRPr="00D166F2">
      <w:rPr>
        <w:rFonts w:cs="Tahoma"/>
      </w:rPr>
      <w:t>030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5122BF"/>
    <w:multiLevelType w:val="hybridMultilevel"/>
    <w:tmpl w:val="5420C83E"/>
    <w:lvl w:ilvl="0" w:tplc="5746933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789" w:hanging="360"/>
      </w:pPr>
    </w:lvl>
    <w:lvl w:ilvl="2" w:tplc="0405001B">
      <w:start w:val="1"/>
      <w:numFmt w:val="lowerRoman"/>
      <w:lvlText w:val="%3."/>
      <w:lvlJc w:val="right"/>
      <w:pPr>
        <w:ind w:left="2509" w:hanging="180"/>
      </w:pPr>
    </w:lvl>
    <w:lvl w:ilvl="3" w:tplc="0405000F">
      <w:start w:val="1"/>
      <w:numFmt w:val="decimal"/>
      <w:lvlText w:val="%4."/>
      <w:lvlJc w:val="left"/>
      <w:pPr>
        <w:ind w:left="3229" w:hanging="360"/>
      </w:pPr>
    </w:lvl>
    <w:lvl w:ilvl="4" w:tplc="04050019" w:tentative="1">
      <w:start w:val="1"/>
      <w:numFmt w:val="lowerLetter"/>
      <w:lvlText w:val="%5."/>
      <w:lvlJc w:val="left"/>
      <w:pPr>
        <w:ind w:left="3949" w:hanging="360"/>
      </w:pPr>
    </w:lvl>
    <w:lvl w:ilvl="5" w:tplc="0405001B" w:tentative="1">
      <w:start w:val="1"/>
      <w:numFmt w:val="lowerRoman"/>
      <w:lvlText w:val="%6."/>
      <w:lvlJc w:val="right"/>
      <w:pPr>
        <w:ind w:left="4669" w:hanging="180"/>
      </w:pPr>
    </w:lvl>
    <w:lvl w:ilvl="6" w:tplc="0405000F" w:tentative="1">
      <w:start w:val="1"/>
      <w:numFmt w:val="decimal"/>
      <w:lvlText w:val="%7."/>
      <w:lvlJc w:val="left"/>
      <w:pPr>
        <w:ind w:left="5389" w:hanging="360"/>
      </w:pPr>
    </w:lvl>
    <w:lvl w:ilvl="7" w:tplc="04050019" w:tentative="1">
      <w:start w:val="1"/>
      <w:numFmt w:val="lowerLetter"/>
      <w:lvlText w:val="%8."/>
      <w:lvlJc w:val="left"/>
      <w:pPr>
        <w:ind w:left="6109" w:hanging="360"/>
      </w:pPr>
    </w:lvl>
    <w:lvl w:ilvl="8" w:tplc="040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3023A16"/>
    <w:multiLevelType w:val="hybridMultilevel"/>
    <w:tmpl w:val="38C42DB6"/>
    <w:lvl w:ilvl="0" w:tplc="0405000F">
      <w:start w:val="1"/>
      <w:numFmt w:val="decimal"/>
      <w:lvlText w:val="%1."/>
      <w:lvlJc w:val="left"/>
      <w:pPr>
        <w:ind w:left="1429" w:hanging="360"/>
      </w:pPr>
    </w:lvl>
    <w:lvl w:ilvl="1" w:tplc="04050019">
      <w:start w:val="1"/>
      <w:numFmt w:val="lowerLetter"/>
      <w:lvlText w:val="%2."/>
      <w:lvlJc w:val="left"/>
      <w:pPr>
        <w:ind w:left="2149" w:hanging="360"/>
      </w:pPr>
    </w:lvl>
    <w:lvl w:ilvl="2" w:tplc="0405001B">
      <w:start w:val="1"/>
      <w:numFmt w:val="lowerRoman"/>
      <w:lvlText w:val="%3."/>
      <w:lvlJc w:val="right"/>
      <w:pPr>
        <w:ind w:left="2869" w:hanging="180"/>
      </w:pPr>
    </w:lvl>
    <w:lvl w:ilvl="3" w:tplc="0405000F">
      <w:start w:val="1"/>
      <w:numFmt w:val="decimal"/>
      <w:lvlText w:val="%4."/>
      <w:lvlJc w:val="left"/>
      <w:pPr>
        <w:ind w:left="3589" w:hanging="360"/>
      </w:pPr>
    </w:lvl>
    <w:lvl w:ilvl="4" w:tplc="04050019">
      <w:start w:val="1"/>
      <w:numFmt w:val="lowerLetter"/>
      <w:lvlText w:val="%5."/>
      <w:lvlJc w:val="left"/>
      <w:pPr>
        <w:ind w:left="4309" w:hanging="360"/>
      </w:pPr>
    </w:lvl>
    <w:lvl w:ilvl="5" w:tplc="0405001B">
      <w:start w:val="1"/>
      <w:numFmt w:val="lowerRoman"/>
      <w:lvlText w:val="%6."/>
      <w:lvlJc w:val="right"/>
      <w:pPr>
        <w:ind w:left="5029" w:hanging="180"/>
      </w:pPr>
    </w:lvl>
    <w:lvl w:ilvl="6" w:tplc="0405000F">
      <w:start w:val="1"/>
      <w:numFmt w:val="decimal"/>
      <w:lvlText w:val="%7."/>
      <w:lvlJc w:val="left"/>
      <w:pPr>
        <w:ind w:left="5749" w:hanging="360"/>
      </w:pPr>
    </w:lvl>
    <w:lvl w:ilvl="7" w:tplc="04050019">
      <w:start w:val="1"/>
      <w:numFmt w:val="lowerLetter"/>
      <w:lvlText w:val="%8."/>
      <w:lvlJc w:val="left"/>
      <w:pPr>
        <w:ind w:left="6469" w:hanging="360"/>
      </w:pPr>
    </w:lvl>
    <w:lvl w:ilvl="8" w:tplc="0405001B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2ADD1774"/>
    <w:multiLevelType w:val="hybridMultilevel"/>
    <w:tmpl w:val="CF6AB4F6"/>
    <w:lvl w:ilvl="0" w:tplc="551EBDF6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8B2065"/>
    <w:multiLevelType w:val="hybridMultilevel"/>
    <w:tmpl w:val="76C83D5E"/>
    <w:lvl w:ilvl="0" w:tplc="8EA6F156">
      <w:start w:val="1"/>
      <w:numFmt w:val="decimal"/>
      <w:lvlText w:val="(%1)"/>
      <w:lvlJc w:val="left"/>
      <w:pPr>
        <w:ind w:left="720" w:hanging="360"/>
      </w:pPr>
      <w:rPr>
        <w:vertAlign w:val="superscrip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EB7F5D"/>
    <w:multiLevelType w:val="hybridMultilevel"/>
    <w:tmpl w:val="BC7EAB36"/>
    <w:lvl w:ilvl="0" w:tplc="551EBDF6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03620A2"/>
    <w:multiLevelType w:val="hybridMultilevel"/>
    <w:tmpl w:val="76C83D5E"/>
    <w:lvl w:ilvl="0" w:tplc="8EA6F156">
      <w:start w:val="1"/>
      <w:numFmt w:val="decimal"/>
      <w:lvlText w:val="(%1)"/>
      <w:lvlJc w:val="left"/>
      <w:pPr>
        <w:ind w:left="720" w:hanging="360"/>
      </w:pPr>
      <w:rPr>
        <w:vertAlign w:val="superscrip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586111"/>
    <w:multiLevelType w:val="hybridMultilevel"/>
    <w:tmpl w:val="38C42DB6"/>
    <w:lvl w:ilvl="0" w:tplc="0405000F">
      <w:start w:val="1"/>
      <w:numFmt w:val="decimal"/>
      <w:lvlText w:val="%1."/>
      <w:lvlJc w:val="left"/>
      <w:pPr>
        <w:ind w:left="1429" w:hanging="360"/>
      </w:pPr>
    </w:lvl>
    <w:lvl w:ilvl="1" w:tplc="04050019">
      <w:start w:val="1"/>
      <w:numFmt w:val="lowerLetter"/>
      <w:lvlText w:val="%2."/>
      <w:lvlJc w:val="left"/>
      <w:pPr>
        <w:ind w:left="2149" w:hanging="360"/>
      </w:pPr>
    </w:lvl>
    <w:lvl w:ilvl="2" w:tplc="0405001B">
      <w:start w:val="1"/>
      <w:numFmt w:val="lowerRoman"/>
      <w:lvlText w:val="%3."/>
      <w:lvlJc w:val="right"/>
      <w:pPr>
        <w:ind w:left="2869" w:hanging="180"/>
      </w:pPr>
    </w:lvl>
    <w:lvl w:ilvl="3" w:tplc="0405000F">
      <w:start w:val="1"/>
      <w:numFmt w:val="decimal"/>
      <w:lvlText w:val="%4."/>
      <w:lvlJc w:val="left"/>
      <w:pPr>
        <w:ind w:left="3589" w:hanging="360"/>
      </w:pPr>
    </w:lvl>
    <w:lvl w:ilvl="4" w:tplc="04050019">
      <w:start w:val="1"/>
      <w:numFmt w:val="lowerLetter"/>
      <w:lvlText w:val="%5."/>
      <w:lvlJc w:val="left"/>
      <w:pPr>
        <w:ind w:left="4309" w:hanging="360"/>
      </w:pPr>
    </w:lvl>
    <w:lvl w:ilvl="5" w:tplc="0405001B">
      <w:start w:val="1"/>
      <w:numFmt w:val="lowerRoman"/>
      <w:lvlText w:val="%6."/>
      <w:lvlJc w:val="right"/>
      <w:pPr>
        <w:ind w:left="5029" w:hanging="180"/>
      </w:pPr>
    </w:lvl>
    <w:lvl w:ilvl="6" w:tplc="0405000F">
      <w:start w:val="1"/>
      <w:numFmt w:val="decimal"/>
      <w:lvlText w:val="%7."/>
      <w:lvlJc w:val="left"/>
      <w:pPr>
        <w:ind w:left="5749" w:hanging="360"/>
      </w:pPr>
    </w:lvl>
    <w:lvl w:ilvl="7" w:tplc="04050019">
      <w:start w:val="1"/>
      <w:numFmt w:val="lowerLetter"/>
      <w:lvlText w:val="%8."/>
      <w:lvlJc w:val="left"/>
      <w:pPr>
        <w:ind w:left="6469" w:hanging="360"/>
      </w:pPr>
    </w:lvl>
    <w:lvl w:ilvl="8" w:tplc="0405001B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4FB87A10"/>
    <w:multiLevelType w:val="multilevel"/>
    <w:tmpl w:val="131A15B4"/>
    <w:lvl w:ilvl="0">
      <w:start w:val="1"/>
      <w:numFmt w:val="decimal"/>
      <w:pStyle w:val="Nadpis1"/>
      <w:suff w:val="space"/>
      <w:lvlText w:val="%1."/>
      <w:lvlJc w:val="left"/>
      <w:pPr>
        <w:ind w:left="1021" w:hanging="1021"/>
      </w:pPr>
      <w:rPr>
        <w:rFonts w:hint="default"/>
      </w:rPr>
    </w:lvl>
    <w:lvl w:ilvl="1">
      <w:start w:val="1"/>
      <w:numFmt w:val="decimal"/>
      <w:pStyle w:val="Nadpis2"/>
      <w:suff w:val="space"/>
      <w:lvlText w:val="%1.%2."/>
      <w:lvlJc w:val="left"/>
      <w:pPr>
        <w:ind w:left="2552" w:hanging="2297"/>
      </w:pPr>
      <w:rPr>
        <w:rFonts w:hint="default"/>
      </w:rPr>
    </w:lvl>
    <w:lvl w:ilvl="2">
      <w:start w:val="1"/>
      <w:numFmt w:val="decimal"/>
      <w:pStyle w:val="Nadpis3"/>
      <w:suff w:val="space"/>
      <w:lvlText w:val="%1.%2.%3."/>
      <w:lvlJc w:val="left"/>
      <w:pPr>
        <w:ind w:left="3572" w:hanging="3062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578"/>
        </w:tabs>
        <w:ind w:left="314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38"/>
        </w:tabs>
        <w:ind w:left="365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58"/>
        </w:tabs>
        <w:ind w:left="415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378"/>
        </w:tabs>
        <w:ind w:left="465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38"/>
        </w:tabs>
        <w:ind w:left="516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58"/>
        </w:tabs>
        <w:ind w:left="5738" w:hanging="1440"/>
      </w:pPr>
      <w:rPr>
        <w:rFonts w:hint="default"/>
      </w:rPr>
    </w:lvl>
  </w:abstractNum>
  <w:abstractNum w:abstractNumId="8" w15:restartNumberingAfterBreak="0">
    <w:nsid w:val="559C7BEE"/>
    <w:multiLevelType w:val="hybridMultilevel"/>
    <w:tmpl w:val="38C42DB6"/>
    <w:lvl w:ilvl="0" w:tplc="0405000F">
      <w:start w:val="1"/>
      <w:numFmt w:val="decimal"/>
      <w:lvlText w:val="%1."/>
      <w:lvlJc w:val="left"/>
      <w:pPr>
        <w:ind w:left="1429" w:hanging="360"/>
      </w:pPr>
    </w:lvl>
    <w:lvl w:ilvl="1" w:tplc="04050019">
      <w:start w:val="1"/>
      <w:numFmt w:val="lowerLetter"/>
      <w:lvlText w:val="%2."/>
      <w:lvlJc w:val="left"/>
      <w:pPr>
        <w:ind w:left="2149" w:hanging="360"/>
      </w:pPr>
    </w:lvl>
    <w:lvl w:ilvl="2" w:tplc="0405001B">
      <w:start w:val="1"/>
      <w:numFmt w:val="lowerRoman"/>
      <w:lvlText w:val="%3."/>
      <w:lvlJc w:val="right"/>
      <w:pPr>
        <w:ind w:left="2869" w:hanging="180"/>
      </w:pPr>
    </w:lvl>
    <w:lvl w:ilvl="3" w:tplc="0405000F">
      <w:start w:val="1"/>
      <w:numFmt w:val="decimal"/>
      <w:lvlText w:val="%4."/>
      <w:lvlJc w:val="left"/>
      <w:pPr>
        <w:ind w:left="3589" w:hanging="360"/>
      </w:pPr>
    </w:lvl>
    <w:lvl w:ilvl="4" w:tplc="04050019">
      <w:start w:val="1"/>
      <w:numFmt w:val="lowerLetter"/>
      <w:lvlText w:val="%5."/>
      <w:lvlJc w:val="left"/>
      <w:pPr>
        <w:ind w:left="4309" w:hanging="360"/>
      </w:pPr>
    </w:lvl>
    <w:lvl w:ilvl="5" w:tplc="0405001B">
      <w:start w:val="1"/>
      <w:numFmt w:val="lowerRoman"/>
      <w:lvlText w:val="%6."/>
      <w:lvlJc w:val="right"/>
      <w:pPr>
        <w:ind w:left="5029" w:hanging="180"/>
      </w:pPr>
    </w:lvl>
    <w:lvl w:ilvl="6" w:tplc="0405000F">
      <w:start w:val="1"/>
      <w:numFmt w:val="decimal"/>
      <w:lvlText w:val="%7."/>
      <w:lvlJc w:val="left"/>
      <w:pPr>
        <w:ind w:left="5749" w:hanging="360"/>
      </w:pPr>
    </w:lvl>
    <w:lvl w:ilvl="7" w:tplc="04050019">
      <w:start w:val="1"/>
      <w:numFmt w:val="lowerLetter"/>
      <w:lvlText w:val="%8."/>
      <w:lvlJc w:val="left"/>
      <w:pPr>
        <w:ind w:left="6469" w:hanging="360"/>
      </w:pPr>
    </w:lvl>
    <w:lvl w:ilvl="8" w:tplc="0405001B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6C4318B4"/>
    <w:multiLevelType w:val="hybridMultilevel"/>
    <w:tmpl w:val="6AE65764"/>
    <w:lvl w:ilvl="0" w:tplc="8FE24194">
      <w:start w:val="1"/>
      <w:numFmt w:val="bullet"/>
      <w:pStyle w:val="Podklady"/>
      <w:lvlText w:val="-"/>
      <w:lvlJc w:val="left"/>
      <w:pPr>
        <w:tabs>
          <w:tab w:val="num" w:pos="1068"/>
        </w:tabs>
        <w:ind w:left="1068" w:hanging="360"/>
      </w:pPr>
      <w:rPr>
        <w:rFonts w:ascii="Tahoma" w:eastAsia="Times New Roman" w:hAnsi="Tahoma" w:hint="default"/>
      </w:rPr>
    </w:lvl>
    <w:lvl w:ilvl="1" w:tplc="0405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DA965058">
      <w:numFmt w:val="bullet"/>
      <w:lvlText w:val="-"/>
      <w:lvlJc w:val="left"/>
      <w:pPr>
        <w:tabs>
          <w:tab w:val="num" w:pos="2508"/>
        </w:tabs>
        <w:ind w:left="2508" w:hanging="360"/>
      </w:pPr>
      <w:rPr>
        <w:rFonts w:ascii="Times New Roman" w:eastAsia="Times New Roman" w:hAnsi="Times New Roman" w:cs="Times New Roman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6DE24075"/>
    <w:multiLevelType w:val="hybridMultilevel"/>
    <w:tmpl w:val="778256FC"/>
    <w:lvl w:ilvl="0" w:tplc="551EBDF6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E126990"/>
    <w:multiLevelType w:val="hybridMultilevel"/>
    <w:tmpl w:val="AF643834"/>
    <w:lvl w:ilvl="0" w:tplc="551EBDF6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F46D63"/>
    <w:multiLevelType w:val="hybridMultilevel"/>
    <w:tmpl w:val="68865814"/>
    <w:lvl w:ilvl="0" w:tplc="0405000F">
      <w:start w:val="1"/>
      <w:numFmt w:val="decimal"/>
      <w:lvlText w:val="%1."/>
      <w:lvlJc w:val="left"/>
      <w:pPr>
        <w:ind w:left="1429" w:hanging="360"/>
      </w:pPr>
    </w:lvl>
    <w:lvl w:ilvl="1" w:tplc="04050019">
      <w:start w:val="1"/>
      <w:numFmt w:val="lowerLetter"/>
      <w:lvlText w:val="%2."/>
      <w:lvlJc w:val="left"/>
      <w:pPr>
        <w:ind w:left="2149" w:hanging="360"/>
      </w:pPr>
    </w:lvl>
    <w:lvl w:ilvl="2" w:tplc="0405001B">
      <w:start w:val="1"/>
      <w:numFmt w:val="lowerRoman"/>
      <w:lvlText w:val="%3."/>
      <w:lvlJc w:val="right"/>
      <w:pPr>
        <w:ind w:left="2869" w:hanging="180"/>
      </w:pPr>
    </w:lvl>
    <w:lvl w:ilvl="3" w:tplc="0405000F">
      <w:start w:val="1"/>
      <w:numFmt w:val="decimal"/>
      <w:lvlText w:val="%4."/>
      <w:lvlJc w:val="left"/>
      <w:pPr>
        <w:ind w:left="3589" w:hanging="360"/>
      </w:pPr>
    </w:lvl>
    <w:lvl w:ilvl="4" w:tplc="04050019">
      <w:start w:val="1"/>
      <w:numFmt w:val="lowerLetter"/>
      <w:lvlText w:val="%5."/>
      <w:lvlJc w:val="left"/>
      <w:pPr>
        <w:ind w:left="4309" w:hanging="360"/>
      </w:pPr>
    </w:lvl>
    <w:lvl w:ilvl="5" w:tplc="0405001B">
      <w:start w:val="1"/>
      <w:numFmt w:val="lowerRoman"/>
      <w:lvlText w:val="%6."/>
      <w:lvlJc w:val="right"/>
      <w:pPr>
        <w:ind w:left="5029" w:hanging="180"/>
      </w:pPr>
    </w:lvl>
    <w:lvl w:ilvl="6" w:tplc="0405000F">
      <w:start w:val="1"/>
      <w:numFmt w:val="decimal"/>
      <w:lvlText w:val="%7."/>
      <w:lvlJc w:val="left"/>
      <w:pPr>
        <w:ind w:left="5749" w:hanging="360"/>
      </w:pPr>
    </w:lvl>
    <w:lvl w:ilvl="7" w:tplc="04050019">
      <w:start w:val="1"/>
      <w:numFmt w:val="lowerLetter"/>
      <w:lvlText w:val="%8."/>
      <w:lvlJc w:val="left"/>
      <w:pPr>
        <w:ind w:left="6469" w:hanging="360"/>
      </w:pPr>
    </w:lvl>
    <w:lvl w:ilvl="8" w:tplc="0405001B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9"/>
  </w:num>
  <w:num w:numId="2">
    <w:abstractNumId w:val="0"/>
  </w:num>
  <w:num w:numId="3">
    <w:abstractNumId w:val="9"/>
  </w:num>
  <w:num w:numId="4">
    <w:abstractNumId w:val="7"/>
  </w:num>
  <w:num w:numId="5">
    <w:abstractNumId w:val="7"/>
  </w:num>
  <w:num w:numId="6">
    <w:abstractNumId w:val="7"/>
  </w:num>
  <w:num w:numId="7">
    <w:abstractNumId w:val="7"/>
  </w:num>
  <w:num w:numId="8">
    <w:abstractNumId w:val="7"/>
  </w:num>
  <w:num w:numId="9">
    <w:abstractNumId w:val="7"/>
  </w:num>
  <w:num w:numId="10">
    <w:abstractNumId w:val="2"/>
  </w:num>
  <w:num w:numId="11">
    <w:abstractNumId w:val="11"/>
  </w:num>
  <w:num w:numId="12">
    <w:abstractNumId w:val="4"/>
  </w:num>
  <w:num w:numId="13">
    <w:abstractNumId w:val="10"/>
  </w:num>
  <w:num w:numId="14">
    <w:abstractNumId w:val="7"/>
  </w:num>
  <w:num w:numId="15">
    <w:abstractNumId w:val="7"/>
  </w:num>
  <w:num w:numId="16">
    <w:abstractNumId w:val="9"/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  <w:num w:numId="2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9"/>
  </w:num>
  <w:num w:numId="24">
    <w:abstractNumId w:val="9"/>
  </w:num>
  <w:num w:numId="2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9"/>
  </w:num>
  <w:num w:numId="2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9"/>
  </w:num>
  <w:num w:numId="3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7"/>
  </w:num>
  <w:num w:numId="3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stylePaneSortMethod w:val="000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E4672"/>
    <w:rsid w:val="00000EE7"/>
    <w:rsid w:val="00001E6D"/>
    <w:rsid w:val="00002D1C"/>
    <w:rsid w:val="00005368"/>
    <w:rsid w:val="00005D4D"/>
    <w:rsid w:val="00013AC9"/>
    <w:rsid w:val="00014B37"/>
    <w:rsid w:val="0002067F"/>
    <w:rsid w:val="00020D02"/>
    <w:rsid w:val="00022874"/>
    <w:rsid w:val="00023F7A"/>
    <w:rsid w:val="00033D7C"/>
    <w:rsid w:val="00033F92"/>
    <w:rsid w:val="00035418"/>
    <w:rsid w:val="00035ED1"/>
    <w:rsid w:val="0003700B"/>
    <w:rsid w:val="00041E03"/>
    <w:rsid w:val="0004493E"/>
    <w:rsid w:val="0004530B"/>
    <w:rsid w:val="00045BCD"/>
    <w:rsid w:val="00050542"/>
    <w:rsid w:val="00051032"/>
    <w:rsid w:val="000511BE"/>
    <w:rsid w:val="00052B5C"/>
    <w:rsid w:val="00052C24"/>
    <w:rsid w:val="00061312"/>
    <w:rsid w:val="00061FB5"/>
    <w:rsid w:val="000629B9"/>
    <w:rsid w:val="00062D9D"/>
    <w:rsid w:val="00064588"/>
    <w:rsid w:val="0006473A"/>
    <w:rsid w:val="00065C9E"/>
    <w:rsid w:val="000707D7"/>
    <w:rsid w:val="00072E5A"/>
    <w:rsid w:val="00073C7C"/>
    <w:rsid w:val="000819A5"/>
    <w:rsid w:val="00082E53"/>
    <w:rsid w:val="0008443D"/>
    <w:rsid w:val="00086B45"/>
    <w:rsid w:val="000911A0"/>
    <w:rsid w:val="00092391"/>
    <w:rsid w:val="00093334"/>
    <w:rsid w:val="000937ED"/>
    <w:rsid w:val="00094DD3"/>
    <w:rsid w:val="0009559C"/>
    <w:rsid w:val="00096DE0"/>
    <w:rsid w:val="00097D9F"/>
    <w:rsid w:val="000A079E"/>
    <w:rsid w:val="000A160A"/>
    <w:rsid w:val="000B384F"/>
    <w:rsid w:val="000C1FAC"/>
    <w:rsid w:val="000C3DD9"/>
    <w:rsid w:val="000C68E8"/>
    <w:rsid w:val="000C7941"/>
    <w:rsid w:val="000D128E"/>
    <w:rsid w:val="000D232F"/>
    <w:rsid w:val="000D238B"/>
    <w:rsid w:val="000D3577"/>
    <w:rsid w:val="000D73EB"/>
    <w:rsid w:val="000D7DDD"/>
    <w:rsid w:val="000E0013"/>
    <w:rsid w:val="000E2277"/>
    <w:rsid w:val="000E4CFE"/>
    <w:rsid w:val="000E5356"/>
    <w:rsid w:val="000E66B4"/>
    <w:rsid w:val="000F0D56"/>
    <w:rsid w:val="000F1104"/>
    <w:rsid w:val="000F21B8"/>
    <w:rsid w:val="000F4B78"/>
    <w:rsid w:val="000F4BCC"/>
    <w:rsid w:val="000F65FF"/>
    <w:rsid w:val="000F6E5F"/>
    <w:rsid w:val="000F7A4A"/>
    <w:rsid w:val="00100103"/>
    <w:rsid w:val="00103679"/>
    <w:rsid w:val="001040FB"/>
    <w:rsid w:val="001052BB"/>
    <w:rsid w:val="0010645D"/>
    <w:rsid w:val="0010710C"/>
    <w:rsid w:val="00107B01"/>
    <w:rsid w:val="001119F1"/>
    <w:rsid w:val="001127F1"/>
    <w:rsid w:val="00116F72"/>
    <w:rsid w:val="00121682"/>
    <w:rsid w:val="00123EAE"/>
    <w:rsid w:val="00125494"/>
    <w:rsid w:val="00127309"/>
    <w:rsid w:val="00127E31"/>
    <w:rsid w:val="00132A1B"/>
    <w:rsid w:val="00132C04"/>
    <w:rsid w:val="00133004"/>
    <w:rsid w:val="001331B8"/>
    <w:rsid w:val="00135381"/>
    <w:rsid w:val="00137BFB"/>
    <w:rsid w:val="001401A7"/>
    <w:rsid w:val="00140A29"/>
    <w:rsid w:val="00140BC3"/>
    <w:rsid w:val="00140EA7"/>
    <w:rsid w:val="00141F23"/>
    <w:rsid w:val="0014290D"/>
    <w:rsid w:val="0014554A"/>
    <w:rsid w:val="001473A8"/>
    <w:rsid w:val="0015049B"/>
    <w:rsid w:val="00150766"/>
    <w:rsid w:val="0015290D"/>
    <w:rsid w:val="001534CD"/>
    <w:rsid w:val="00153A61"/>
    <w:rsid w:val="00154215"/>
    <w:rsid w:val="00154596"/>
    <w:rsid w:val="00155A23"/>
    <w:rsid w:val="001569C6"/>
    <w:rsid w:val="0016408B"/>
    <w:rsid w:val="00166ECC"/>
    <w:rsid w:val="001715BF"/>
    <w:rsid w:val="001760CC"/>
    <w:rsid w:val="00180046"/>
    <w:rsid w:val="001802EB"/>
    <w:rsid w:val="00180979"/>
    <w:rsid w:val="00182978"/>
    <w:rsid w:val="00183578"/>
    <w:rsid w:val="00191C60"/>
    <w:rsid w:val="001A056D"/>
    <w:rsid w:val="001B001C"/>
    <w:rsid w:val="001B0D10"/>
    <w:rsid w:val="001B1448"/>
    <w:rsid w:val="001B19F4"/>
    <w:rsid w:val="001B5689"/>
    <w:rsid w:val="001C0AD9"/>
    <w:rsid w:val="001C14C3"/>
    <w:rsid w:val="001C22D1"/>
    <w:rsid w:val="001C2A73"/>
    <w:rsid w:val="001C310C"/>
    <w:rsid w:val="001C5A3E"/>
    <w:rsid w:val="001C660F"/>
    <w:rsid w:val="001D01B4"/>
    <w:rsid w:val="001D3CF0"/>
    <w:rsid w:val="001D6B6D"/>
    <w:rsid w:val="001D76B8"/>
    <w:rsid w:val="001E114A"/>
    <w:rsid w:val="001E1C9D"/>
    <w:rsid w:val="001E380D"/>
    <w:rsid w:val="001F2EC5"/>
    <w:rsid w:val="001F3809"/>
    <w:rsid w:val="001F4008"/>
    <w:rsid w:val="0020165C"/>
    <w:rsid w:val="00203709"/>
    <w:rsid w:val="002057FC"/>
    <w:rsid w:val="00205DF4"/>
    <w:rsid w:val="0020671F"/>
    <w:rsid w:val="00207253"/>
    <w:rsid w:val="002072AF"/>
    <w:rsid w:val="002103D1"/>
    <w:rsid w:val="00212906"/>
    <w:rsid w:val="00212A73"/>
    <w:rsid w:val="00216819"/>
    <w:rsid w:val="00216FEE"/>
    <w:rsid w:val="00221D74"/>
    <w:rsid w:val="00224DC6"/>
    <w:rsid w:val="00227ACA"/>
    <w:rsid w:val="00231D91"/>
    <w:rsid w:val="002320EC"/>
    <w:rsid w:val="00234D53"/>
    <w:rsid w:val="00234FA5"/>
    <w:rsid w:val="00235457"/>
    <w:rsid w:val="002431C6"/>
    <w:rsid w:val="0024350E"/>
    <w:rsid w:val="00250447"/>
    <w:rsid w:val="00251F37"/>
    <w:rsid w:val="002531E6"/>
    <w:rsid w:val="00254843"/>
    <w:rsid w:val="0025517A"/>
    <w:rsid w:val="00255C01"/>
    <w:rsid w:val="002622D4"/>
    <w:rsid w:val="00262650"/>
    <w:rsid w:val="002649C1"/>
    <w:rsid w:val="00270B0E"/>
    <w:rsid w:val="0028556F"/>
    <w:rsid w:val="00286FBD"/>
    <w:rsid w:val="00292769"/>
    <w:rsid w:val="0029581F"/>
    <w:rsid w:val="002A12EB"/>
    <w:rsid w:val="002A1924"/>
    <w:rsid w:val="002A6B46"/>
    <w:rsid w:val="002A6E79"/>
    <w:rsid w:val="002A7028"/>
    <w:rsid w:val="002B1160"/>
    <w:rsid w:val="002B2143"/>
    <w:rsid w:val="002B3124"/>
    <w:rsid w:val="002B3C10"/>
    <w:rsid w:val="002B52CC"/>
    <w:rsid w:val="002B5DC9"/>
    <w:rsid w:val="002B6946"/>
    <w:rsid w:val="002C166D"/>
    <w:rsid w:val="002C5A0E"/>
    <w:rsid w:val="002D231D"/>
    <w:rsid w:val="002D3ACD"/>
    <w:rsid w:val="002D7760"/>
    <w:rsid w:val="002E1595"/>
    <w:rsid w:val="002E4BCF"/>
    <w:rsid w:val="002F0EB6"/>
    <w:rsid w:val="002F169C"/>
    <w:rsid w:val="002F24AE"/>
    <w:rsid w:val="002F4755"/>
    <w:rsid w:val="002F558A"/>
    <w:rsid w:val="00302452"/>
    <w:rsid w:val="00303522"/>
    <w:rsid w:val="003037D8"/>
    <w:rsid w:val="00304103"/>
    <w:rsid w:val="0030444C"/>
    <w:rsid w:val="0030554A"/>
    <w:rsid w:val="00306301"/>
    <w:rsid w:val="00310295"/>
    <w:rsid w:val="003108C9"/>
    <w:rsid w:val="00313481"/>
    <w:rsid w:val="00313D48"/>
    <w:rsid w:val="0031480E"/>
    <w:rsid w:val="00316FE7"/>
    <w:rsid w:val="00320787"/>
    <w:rsid w:val="003220D3"/>
    <w:rsid w:val="00325868"/>
    <w:rsid w:val="0033039C"/>
    <w:rsid w:val="00333CF2"/>
    <w:rsid w:val="003342E0"/>
    <w:rsid w:val="00334C72"/>
    <w:rsid w:val="00336FAA"/>
    <w:rsid w:val="00342377"/>
    <w:rsid w:val="00343608"/>
    <w:rsid w:val="00344AB6"/>
    <w:rsid w:val="003526E9"/>
    <w:rsid w:val="0035593A"/>
    <w:rsid w:val="00357A20"/>
    <w:rsid w:val="00361D1F"/>
    <w:rsid w:val="00361DF8"/>
    <w:rsid w:val="00362F98"/>
    <w:rsid w:val="003633A0"/>
    <w:rsid w:val="00364E6F"/>
    <w:rsid w:val="00365563"/>
    <w:rsid w:val="00372187"/>
    <w:rsid w:val="0037382D"/>
    <w:rsid w:val="003761B9"/>
    <w:rsid w:val="00382373"/>
    <w:rsid w:val="00383632"/>
    <w:rsid w:val="00384508"/>
    <w:rsid w:val="003849BF"/>
    <w:rsid w:val="00384AC4"/>
    <w:rsid w:val="00384EEB"/>
    <w:rsid w:val="003850B0"/>
    <w:rsid w:val="003855E2"/>
    <w:rsid w:val="00385967"/>
    <w:rsid w:val="003922CD"/>
    <w:rsid w:val="003937C1"/>
    <w:rsid w:val="00397D7C"/>
    <w:rsid w:val="003A0C12"/>
    <w:rsid w:val="003A13F6"/>
    <w:rsid w:val="003A2140"/>
    <w:rsid w:val="003A32AB"/>
    <w:rsid w:val="003A6B65"/>
    <w:rsid w:val="003A72C6"/>
    <w:rsid w:val="003B4E74"/>
    <w:rsid w:val="003B514C"/>
    <w:rsid w:val="003B5BCC"/>
    <w:rsid w:val="003B66BF"/>
    <w:rsid w:val="003B68D8"/>
    <w:rsid w:val="003C18E0"/>
    <w:rsid w:val="003C1B18"/>
    <w:rsid w:val="003C2795"/>
    <w:rsid w:val="003C45B2"/>
    <w:rsid w:val="003C45D8"/>
    <w:rsid w:val="003C4C79"/>
    <w:rsid w:val="003C50A0"/>
    <w:rsid w:val="003C547D"/>
    <w:rsid w:val="003C5CE4"/>
    <w:rsid w:val="003D0F8D"/>
    <w:rsid w:val="003D3FAD"/>
    <w:rsid w:val="003D5A04"/>
    <w:rsid w:val="003D6AD4"/>
    <w:rsid w:val="003E0F39"/>
    <w:rsid w:val="003E1F03"/>
    <w:rsid w:val="003E243E"/>
    <w:rsid w:val="003E2C47"/>
    <w:rsid w:val="003E599C"/>
    <w:rsid w:val="003E65B5"/>
    <w:rsid w:val="003F3EA9"/>
    <w:rsid w:val="003F5021"/>
    <w:rsid w:val="003F7922"/>
    <w:rsid w:val="00402000"/>
    <w:rsid w:val="00402263"/>
    <w:rsid w:val="004026E5"/>
    <w:rsid w:val="00405994"/>
    <w:rsid w:val="00405B07"/>
    <w:rsid w:val="00405B44"/>
    <w:rsid w:val="0040724A"/>
    <w:rsid w:val="004076DB"/>
    <w:rsid w:val="004104F6"/>
    <w:rsid w:val="00421340"/>
    <w:rsid w:val="00423050"/>
    <w:rsid w:val="00423FE7"/>
    <w:rsid w:val="00425FAF"/>
    <w:rsid w:val="00431236"/>
    <w:rsid w:val="00431434"/>
    <w:rsid w:val="004346ED"/>
    <w:rsid w:val="004353DD"/>
    <w:rsid w:val="004358AD"/>
    <w:rsid w:val="00437352"/>
    <w:rsid w:val="0044362C"/>
    <w:rsid w:val="00447D6B"/>
    <w:rsid w:val="00451D1E"/>
    <w:rsid w:val="00452BA8"/>
    <w:rsid w:val="00452CB6"/>
    <w:rsid w:val="00454D4B"/>
    <w:rsid w:val="004551AE"/>
    <w:rsid w:val="00455CF5"/>
    <w:rsid w:val="00460573"/>
    <w:rsid w:val="00460EDA"/>
    <w:rsid w:val="00461C97"/>
    <w:rsid w:val="00462173"/>
    <w:rsid w:val="00462C6B"/>
    <w:rsid w:val="00463B15"/>
    <w:rsid w:val="00464BD6"/>
    <w:rsid w:val="0046675E"/>
    <w:rsid w:val="00466B65"/>
    <w:rsid w:val="004738B4"/>
    <w:rsid w:val="00473D42"/>
    <w:rsid w:val="004759DD"/>
    <w:rsid w:val="004761DF"/>
    <w:rsid w:val="004816D5"/>
    <w:rsid w:val="00482113"/>
    <w:rsid w:val="00482599"/>
    <w:rsid w:val="00487904"/>
    <w:rsid w:val="004906A3"/>
    <w:rsid w:val="004979DA"/>
    <w:rsid w:val="004A0125"/>
    <w:rsid w:val="004A15E0"/>
    <w:rsid w:val="004A237D"/>
    <w:rsid w:val="004A3BFE"/>
    <w:rsid w:val="004A5499"/>
    <w:rsid w:val="004A62F4"/>
    <w:rsid w:val="004A66D0"/>
    <w:rsid w:val="004A7420"/>
    <w:rsid w:val="004B0916"/>
    <w:rsid w:val="004B421C"/>
    <w:rsid w:val="004B4DAD"/>
    <w:rsid w:val="004B78C3"/>
    <w:rsid w:val="004C00C6"/>
    <w:rsid w:val="004C173F"/>
    <w:rsid w:val="004C2D5F"/>
    <w:rsid w:val="004C31B5"/>
    <w:rsid w:val="004C610E"/>
    <w:rsid w:val="004D171E"/>
    <w:rsid w:val="004D1B80"/>
    <w:rsid w:val="004D20BE"/>
    <w:rsid w:val="004D2964"/>
    <w:rsid w:val="004D3524"/>
    <w:rsid w:val="004D3C00"/>
    <w:rsid w:val="004D5B15"/>
    <w:rsid w:val="004D69F3"/>
    <w:rsid w:val="004D6F6A"/>
    <w:rsid w:val="004D75B2"/>
    <w:rsid w:val="004E12DA"/>
    <w:rsid w:val="004E1684"/>
    <w:rsid w:val="004E2509"/>
    <w:rsid w:val="004E456E"/>
    <w:rsid w:val="004E45F3"/>
    <w:rsid w:val="004F1721"/>
    <w:rsid w:val="004F3E5A"/>
    <w:rsid w:val="004F4F64"/>
    <w:rsid w:val="004F7523"/>
    <w:rsid w:val="00502ADE"/>
    <w:rsid w:val="00504ABD"/>
    <w:rsid w:val="00504E51"/>
    <w:rsid w:val="005055CF"/>
    <w:rsid w:val="00507D59"/>
    <w:rsid w:val="00510CA8"/>
    <w:rsid w:val="00522071"/>
    <w:rsid w:val="00523DD3"/>
    <w:rsid w:val="00525CE1"/>
    <w:rsid w:val="00526E6B"/>
    <w:rsid w:val="005273C2"/>
    <w:rsid w:val="00530029"/>
    <w:rsid w:val="00533819"/>
    <w:rsid w:val="0053412B"/>
    <w:rsid w:val="005342A8"/>
    <w:rsid w:val="0053432B"/>
    <w:rsid w:val="00540B8D"/>
    <w:rsid w:val="005438C0"/>
    <w:rsid w:val="005441BD"/>
    <w:rsid w:val="00545A53"/>
    <w:rsid w:val="00552D5E"/>
    <w:rsid w:val="0055491F"/>
    <w:rsid w:val="00554CAA"/>
    <w:rsid w:val="0055604F"/>
    <w:rsid w:val="0055692B"/>
    <w:rsid w:val="00556BEA"/>
    <w:rsid w:val="005605CD"/>
    <w:rsid w:val="00563897"/>
    <w:rsid w:val="00563981"/>
    <w:rsid w:val="005674AE"/>
    <w:rsid w:val="0056767C"/>
    <w:rsid w:val="00571B43"/>
    <w:rsid w:val="005742BC"/>
    <w:rsid w:val="0057671A"/>
    <w:rsid w:val="0058051D"/>
    <w:rsid w:val="005842C4"/>
    <w:rsid w:val="00592158"/>
    <w:rsid w:val="00592F77"/>
    <w:rsid w:val="00595F44"/>
    <w:rsid w:val="00596F06"/>
    <w:rsid w:val="00597B11"/>
    <w:rsid w:val="005A5474"/>
    <w:rsid w:val="005A55F9"/>
    <w:rsid w:val="005A798C"/>
    <w:rsid w:val="005A7AE7"/>
    <w:rsid w:val="005B08FB"/>
    <w:rsid w:val="005C16BE"/>
    <w:rsid w:val="005C2ECF"/>
    <w:rsid w:val="005C364A"/>
    <w:rsid w:val="005C41F6"/>
    <w:rsid w:val="005C53BB"/>
    <w:rsid w:val="005C5626"/>
    <w:rsid w:val="005C6C6E"/>
    <w:rsid w:val="005D2D82"/>
    <w:rsid w:val="005D41AC"/>
    <w:rsid w:val="005D4CA1"/>
    <w:rsid w:val="005D5E97"/>
    <w:rsid w:val="005E3E6B"/>
    <w:rsid w:val="005E3FFA"/>
    <w:rsid w:val="005E4430"/>
    <w:rsid w:val="005E5E7E"/>
    <w:rsid w:val="005F7880"/>
    <w:rsid w:val="0060426F"/>
    <w:rsid w:val="00605F59"/>
    <w:rsid w:val="006133CE"/>
    <w:rsid w:val="006136DF"/>
    <w:rsid w:val="00615618"/>
    <w:rsid w:val="00615797"/>
    <w:rsid w:val="006163EA"/>
    <w:rsid w:val="00622507"/>
    <w:rsid w:val="00622B20"/>
    <w:rsid w:val="006253F6"/>
    <w:rsid w:val="00625D95"/>
    <w:rsid w:val="00630C3A"/>
    <w:rsid w:val="00631A75"/>
    <w:rsid w:val="00632CA6"/>
    <w:rsid w:val="00640A9B"/>
    <w:rsid w:val="00642829"/>
    <w:rsid w:val="00644E11"/>
    <w:rsid w:val="006469E9"/>
    <w:rsid w:val="00651A8C"/>
    <w:rsid w:val="0065203A"/>
    <w:rsid w:val="006559D3"/>
    <w:rsid w:val="00656E8E"/>
    <w:rsid w:val="00657730"/>
    <w:rsid w:val="00657772"/>
    <w:rsid w:val="00663668"/>
    <w:rsid w:val="006652BC"/>
    <w:rsid w:val="00670F9A"/>
    <w:rsid w:val="00672D69"/>
    <w:rsid w:val="00674910"/>
    <w:rsid w:val="00683891"/>
    <w:rsid w:val="00686C7C"/>
    <w:rsid w:val="00692BBA"/>
    <w:rsid w:val="0069344E"/>
    <w:rsid w:val="0069523F"/>
    <w:rsid w:val="00696427"/>
    <w:rsid w:val="00697EA6"/>
    <w:rsid w:val="006A3899"/>
    <w:rsid w:val="006A4B33"/>
    <w:rsid w:val="006A61E1"/>
    <w:rsid w:val="006A6247"/>
    <w:rsid w:val="006A7128"/>
    <w:rsid w:val="006A7F16"/>
    <w:rsid w:val="006B006E"/>
    <w:rsid w:val="006B4C76"/>
    <w:rsid w:val="006B540F"/>
    <w:rsid w:val="006B5F63"/>
    <w:rsid w:val="006C496F"/>
    <w:rsid w:val="006C7FC2"/>
    <w:rsid w:val="006D2974"/>
    <w:rsid w:val="006D5902"/>
    <w:rsid w:val="006D62E9"/>
    <w:rsid w:val="006D686B"/>
    <w:rsid w:val="006E1605"/>
    <w:rsid w:val="006E3C41"/>
    <w:rsid w:val="006E4672"/>
    <w:rsid w:val="006F1A40"/>
    <w:rsid w:val="006F6A7A"/>
    <w:rsid w:val="007001C1"/>
    <w:rsid w:val="00700775"/>
    <w:rsid w:val="00701990"/>
    <w:rsid w:val="00703688"/>
    <w:rsid w:val="00703C19"/>
    <w:rsid w:val="00705A6D"/>
    <w:rsid w:val="00710D68"/>
    <w:rsid w:val="00713367"/>
    <w:rsid w:val="00716B4B"/>
    <w:rsid w:val="007210BC"/>
    <w:rsid w:val="00727410"/>
    <w:rsid w:val="007274EE"/>
    <w:rsid w:val="007307D7"/>
    <w:rsid w:val="00730872"/>
    <w:rsid w:val="007342D4"/>
    <w:rsid w:val="00734EFD"/>
    <w:rsid w:val="00735182"/>
    <w:rsid w:val="007360F2"/>
    <w:rsid w:val="00737EE0"/>
    <w:rsid w:val="0074030D"/>
    <w:rsid w:val="007405C5"/>
    <w:rsid w:val="007437C4"/>
    <w:rsid w:val="0074390B"/>
    <w:rsid w:val="00743A01"/>
    <w:rsid w:val="00751FB1"/>
    <w:rsid w:val="007535BD"/>
    <w:rsid w:val="007538DB"/>
    <w:rsid w:val="007545AB"/>
    <w:rsid w:val="007576B8"/>
    <w:rsid w:val="00757A53"/>
    <w:rsid w:val="00761539"/>
    <w:rsid w:val="00762B11"/>
    <w:rsid w:val="00762C8E"/>
    <w:rsid w:val="00763A41"/>
    <w:rsid w:val="007735F1"/>
    <w:rsid w:val="00774EA3"/>
    <w:rsid w:val="007755CA"/>
    <w:rsid w:val="00777364"/>
    <w:rsid w:val="00781C6F"/>
    <w:rsid w:val="007823F8"/>
    <w:rsid w:val="007841D6"/>
    <w:rsid w:val="00792347"/>
    <w:rsid w:val="007944D0"/>
    <w:rsid w:val="00795A15"/>
    <w:rsid w:val="00795EA9"/>
    <w:rsid w:val="00797681"/>
    <w:rsid w:val="007A02B0"/>
    <w:rsid w:val="007A3F52"/>
    <w:rsid w:val="007B0AAB"/>
    <w:rsid w:val="007B124C"/>
    <w:rsid w:val="007B1605"/>
    <w:rsid w:val="007B3F00"/>
    <w:rsid w:val="007B4053"/>
    <w:rsid w:val="007B479B"/>
    <w:rsid w:val="007B651B"/>
    <w:rsid w:val="007B719B"/>
    <w:rsid w:val="007C0259"/>
    <w:rsid w:val="007C04EC"/>
    <w:rsid w:val="007C3664"/>
    <w:rsid w:val="007C423E"/>
    <w:rsid w:val="007C694E"/>
    <w:rsid w:val="007D00EE"/>
    <w:rsid w:val="007D0651"/>
    <w:rsid w:val="007D103A"/>
    <w:rsid w:val="007D6FA9"/>
    <w:rsid w:val="007D71CC"/>
    <w:rsid w:val="007E07FF"/>
    <w:rsid w:val="007F058A"/>
    <w:rsid w:val="007F1066"/>
    <w:rsid w:val="007F208D"/>
    <w:rsid w:val="007F238A"/>
    <w:rsid w:val="007F407A"/>
    <w:rsid w:val="007F6526"/>
    <w:rsid w:val="00801AED"/>
    <w:rsid w:val="008072A3"/>
    <w:rsid w:val="00810607"/>
    <w:rsid w:val="00810E6D"/>
    <w:rsid w:val="00811F3C"/>
    <w:rsid w:val="00812AC3"/>
    <w:rsid w:val="00820704"/>
    <w:rsid w:val="0082388C"/>
    <w:rsid w:val="00832035"/>
    <w:rsid w:val="00832534"/>
    <w:rsid w:val="00833E11"/>
    <w:rsid w:val="00841862"/>
    <w:rsid w:val="008419DB"/>
    <w:rsid w:val="0084578D"/>
    <w:rsid w:val="00847DDF"/>
    <w:rsid w:val="0085483D"/>
    <w:rsid w:val="00855762"/>
    <w:rsid w:val="008557FC"/>
    <w:rsid w:val="0085656A"/>
    <w:rsid w:val="00857F39"/>
    <w:rsid w:val="008620BE"/>
    <w:rsid w:val="0086280B"/>
    <w:rsid w:val="0086316E"/>
    <w:rsid w:val="0086456A"/>
    <w:rsid w:val="0086496A"/>
    <w:rsid w:val="008665B2"/>
    <w:rsid w:val="00866ECE"/>
    <w:rsid w:val="00867172"/>
    <w:rsid w:val="008721D4"/>
    <w:rsid w:val="00873A62"/>
    <w:rsid w:val="00881585"/>
    <w:rsid w:val="008819E0"/>
    <w:rsid w:val="00881E89"/>
    <w:rsid w:val="008833E0"/>
    <w:rsid w:val="0088442C"/>
    <w:rsid w:val="00884779"/>
    <w:rsid w:val="008865A7"/>
    <w:rsid w:val="008868BF"/>
    <w:rsid w:val="00890A6E"/>
    <w:rsid w:val="00890E83"/>
    <w:rsid w:val="00894D69"/>
    <w:rsid w:val="008954A0"/>
    <w:rsid w:val="008A1B3E"/>
    <w:rsid w:val="008A5669"/>
    <w:rsid w:val="008A6521"/>
    <w:rsid w:val="008B0DDC"/>
    <w:rsid w:val="008B13EC"/>
    <w:rsid w:val="008B274E"/>
    <w:rsid w:val="008B48CB"/>
    <w:rsid w:val="008B4F5A"/>
    <w:rsid w:val="008B5811"/>
    <w:rsid w:val="008C10CA"/>
    <w:rsid w:val="008C21F5"/>
    <w:rsid w:val="008C2CAB"/>
    <w:rsid w:val="008C41A5"/>
    <w:rsid w:val="008C64CF"/>
    <w:rsid w:val="008D0C46"/>
    <w:rsid w:val="008D42E7"/>
    <w:rsid w:val="008D573A"/>
    <w:rsid w:val="008D61A5"/>
    <w:rsid w:val="008D6450"/>
    <w:rsid w:val="008E023E"/>
    <w:rsid w:val="008E1A74"/>
    <w:rsid w:val="008E28AF"/>
    <w:rsid w:val="008E2E56"/>
    <w:rsid w:val="008E2EA3"/>
    <w:rsid w:val="008E2EA9"/>
    <w:rsid w:val="008E463F"/>
    <w:rsid w:val="008E4724"/>
    <w:rsid w:val="008E68CC"/>
    <w:rsid w:val="008F2406"/>
    <w:rsid w:val="008F2D47"/>
    <w:rsid w:val="008F4F4C"/>
    <w:rsid w:val="008F54E1"/>
    <w:rsid w:val="008F5EF7"/>
    <w:rsid w:val="00900029"/>
    <w:rsid w:val="009048DD"/>
    <w:rsid w:val="0090523E"/>
    <w:rsid w:val="00913E23"/>
    <w:rsid w:val="0091730C"/>
    <w:rsid w:val="0092047F"/>
    <w:rsid w:val="00926A3E"/>
    <w:rsid w:val="009276DF"/>
    <w:rsid w:val="00927EE0"/>
    <w:rsid w:val="00930BA8"/>
    <w:rsid w:val="009311A1"/>
    <w:rsid w:val="009317B1"/>
    <w:rsid w:val="00932A83"/>
    <w:rsid w:val="00932FD5"/>
    <w:rsid w:val="009333E1"/>
    <w:rsid w:val="0093348E"/>
    <w:rsid w:val="00934F02"/>
    <w:rsid w:val="009373F6"/>
    <w:rsid w:val="0094053E"/>
    <w:rsid w:val="00943776"/>
    <w:rsid w:val="00944CE5"/>
    <w:rsid w:val="00945EE0"/>
    <w:rsid w:val="0094695B"/>
    <w:rsid w:val="00947CCE"/>
    <w:rsid w:val="00954C2C"/>
    <w:rsid w:val="00954F62"/>
    <w:rsid w:val="00955991"/>
    <w:rsid w:val="00957207"/>
    <w:rsid w:val="00960A19"/>
    <w:rsid w:val="00960C9E"/>
    <w:rsid w:val="00961A49"/>
    <w:rsid w:val="00962274"/>
    <w:rsid w:val="00962D4F"/>
    <w:rsid w:val="00966309"/>
    <w:rsid w:val="0096689E"/>
    <w:rsid w:val="00970AE7"/>
    <w:rsid w:val="00972359"/>
    <w:rsid w:val="00973516"/>
    <w:rsid w:val="0098004F"/>
    <w:rsid w:val="00980167"/>
    <w:rsid w:val="00982563"/>
    <w:rsid w:val="00984D84"/>
    <w:rsid w:val="00986B9F"/>
    <w:rsid w:val="00986D70"/>
    <w:rsid w:val="0099130B"/>
    <w:rsid w:val="00992B4E"/>
    <w:rsid w:val="00992F53"/>
    <w:rsid w:val="00993B7A"/>
    <w:rsid w:val="0099468D"/>
    <w:rsid w:val="009A09A7"/>
    <w:rsid w:val="009A1B99"/>
    <w:rsid w:val="009A26C9"/>
    <w:rsid w:val="009A3C66"/>
    <w:rsid w:val="009A5CD1"/>
    <w:rsid w:val="009B17FC"/>
    <w:rsid w:val="009B2347"/>
    <w:rsid w:val="009B2AA0"/>
    <w:rsid w:val="009B5A6F"/>
    <w:rsid w:val="009B679B"/>
    <w:rsid w:val="009B7C93"/>
    <w:rsid w:val="009C3489"/>
    <w:rsid w:val="009C77AC"/>
    <w:rsid w:val="009D06A8"/>
    <w:rsid w:val="009D13CC"/>
    <w:rsid w:val="009D63AE"/>
    <w:rsid w:val="009D6E13"/>
    <w:rsid w:val="009D7441"/>
    <w:rsid w:val="009D7F4E"/>
    <w:rsid w:val="009E1C84"/>
    <w:rsid w:val="009E54BD"/>
    <w:rsid w:val="009E5E5A"/>
    <w:rsid w:val="009F0F74"/>
    <w:rsid w:val="009F2525"/>
    <w:rsid w:val="009F494C"/>
    <w:rsid w:val="009F50E8"/>
    <w:rsid w:val="00A013FD"/>
    <w:rsid w:val="00A07017"/>
    <w:rsid w:val="00A11380"/>
    <w:rsid w:val="00A140D0"/>
    <w:rsid w:val="00A171EA"/>
    <w:rsid w:val="00A21252"/>
    <w:rsid w:val="00A22E23"/>
    <w:rsid w:val="00A24238"/>
    <w:rsid w:val="00A26C8A"/>
    <w:rsid w:val="00A26E00"/>
    <w:rsid w:val="00A27C53"/>
    <w:rsid w:val="00A311E0"/>
    <w:rsid w:val="00A31920"/>
    <w:rsid w:val="00A32EE9"/>
    <w:rsid w:val="00A331E6"/>
    <w:rsid w:val="00A35402"/>
    <w:rsid w:val="00A3554D"/>
    <w:rsid w:val="00A4539F"/>
    <w:rsid w:val="00A45A60"/>
    <w:rsid w:val="00A46123"/>
    <w:rsid w:val="00A47E7C"/>
    <w:rsid w:val="00A538FD"/>
    <w:rsid w:val="00A54EE0"/>
    <w:rsid w:val="00A55BF2"/>
    <w:rsid w:val="00A55CDE"/>
    <w:rsid w:val="00A663A1"/>
    <w:rsid w:val="00A667A2"/>
    <w:rsid w:val="00A714BB"/>
    <w:rsid w:val="00A71B87"/>
    <w:rsid w:val="00A7581B"/>
    <w:rsid w:val="00A75A5B"/>
    <w:rsid w:val="00A76C25"/>
    <w:rsid w:val="00A76E6B"/>
    <w:rsid w:val="00A82B1B"/>
    <w:rsid w:val="00A85A5A"/>
    <w:rsid w:val="00A86B39"/>
    <w:rsid w:val="00A86F4B"/>
    <w:rsid w:val="00A91BC4"/>
    <w:rsid w:val="00A934F0"/>
    <w:rsid w:val="00A95430"/>
    <w:rsid w:val="00A9720A"/>
    <w:rsid w:val="00A979A5"/>
    <w:rsid w:val="00A97A48"/>
    <w:rsid w:val="00AA117B"/>
    <w:rsid w:val="00AA4872"/>
    <w:rsid w:val="00AA62EA"/>
    <w:rsid w:val="00AB5071"/>
    <w:rsid w:val="00AB59F4"/>
    <w:rsid w:val="00AB5CA9"/>
    <w:rsid w:val="00AB5CF6"/>
    <w:rsid w:val="00AC2FE3"/>
    <w:rsid w:val="00AC328C"/>
    <w:rsid w:val="00AC526C"/>
    <w:rsid w:val="00AD08E3"/>
    <w:rsid w:val="00AD2D6B"/>
    <w:rsid w:val="00AD5079"/>
    <w:rsid w:val="00AD6299"/>
    <w:rsid w:val="00AE4E1F"/>
    <w:rsid w:val="00AF061E"/>
    <w:rsid w:val="00AF1E6A"/>
    <w:rsid w:val="00AF1E8D"/>
    <w:rsid w:val="00AF2587"/>
    <w:rsid w:val="00AF56BF"/>
    <w:rsid w:val="00AF5A92"/>
    <w:rsid w:val="00AF7F04"/>
    <w:rsid w:val="00B01946"/>
    <w:rsid w:val="00B01C75"/>
    <w:rsid w:val="00B02956"/>
    <w:rsid w:val="00B03F8C"/>
    <w:rsid w:val="00B06210"/>
    <w:rsid w:val="00B109D8"/>
    <w:rsid w:val="00B11171"/>
    <w:rsid w:val="00B11E3C"/>
    <w:rsid w:val="00B13024"/>
    <w:rsid w:val="00B16D69"/>
    <w:rsid w:val="00B17E11"/>
    <w:rsid w:val="00B21869"/>
    <w:rsid w:val="00B21EB7"/>
    <w:rsid w:val="00B2223E"/>
    <w:rsid w:val="00B2569F"/>
    <w:rsid w:val="00B262B0"/>
    <w:rsid w:val="00B269BF"/>
    <w:rsid w:val="00B27450"/>
    <w:rsid w:val="00B27EA5"/>
    <w:rsid w:val="00B30D04"/>
    <w:rsid w:val="00B321F3"/>
    <w:rsid w:val="00B37644"/>
    <w:rsid w:val="00B41E4D"/>
    <w:rsid w:val="00B43B17"/>
    <w:rsid w:val="00B44F95"/>
    <w:rsid w:val="00B507F9"/>
    <w:rsid w:val="00B538C0"/>
    <w:rsid w:val="00B57DC7"/>
    <w:rsid w:val="00B60587"/>
    <w:rsid w:val="00B63480"/>
    <w:rsid w:val="00B64F42"/>
    <w:rsid w:val="00B70E9F"/>
    <w:rsid w:val="00B76E97"/>
    <w:rsid w:val="00B77CAC"/>
    <w:rsid w:val="00B81792"/>
    <w:rsid w:val="00B837A4"/>
    <w:rsid w:val="00B85B7B"/>
    <w:rsid w:val="00B90D11"/>
    <w:rsid w:val="00B94690"/>
    <w:rsid w:val="00B94851"/>
    <w:rsid w:val="00B95FA2"/>
    <w:rsid w:val="00B965DB"/>
    <w:rsid w:val="00BA069C"/>
    <w:rsid w:val="00BA2ECC"/>
    <w:rsid w:val="00BA483A"/>
    <w:rsid w:val="00BB00B3"/>
    <w:rsid w:val="00BB057A"/>
    <w:rsid w:val="00BB0B3F"/>
    <w:rsid w:val="00BB176A"/>
    <w:rsid w:val="00BB35E5"/>
    <w:rsid w:val="00BB4545"/>
    <w:rsid w:val="00BB5514"/>
    <w:rsid w:val="00BB62E5"/>
    <w:rsid w:val="00BC1AFF"/>
    <w:rsid w:val="00BC26DB"/>
    <w:rsid w:val="00BC3545"/>
    <w:rsid w:val="00BC5C92"/>
    <w:rsid w:val="00BD0011"/>
    <w:rsid w:val="00BD0D22"/>
    <w:rsid w:val="00BD22C5"/>
    <w:rsid w:val="00BD501E"/>
    <w:rsid w:val="00BD6690"/>
    <w:rsid w:val="00BD685A"/>
    <w:rsid w:val="00BE0E32"/>
    <w:rsid w:val="00BE1173"/>
    <w:rsid w:val="00BE35FA"/>
    <w:rsid w:val="00BE360F"/>
    <w:rsid w:val="00BE4098"/>
    <w:rsid w:val="00BE414A"/>
    <w:rsid w:val="00BE432A"/>
    <w:rsid w:val="00BE4B99"/>
    <w:rsid w:val="00BE5DB7"/>
    <w:rsid w:val="00BE6F2E"/>
    <w:rsid w:val="00BF36AC"/>
    <w:rsid w:val="00BF6F0A"/>
    <w:rsid w:val="00C012FF"/>
    <w:rsid w:val="00C01A65"/>
    <w:rsid w:val="00C039A0"/>
    <w:rsid w:val="00C04BB8"/>
    <w:rsid w:val="00C04CEB"/>
    <w:rsid w:val="00C06C4D"/>
    <w:rsid w:val="00C10DE7"/>
    <w:rsid w:val="00C142BC"/>
    <w:rsid w:val="00C16463"/>
    <w:rsid w:val="00C20C99"/>
    <w:rsid w:val="00C22614"/>
    <w:rsid w:val="00C22F49"/>
    <w:rsid w:val="00C231C5"/>
    <w:rsid w:val="00C25675"/>
    <w:rsid w:val="00C2580E"/>
    <w:rsid w:val="00C27586"/>
    <w:rsid w:val="00C30385"/>
    <w:rsid w:val="00C31567"/>
    <w:rsid w:val="00C32BE7"/>
    <w:rsid w:val="00C32D89"/>
    <w:rsid w:val="00C34CB9"/>
    <w:rsid w:val="00C40A67"/>
    <w:rsid w:val="00C40B49"/>
    <w:rsid w:val="00C42361"/>
    <w:rsid w:val="00C45925"/>
    <w:rsid w:val="00C468E3"/>
    <w:rsid w:val="00C5233B"/>
    <w:rsid w:val="00C54C3C"/>
    <w:rsid w:val="00C54DF1"/>
    <w:rsid w:val="00C55AAC"/>
    <w:rsid w:val="00C562DC"/>
    <w:rsid w:val="00C60A2A"/>
    <w:rsid w:val="00C64681"/>
    <w:rsid w:val="00C6648C"/>
    <w:rsid w:val="00C7352F"/>
    <w:rsid w:val="00C7608A"/>
    <w:rsid w:val="00C81CAC"/>
    <w:rsid w:val="00C83CC3"/>
    <w:rsid w:val="00C867D1"/>
    <w:rsid w:val="00C868E3"/>
    <w:rsid w:val="00C876F6"/>
    <w:rsid w:val="00C876FE"/>
    <w:rsid w:val="00C87849"/>
    <w:rsid w:val="00C9047E"/>
    <w:rsid w:val="00C9094F"/>
    <w:rsid w:val="00C939DE"/>
    <w:rsid w:val="00C949B5"/>
    <w:rsid w:val="00C94C81"/>
    <w:rsid w:val="00C957AB"/>
    <w:rsid w:val="00C958C3"/>
    <w:rsid w:val="00C95C58"/>
    <w:rsid w:val="00C963C9"/>
    <w:rsid w:val="00C964F4"/>
    <w:rsid w:val="00C97AE8"/>
    <w:rsid w:val="00C97D80"/>
    <w:rsid w:val="00CA5270"/>
    <w:rsid w:val="00CA56FC"/>
    <w:rsid w:val="00CA72E0"/>
    <w:rsid w:val="00CA7794"/>
    <w:rsid w:val="00CB108A"/>
    <w:rsid w:val="00CB2558"/>
    <w:rsid w:val="00CB63C6"/>
    <w:rsid w:val="00CB73DD"/>
    <w:rsid w:val="00CC167B"/>
    <w:rsid w:val="00CC535A"/>
    <w:rsid w:val="00CC5528"/>
    <w:rsid w:val="00CC63E1"/>
    <w:rsid w:val="00CC7B08"/>
    <w:rsid w:val="00CD4A9D"/>
    <w:rsid w:val="00CE1E46"/>
    <w:rsid w:val="00CE34A4"/>
    <w:rsid w:val="00CE4382"/>
    <w:rsid w:val="00CE4767"/>
    <w:rsid w:val="00CE5E94"/>
    <w:rsid w:val="00CF085B"/>
    <w:rsid w:val="00CF4634"/>
    <w:rsid w:val="00CF4CDF"/>
    <w:rsid w:val="00CF4FD0"/>
    <w:rsid w:val="00D01ADB"/>
    <w:rsid w:val="00D071B4"/>
    <w:rsid w:val="00D11CB7"/>
    <w:rsid w:val="00D1237D"/>
    <w:rsid w:val="00D129AA"/>
    <w:rsid w:val="00D12A5C"/>
    <w:rsid w:val="00D166F2"/>
    <w:rsid w:val="00D16E43"/>
    <w:rsid w:val="00D22ED9"/>
    <w:rsid w:val="00D243E9"/>
    <w:rsid w:val="00D25EE8"/>
    <w:rsid w:val="00D26A0C"/>
    <w:rsid w:val="00D26E97"/>
    <w:rsid w:val="00D311BF"/>
    <w:rsid w:val="00D3165B"/>
    <w:rsid w:val="00D3185E"/>
    <w:rsid w:val="00D33271"/>
    <w:rsid w:val="00D402C2"/>
    <w:rsid w:val="00D40863"/>
    <w:rsid w:val="00D412B7"/>
    <w:rsid w:val="00D41B7E"/>
    <w:rsid w:val="00D41D93"/>
    <w:rsid w:val="00D45F91"/>
    <w:rsid w:val="00D514B8"/>
    <w:rsid w:val="00D528F3"/>
    <w:rsid w:val="00D529F8"/>
    <w:rsid w:val="00D52C81"/>
    <w:rsid w:val="00D53592"/>
    <w:rsid w:val="00D555B2"/>
    <w:rsid w:val="00D574BC"/>
    <w:rsid w:val="00D6079C"/>
    <w:rsid w:val="00D6089B"/>
    <w:rsid w:val="00D60EB1"/>
    <w:rsid w:val="00D61579"/>
    <w:rsid w:val="00D618DC"/>
    <w:rsid w:val="00D6192C"/>
    <w:rsid w:val="00D64079"/>
    <w:rsid w:val="00D65B70"/>
    <w:rsid w:val="00D667FD"/>
    <w:rsid w:val="00D67A6E"/>
    <w:rsid w:val="00D76531"/>
    <w:rsid w:val="00D81033"/>
    <w:rsid w:val="00D82BEC"/>
    <w:rsid w:val="00D92819"/>
    <w:rsid w:val="00D9443C"/>
    <w:rsid w:val="00D9492F"/>
    <w:rsid w:val="00D9536B"/>
    <w:rsid w:val="00DA20A0"/>
    <w:rsid w:val="00DA2201"/>
    <w:rsid w:val="00DA2531"/>
    <w:rsid w:val="00DA78EA"/>
    <w:rsid w:val="00DB129D"/>
    <w:rsid w:val="00DB20BF"/>
    <w:rsid w:val="00DB29BB"/>
    <w:rsid w:val="00DB2A79"/>
    <w:rsid w:val="00DB3F38"/>
    <w:rsid w:val="00DB6645"/>
    <w:rsid w:val="00DB7409"/>
    <w:rsid w:val="00DB76CA"/>
    <w:rsid w:val="00DC3C6F"/>
    <w:rsid w:val="00DC66ED"/>
    <w:rsid w:val="00DD00EF"/>
    <w:rsid w:val="00DD0D8E"/>
    <w:rsid w:val="00DD3420"/>
    <w:rsid w:val="00DD3736"/>
    <w:rsid w:val="00DE31B3"/>
    <w:rsid w:val="00DE474A"/>
    <w:rsid w:val="00DE5167"/>
    <w:rsid w:val="00DF5D27"/>
    <w:rsid w:val="00DF7B60"/>
    <w:rsid w:val="00E0163C"/>
    <w:rsid w:val="00E01F93"/>
    <w:rsid w:val="00E02E97"/>
    <w:rsid w:val="00E10A88"/>
    <w:rsid w:val="00E112CB"/>
    <w:rsid w:val="00E129C4"/>
    <w:rsid w:val="00E131A8"/>
    <w:rsid w:val="00E139F2"/>
    <w:rsid w:val="00E14D29"/>
    <w:rsid w:val="00E15DA2"/>
    <w:rsid w:val="00E160B4"/>
    <w:rsid w:val="00E16103"/>
    <w:rsid w:val="00E17ECE"/>
    <w:rsid w:val="00E213AA"/>
    <w:rsid w:val="00E21AE0"/>
    <w:rsid w:val="00E23232"/>
    <w:rsid w:val="00E24ECC"/>
    <w:rsid w:val="00E2526B"/>
    <w:rsid w:val="00E2549A"/>
    <w:rsid w:val="00E26DED"/>
    <w:rsid w:val="00E32C74"/>
    <w:rsid w:val="00E330EA"/>
    <w:rsid w:val="00E36DC5"/>
    <w:rsid w:val="00E4541C"/>
    <w:rsid w:val="00E45FE6"/>
    <w:rsid w:val="00E51D9F"/>
    <w:rsid w:val="00E527E2"/>
    <w:rsid w:val="00E53874"/>
    <w:rsid w:val="00E545CD"/>
    <w:rsid w:val="00E55711"/>
    <w:rsid w:val="00E5746D"/>
    <w:rsid w:val="00E6067E"/>
    <w:rsid w:val="00E610DA"/>
    <w:rsid w:val="00E654E5"/>
    <w:rsid w:val="00E703B3"/>
    <w:rsid w:val="00E70D38"/>
    <w:rsid w:val="00E71646"/>
    <w:rsid w:val="00E71974"/>
    <w:rsid w:val="00E72614"/>
    <w:rsid w:val="00E759F5"/>
    <w:rsid w:val="00E75F20"/>
    <w:rsid w:val="00E82CE6"/>
    <w:rsid w:val="00E83949"/>
    <w:rsid w:val="00E83F61"/>
    <w:rsid w:val="00E84A4C"/>
    <w:rsid w:val="00E85C7E"/>
    <w:rsid w:val="00E86D58"/>
    <w:rsid w:val="00E90E08"/>
    <w:rsid w:val="00E92DC5"/>
    <w:rsid w:val="00EA183A"/>
    <w:rsid w:val="00EA4093"/>
    <w:rsid w:val="00EA43F7"/>
    <w:rsid w:val="00EB3558"/>
    <w:rsid w:val="00EB6109"/>
    <w:rsid w:val="00EB690C"/>
    <w:rsid w:val="00EC0BB8"/>
    <w:rsid w:val="00EC41C6"/>
    <w:rsid w:val="00EC7A28"/>
    <w:rsid w:val="00ED1745"/>
    <w:rsid w:val="00ED2026"/>
    <w:rsid w:val="00ED23A6"/>
    <w:rsid w:val="00ED24A0"/>
    <w:rsid w:val="00ED55D4"/>
    <w:rsid w:val="00ED5682"/>
    <w:rsid w:val="00ED7233"/>
    <w:rsid w:val="00ED7597"/>
    <w:rsid w:val="00EE071F"/>
    <w:rsid w:val="00EE166E"/>
    <w:rsid w:val="00EE24AB"/>
    <w:rsid w:val="00EE42CB"/>
    <w:rsid w:val="00EE5D76"/>
    <w:rsid w:val="00EE682B"/>
    <w:rsid w:val="00EE6B3B"/>
    <w:rsid w:val="00EE7473"/>
    <w:rsid w:val="00EF1220"/>
    <w:rsid w:val="00EF2A81"/>
    <w:rsid w:val="00EF3DE8"/>
    <w:rsid w:val="00EF57A7"/>
    <w:rsid w:val="00EF6435"/>
    <w:rsid w:val="00F036AD"/>
    <w:rsid w:val="00F03F82"/>
    <w:rsid w:val="00F049CF"/>
    <w:rsid w:val="00F05C6A"/>
    <w:rsid w:val="00F073C5"/>
    <w:rsid w:val="00F0741D"/>
    <w:rsid w:val="00F076D0"/>
    <w:rsid w:val="00F1671E"/>
    <w:rsid w:val="00F2242D"/>
    <w:rsid w:val="00F23632"/>
    <w:rsid w:val="00F26363"/>
    <w:rsid w:val="00F2669B"/>
    <w:rsid w:val="00F34DEF"/>
    <w:rsid w:val="00F35108"/>
    <w:rsid w:val="00F36D27"/>
    <w:rsid w:val="00F418D0"/>
    <w:rsid w:val="00F43789"/>
    <w:rsid w:val="00F46BBF"/>
    <w:rsid w:val="00F50333"/>
    <w:rsid w:val="00F50DC2"/>
    <w:rsid w:val="00F51DE0"/>
    <w:rsid w:val="00F5266E"/>
    <w:rsid w:val="00F52B01"/>
    <w:rsid w:val="00F54786"/>
    <w:rsid w:val="00F552BA"/>
    <w:rsid w:val="00F55E98"/>
    <w:rsid w:val="00F614E8"/>
    <w:rsid w:val="00F625EA"/>
    <w:rsid w:val="00F63FB5"/>
    <w:rsid w:val="00F64AC8"/>
    <w:rsid w:val="00F67234"/>
    <w:rsid w:val="00F6771B"/>
    <w:rsid w:val="00F710B8"/>
    <w:rsid w:val="00F71DD0"/>
    <w:rsid w:val="00F72516"/>
    <w:rsid w:val="00F75E7D"/>
    <w:rsid w:val="00F82248"/>
    <w:rsid w:val="00F831B3"/>
    <w:rsid w:val="00F86891"/>
    <w:rsid w:val="00F869BE"/>
    <w:rsid w:val="00F905B6"/>
    <w:rsid w:val="00F9689F"/>
    <w:rsid w:val="00F96CCF"/>
    <w:rsid w:val="00FA0AE5"/>
    <w:rsid w:val="00FA33D6"/>
    <w:rsid w:val="00FB0FFC"/>
    <w:rsid w:val="00FB3C21"/>
    <w:rsid w:val="00FB5319"/>
    <w:rsid w:val="00FB7314"/>
    <w:rsid w:val="00FC3A32"/>
    <w:rsid w:val="00FD1454"/>
    <w:rsid w:val="00FD51DB"/>
    <w:rsid w:val="00FD5EAE"/>
    <w:rsid w:val="00FD68CF"/>
    <w:rsid w:val="00FE2998"/>
    <w:rsid w:val="00FE2FB5"/>
    <w:rsid w:val="00FF1924"/>
    <w:rsid w:val="00FF2151"/>
    <w:rsid w:val="00FF2AE0"/>
    <w:rsid w:val="00FF5528"/>
    <w:rsid w:val="00FF57CF"/>
    <w:rsid w:val="00FF67CC"/>
    <w:rsid w:val="00FF68E2"/>
    <w:rsid w:val="00FF6B9C"/>
    <w:rsid w:val="00FF74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F560E9C"/>
  <w15:docId w15:val="{28D11E74-E3DD-45EE-9574-BDB0E622F3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B60587"/>
    <w:pPr>
      <w:spacing w:line="288" w:lineRule="auto"/>
      <w:ind w:firstLine="709"/>
      <w:jc w:val="both"/>
    </w:pPr>
    <w:rPr>
      <w:rFonts w:ascii="DINPro-Light" w:hAnsi="DINPro-Light"/>
      <w:spacing w:val="-20"/>
      <w:sz w:val="24"/>
    </w:rPr>
  </w:style>
  <w:style w:type="paragraph" w:styleId="Nadpis1">
    <w:name w:val="heading 1"/>
    <w:basedOn w:val="Normln"/>
    <w:next w:val="Normln"/>
    <w:qFormat/>
    <w:rsid w:val="00B60587"/>
    <w:pPr>
      <w:keepNext/>
      <w:numPr>
        <w:numId w:val="7"/>
      </w:numPr>
      <w:spacing w:before="240" w:after="60"/>
      <w:jc w:val="left"/>
      <w:outlineLvl w:val="0"/>
    </w:pPr>
    <w:rPr>
      <w:rFonts w:cs="Arial"/>
      <w:b/>
      <w:bCs/>
      <w:kern w:val="32"/>
      <w:sz w:val="28"/>
      <w:szCs w:val="32"/>
      <w:u w:val="single"/>
    </w:rPr>
  </w:style>
  <w:style w:type="paragraph" w:styleId="Nadpis2">
    <w:name w:val="heading 2"/>
    <w:basedOn w:val="Normln"/>
    <w:next w:val="Normln"/>
    <w:link w:val="Nadpis2Char"/>
    <w:qFormat/>
    <w:rsid w:val="001715BF"/>
    <w:pPr>
      <w:keepNext/>
      <w:numPr>
        <w:ilvl w:val="1"/>
        <w:numId w:val="7"/>
      </w:numPr>
      <w:spacing w:before="240" w:after="60"/>
      <w:outlineLvl w:val="1"/>
    </w:pPr>
    <w:rPr>
      <w:rFonts w:cs="Arial"/>
      <w:b/>
      <w:bCs/>
      <w:iCs/>
      <w:szCs w:val="28"/>
      <w:u w:val="single"/>
    </w:rPr>
  </w:style>
  <w:style w:type="paragraph" w:styleId="Nadpis3">
    <w:name w:val="heading 3"/>
    <w:basedOn w:val="Normln"/>
    <w:next w:val="Normln"/>
    <w:link w:val="Nadpis3Char"/>
    <w:qFormat/>
    <w:rsid w:val="00890E83"/>
    <w:pPr>
      <w:keepNext/>
      <w:numPr>
        <w:ilvl w:val="2"/>
        <w:numId w:val="4"/>
      </w:numPr>
      <w:spacing w:before="240" w:after="60"/>
      <w:outlineLvl w:val="2"/>
    </w:pPr>
    <w:rPr>
      <w:rFonts w:cs="Arial"/>
      <w:b/>
      <w:bCs/>
      <w:szCs w:val="26"/>
    </w:rPr>
  </w:style>
  <w:style w:type="paragraph" w:styleId="Nadpis4">
    <w:name w:val="heading 4"/>
    <w:basedOn w:val="Normln"/>
    <w:next w:val="Normln"/>
    <w:rsid w:val="0097351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odsazen">
    <w:name w:val="Body Text Indent"/>
    <w:basedOn w:val="Normln"/>
    <w:rsid w:val="00270B0E"/>
    <w:pPr>
      <w:ind w:firstLine="708"/>
    </w:pPr>
    <w:rPr>
      <w:rFonts w:cs="Arial"/>
      <w:sz w:val="22"/>
    </w:rPr>
  </w:style>
  <w:style w:type="paragraph" w:styleId="Zkladntext2">
    <w:name w:val="Body Text 2"/>
    <w:basedOn w:val="Normln"/>
    <w:rsid w:val="00270B0E"/>
    <w:rPr>
      <w:rFonts w:cs="Arial"/>
      <w:sz w:val="22"/>
    </w:rPr>
  </w:style>
  <w:style w:type="paragraph" w:styleId="Zhlav">
    <w:name w:val="header"/>
    <w:basedOn w:val="Normln"/>
    <w:rsid w:val="00C867D1"/>
    <w:pPr>
      <w:tabs>
        <w:tab w:val="center" w:pos="4536"/>
        <w:tab w:val="right" w:pos="9072"/>
      </w:tabs>
      <w:ind w:firstLine="0"/>
    </w:pPr>
  </w:style>
  <w:style w:type="paragraph" w:styleId="Zpat">
    <w:name w:val="footer"/>
    <w:basedOn w:val="Normln"/>
    <w:rsid w:val="00C867D1"/>
    <w:pPr>
      <w:tabs>
        <w:tab w:val="center" w:pos="4536"/>
        <w:tab w:val="right" w:pos="9072"/>
      </w:tabs>
      <w:ind w:firstLine="0"/>
    </w:pPr>
  </w:style>
  <w:style w:type="character" w:styleId="slostrnky">
    <w:name w:val="page number"/>
    <w:basedOn w:val="Standardnpsmoodstavce"/>
    <w:rsid w:val="00270B0E"/>
  </w:style>
  <w:style w:type="paragraph" w:styleId="Obsah1">
    <w:name w:val="toc 1"/>
    <w:basedOn w:val="Normln"/>
    <w:next w:val="Normln"/>
    <w:autoRedefine/>
    <w:uiPriority w:val="39"/>
    <w:rsid w:val="0069344E"/>
    <w:pPr>
      <w:tabs>
        <w:tab w:val="right" w:pos="8505"/>
      </w:tabs>
    </w:pPr>
    <w:rPr>
      <w:b/>
    </w:rPr>
  </w:style>
  <w:style w:type="paragraph" w:styleId="Zkladntext">
    <w:name w:val="Body Text"/>
    <w:basedOn w:val="Normln"/>
    <w:rsid w:val="00270B0E"/>
    <w:pPr>
      <w:spacing w:after="120"/>
    </w:pPr>
  </w:style>
  <w:style w:type="paragraph" w:styleId="Zkladntext-prvnodsazen">
    <w:name w:val="Body Text First Indent"/>
    <w:basedOn w:val="Zkladntext"/>
    <w:rsid w:val="00270B0E"/>
    <w:pPr>
      <w:ind w:firstLine="210"/>
    </w:pPr>
  </w:style>
  <w:style w:type="paragraph" w:styleId="Obsah2">
    <w:name w:val="toc 2"/>
    <w:basedOn w:val="Normln"/>
    <w:next w:val="Normln"/>
    <w:autoRedefine/>
    <w:uiPriority w:val="39"/>
    <w:rsid w:val="0069344E"/>
    <w:pPr>
      <w:tabs>
        <w:tab w:val="right" w:pos="8505"/>
      </w:tabs>
      <w:ind w:left="360"/>
    </w:pPr>
  </w:style>
  <w:style w:type="paragraph" w:styleId="Obsah3">
    <w:name w:val="toc 3"/>
    <w:basedOn w:val="Normln"/>
    <w:next w:val="Normln"/>
    <w:autoRedefine/>
    <w:uiPriority w:val="39"/>
    <w:rsid w:val="000C1FAC"/>
    <w:pPr>
      <w:tabs>
        <w:tab w:val="left" w:pos="900"/>
        <w:tab w:val="right" w:pos="8505"/>
      </w:tabs>
      <w:spacing w:line="276" w:lineRule="auto"/>
      <w:ind w:left="482" w:firstLine="680"/>
    </w:pPr>
  </w:style>
  <w:style w:type="paragraph" w:styleId="Obsah4">
    <w:name w:val="toc 4"/>
    <w:basedOn w:val="Normln"/>
    <w:next w:val="Normln"/>
    <w:autoRedefine/>
    <w:uiPriority w:val="39"/>
    <w:rsid w:val="00270B0E"/>
    <w:pPr>
      <w:ind w:left="720"/>
    </w:pPr>
  </w:style>
  <w:style w:type="paragraph" w:styleId="Obsah5">
    <w:name w:val="toc 5"/>
    <w:basedOn w:val="Normln"/>
    <w:next w:val="Normln"/>
    <w:autoRedefine/>
    <w:uiPriority w:val="39"/>
    <w:rsid w:val="00270B0E"/>
    <w:pPr>
      <w:ind w:left="960"/>
    </w:pPr>
  </w:style>
  <w:style w:type="paragraph" w:styleId="Obsah6">
    <w:name w:val="toc 6"/>
    <w:basedOn w:val="Normln"/>
    <w:next w:val="Normln"/>
    <w:autoRedefine/>
    <w:uiPriority w:val="39"/>
    <w:rsid w:val="00270B0E"/>
    <w:pPr>
      <w:ind w:left="1200"/>
    </w:pPr>
  </w:style>
  <w:style w:type="paragraph" w:styleId="Obsah7">
    <w:name w:val="toc 7"/>
    <w:basedOn w:val="Normln"/>
    <w:next w:val="Normln"/>
    <w:autoRedefine/>
    <w:uiPriority w:val="39"/>
    <w:rsid w:val="00270B0E"/>
    <w:pPr>
      <w:ind w:left="1440"/>
    </w:pPr>
  </w:style>
  <w:style w:type="paragraph" w:styleId="Obsah8">
    <w:name w:val="toc 8"/>
    <w:basedOn w:val="Normln"/>
    <w:next w:val="Normln"/>
    <w:autoRedefine/>
    <w:uiPriority w:val="39"/>
    <w:rsid w:val="00270B0E"/>
    <w:pPr>
      <w:ind w:left="1680"/>
    </w:pPr>
  </w:style>
  <w:style w:type="paragraph" w:styleId="Obsah9">
    <w:name w:val="toc 9"/>
    <w:basedOn w:val="Normln"/>
    <w:next w:val="Normln"/>
    <w:autoRedefine/>
    <w:uiPriority w:val="39"/>
    <w:rsid w:val="00270B0E"/>
    <w:pPr>
      <w:ind w:left="1920"/>
    </w:pPr>
  </w:style>
  <w:style w:type="character" w:styleId="Hypertextovodkaz">
    <w:name w:val="Hyperlink"/>
    <w:basedOn w:val="Standardnpsmoodstavce"/>
    <w:uiPriority w:val="99"/>
    <w:rsid w:val="00270B0E"/>
    <w:rPr>
      <w:color w:val="0000FF"/>
      <w:u w:val="single"/>
    </w:rPr>
  </w:style>
  <w:style w:type="paragraph" w:styleId="Zkladntext3">
    <w:name w:val="Body Text 3"/>
    <w:basedOn w:val="Normln"/>
    <w:rsid w:val="00270B0E"/>
  </w:style>
  <w:style w:type="paragraph" w:styleId="Zkladntextodsazen2">
    <w:name w:val="Body Text Indent 2"/>
    <w:basedOn w:val="Normln"/>
    <w:rsid w:val="00E17ECE"/>
    <w:pPr>
      <w:spacing w:after="120" w:line="480" w:lineRule="auto"/>
      <w:ind w:left="283"/>
    </w:pPr>
  </w:style>
  <w:style w:type="paragraph" w:customStyle="1" w:styleId="Podklady">
    <w:name w:val="Podklady"/>
    <w:basedOn w:val="Normln"/>
    <w:next w:val="Normln"/>
    <w:qFormat/>
    <w:rsid w:val="004738B4"/>
    <w:pPr>
      <w:numPr>
        <w:numId w:val="3"/>
      </w:numPr>
      <w:tabs>
        <w:tab w:val="left" w:pos="7371"/>
      </w:tabs>
      <w:jc w:val="left"/>
    </w:pPr>
    <w:rPr>
      <w:rFonts w:cs="Tahoma"/>
    </w:rPr>
  </w:style>
  <w:style w:type="paragraph" w:customStyle="1" w:styleId="Normy">
    <w:name w:val="Normy"/>
    <w:basedOn w:val="Normln"/>
    <w:link w:val="NormyChar"/>
    <w:qFormat/>
    <w:rsid w:val="00B60587"/>
    <w:pPr>
      <w:ind w:left="2297" w:hanging="2155"/>
    </w:pPr>
    <w:rPr>
      <w:rFonts w:cs="Tahoma"/>
    </w:rPr>
  </w:style>
  <w:style w:type="paragraph" w:customStyle="1" w:styleId="Normy-nadpis">
    <w:name w:val="Normy - nadpis"/>
    <w:basedOn w:val="Normln"/>
    <w:next w:val="Normy"/>
    <w:qFormat/>
    <w:rsid w:val="00592F77"/>
    <w:rPr>
      <w:b/>
    </w:rPr>
  </w:style>
  <w:style w:type="paragraph" w:customStyle="1" w:styleId="Programy">
    <w:name w:val="Programy"/>
    <w:basedOn w:val="Normln"/>
    <w:next w:val="Normln"/>
    <w:qFormat/>
    <w:rsid w:val="00592F77"/>
    <w:pPr>
      <w:ind w:left="1702" w:hanging="1418"/>
    </w:pPr>
  </w:style>
  <w:style w:type="paragraph" w:customStyle="1" w:styleId="Inicily">
    <w:name w:val="Iniciály"/>
    <w:basedOn w:val="Normln"/>
    <w:next w:val="Normln"/>
    <w:qFormat/>
    <w:rsid w:val="00D555B2"/>
    <w:pPr>
      <w:tabs>
        <w:tab w:val="left" w:pos="2835"/>
      </w:tabs>
      <w:ind w:firstLine="0"/>
      <w:jc w:val="left"/>
    </w:pPr>
  </w:style>
  <w:style w:type="paragraph" w:customStyle="1" w:styleId="Materily">
    <w:name w:val="Materiály"/>
    <w:basedOn w:val="Normln"/>
    <w:next w:val="Normln"/>
    <w:qFormat/>
    <w:rsid w:val="00592F77"/>
    <w:pPr>
      <w:tabs>
        <w:tab w:val="left" w:pos="3402"/>
        <w:tab w:val="left" w:pos="3969"/>
      </w:tabs>
      <w:ind w:left="624" w:firstLine="0"/>
      <w:jc w:val="left"/>
    </w:pPr>
  </w:style>
  <w:style w:type="paragraph" w:customStyle="1" w:styleId="Obrzky">
    <w:name w:val="Obrázky"/>
    <w:basedOn w:val="Normln"/>
    <w:next w:val="Normln"/>
    <w:link w:val="ObrzkyChar"/>
    <w:qFormat/>
    <w:rsid w:val="00FF6B9C"/>
    <w:pPr>
      <w:ind w:firstLine="0"/>
      <w:jc w:val="center"/>
    </w:pPr>
    <w:rPr>
      <w:sz w:val="20"/>
    </w:rPr>
  </w:style>
  <w:style w:type="character" w:customStyle="1" w:styleId="NormyChar">
    <w:name w:val="Normy Char"/>
    <w:basedOn w:val="Standardnpsmoodstavce"/>
    <w:link w:val="Normy"/>
    <w:rsid w:val="00B60587"/>
    <w:rPr>
      <w:rFonts w:ascii="DINPro-Light" w:hAnsi="DINPro-Light" w:cs="Tahoma"/>
      <w:spacing w:val="-20"/>
      <w:sz w:val="24"/>
    </w:rPr>
  </w:style>
  <w:style w:type="paragraph" w:customStyle="1" w:styleId="Identifkace">
    <w:name w:val="Identifkace"/>
    <w:basedOn w:val="Normy"/>
    <w:next w:val="Normln"/>
    <w:qFormat/>
    <w:rsid w:val="004738B4"/>
    <w:pPr>
      <w:spacing w:line="276" w:lineRule="auto"/>
    </w:pPr>
    <w:rPr>
      <w:b/>
      <w:sz w:val="28"/>
    </w:rPr>
  </w:style>
  <w:style w:type="paragraph" w:customStyle="1" w:styleId="Zaten">
    <w:name w:val="Zatížení"/>
    <w:basedOn w:val="Normln"/>
    <w:link w:val="ZatenChar"/>
    <w:qFormat/>
    <w:rsid w:val="00960A19"/>
    <w:pPr>
      <w:tabs>
        <w:tab w:val="decimal" w:pos="5040"/>
        <w:tab w:val="decimal" w:pos="7740"/>
      </w:tabs>
    </w:pPr>
  </w:style>
  <w:style w:type="paragraph" w:customStyle="1" w:styleId="Vypracoval">
    <w:name w:val="Vypracoval"/>
    <w:basedOn w:val="Obrzky"/>
    <w:link w:val="VypracovalChar"/>
    <w:qFormat/>
    <w:rsid w:val="00592F77"/>
    <w:pPr>
      <w:tabs>
        <w:tab w:val="left" w:pos="5670"/>
        <w:tab w:val="right" w:pos="9214"/>
      </w:tabs>
      <w:jc w:val="both"/>
    </w:pPr>
  </w:style>
  <w:style w:type="character" w:customStyle="1" w:styleId="ZatenChar">
    <w:name w:val="Zatížení Char"/>
    <w:basedOn w:val="Standardnpsmoodstavce"/>
    <w:link w:val="Zaten"/>
    <w:rsid w:val="00960A19"/>
    <w:rPr>
      <w:sz w:val="24"/>
    </w:rPr>
  </w:style>
  <w:style w:type="paragraph" w:customStyle="1" w:styleId="Hlavika">
    <w:name w:val="Hlavička"/>
    <w:basedOn w:val="Bezmezer"/>
    <w:link w:val="HlavikaChar"/>
    <w:qFormat/>
    <w:rsid w:val="00D65B70"/>
    <w:rPr>
      <w:rFonts w:ascii="Times New Roman" w:hAnsi="Times New Roman"/>
      <w:sz w:val="40"/>
      <w:szCs w:val="40"/>
    </w:rPr>
  </w:style>
  <w:style w:type="character" w:customStyle="1" w:styleId="ObrzkyChar">
    <w:name w:val="Obrázky Char"/>
    <w:basedOn w:val="Standardnpsmoodstavce"/>
    <w:link w:val="Obrzky"/>
    <w:rsid w:val="00FF6B9C"/>
    <w:rPr>
      <w:rFonts w:ascii="DINPro-Light" w:hAnsi="DINPro-Light"/>
      <w:spacing w:val="-20"/>
    </w:rPr>
  </w:style>
  <w:style w:type="character" w:customStyle="1" w:styleId="VypracovalChar">
    <w:name w:val="Vypracoval Char"/>
    <w:basedOn w:val="ObrzkyChar"/>
    <w:link w:val="Vypracoval"/>
    <w:rsid w:val="00592F77"/>
    <w:rPr>
      <w:rFonts w:ascii="Tahoma" w:hAnsi="Tahoma"/>
      <w:spacing w:val="-20"/>
    </w:rPr>
  </w:style>
  <w:style w:type="character" w:customStyle="1" w:styleId="HlavikaChar">
    <w:name w:val="Hlavička Char"/>
    <w:basedOn w:val="Standardnpsmoodstavce"/>
    <w:link w:val="Hlavika"/>
    <w:rsid w:val="00D65B70"/>
    <w:rPr>
      <w:sz w:val="40"/>
      <w:szCs w:val="40"/>
      <w:lang w:eastAsia="en-US"/>
    </w:rPr>
  </w:style>
  <w:style w:type="paragraph" w:styleId="Textbubliny">
    <w:name w:val="Balloon Text"/>
    <w:basedOn w:val="Normln"/>
    <w:link w:val="TextbublinyChar"/>
    <w:rsid w:val="007001C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7001C1"/>
    <w:rPr>
      <w:rFonts w:ascii="Tahoma" w:hAnsi="Tahoma" w:cs="Tahoma"/>
      <w:sz w:val="16"/>
      <w:szCs w:val="16"/>
    </w:rPr>
  </w:style>
  <w:style w:type="character" w:styleId="Odkaznakoment">
    <w:name w:val="annotation reference"/>
    <w:basedOn w:val="Standardnpsmoodstavce"/>
    <w:rsid w:val="00B507F9"/>
    <w:rPr>
      <w:sz w:val="16"/>
      <w:szCs w:val="16"/>
    </w:rPr>
  </w:style>
  <w:style w:type="paragraph" w:styleId="Textkomente">
    <w:name w:val="annotation text"/>
    <w:basedOn w:val="Normln"/>
    <w:link w:val="TextkomenteChar"/>
    <w:rsid w:val="00B507F9"/>
  </w:style>
  <w:style w:type="character" w:customStyle="1" w:styleId="TextkomenteChar">
    <w:name w:val="Text komentáře Char"/>
    <w:basedOn w:val="Standardnpsmoodstavce"/>
    <w:link w:val="Textkomente"/>
    <w:rsid w:val="00B507F9"/>
    <w:rPr>
      <w:rFonts w:ascii="Arial" w:hAnsi="Arial"/>
    </w:rPr>
  </w:style>
  <w:style w:type="paragraph" w:styleId="Pedmtkomente">
    <w:name w:val="annotation subject"/>
    <w:basedOn w:val="Textkomente"/>
    <w:next w:val="Textkomente"/>
    <w:link w:val="PedmtkomenteChar"/>
    <w:rsid w:val="00B507F9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B507F9"/>
    <w:rPr>
      <w:rFonts w:ascii="Arial" w:hAnsi="Arial"/>
      <w:b/>
      <w:bCs/>
    </w:rPr>
  </w:style>
  <w:style w:type="paragraph" w:styleId="Bezmezer">
    <w:name w:val="No Spacing"/>
    <w:link w:val="BezmezerChar"/>
    <w:uiPriority w:val="1"/>
    <w:qFormat/>
    <w:rsid w:val="00D555B2"/>
    <w:rPr>
      <w:rFonts w:ascii="Calibri" w:hAnsi="Calibri"/>
      <w:sz w:val="22"/>
      <w:szCs w:val="22"/>
      <w:lang w:eastAsia="en-US"/>
    </w:rPr>
  </w:style>
  <w:style w:type="character" w:customStyle="1" w:styleId="BezmezerChar">
    <w:name w:val="Bez mezer Char"/>
    <w:basedOn w:val="Standardnpsmoodstavce"/>
    <w:link w:val="Bezmezer"/>
    <w:uiPriority w:val="1"/>
    <w:rsid w:val="00D555B2"/>
    <w:rPr>
      <w:rFonts w:ascii="Calibri" w:hAnsi="Calibri"/>
      <w:sz w:val="22"/>
      <w:szCs w:val="22"/>
      <w:lang w:val="cs-CZ" w:eastAsia="en-US" w:bidi="ar-SA"/>
    </w:rPr>
  </w:style>
  <w:style w:type="paragraph" w:customStyle="1" w:styleId="StylHlavikaDoprava">
    <w:name w:val="Styl Hlavička + Doprava"/>
    <w:basedOn w:val="Hlavika"/>
    <w:autoRedefine/>
    <w:rsid w:val="00D65B70"/>
    <w:pPr>
      <w:jc w:val="right"/>
    </w:pPr>
    <w:rPr>
      <w:szCs w:val="20"/>
    </w:rPr>
  </w:style>
  <w:style w:type="paragraph" w:customStyle="1" w:styleId="StylZatenPrvndek0cm">
    <w:name w:val="Styl Zatížení + První řádek:  0 cm"/>
    <w:basedOn w:val="Zaten"/>
    <w:rsid w:val="004738B4"/>
    <w:pPr>
      <w:ind w:firstLine="0"/>
    </w:pPr>
  </w:style>
  <w:style w:type="paragraph" w:customStyle="1" w:styleId="StylZatenKurzvaPrvndek0cm">
    <w:name w:val="Styl Zatížení + Kurzíva První řádek:  0 cm"/>
    <w:basedOn w:val="Zaten"/>
    <w:rsid w:val="004738B4"/>
    <w:pPr>
      <w:ind w:firstLine="0"/>
    </w:pPr>
    <w:rPr>
      <w:i/>
      <w:iCs/>
    </w:rPr>
  </w:style>
  <w:style w:type="paragraph" w:customStyle="1" w:styleId="StylVypracovalerven">
    <w:name w:val="Styl Vypracoval + Červená"/>
    <w:basedOn w:val="Vypracoval"/>
    <w:rsid w:val="00960A19"/>
    <w:rPr>
      <w:rFonts w:ascii="Times New Roman" w:hAnsi="Times New Roman"/>
      <w:color w:val="FF0000"/>
    </w:rPr>
  </w:style>
  <w:style w:type="paragraph" w:customStyle="1" w:styleId="BWtext">
    <w:name w:val="BW text"/>
    <w:basedOn w:val="Normln"/>
    <w:link w:val="BWtextChar"/>
    <w:rsid w:val="009D6E13"/>
    <w:pPr>
      <w:spacing w:line="240" w:lineRule="auto"/>
      <w:ind w:firstLine="0"/>
    </w:pPr>
    <w:rPr>
      <w:rFonts w:ascii="Arial Narrow" w:hAnsi="Arial Narrow" w:cs="Arial"/>
      <w:sz w:val="20"/>
    </w:rPr>
  </w:style>
  <w:style w:type="character" w:customStyle="1" w:styleId="BWtextChar">
    <w:name w:val="BW text Char"/>
    <w:basedOn w:val="Standardnpsmoodstavce"/>
    <w:link w:val="BWtext"/>
    <w:rsid w:val="009D6E13"/>
    <w:rPr>
      <w:rFonts w:ascii="Arial Narrow" w:hAnsi="Arial Narrow" w:cs="Arial"/>
    </w:rPr>
  </w:style>
  <w:style w:type="character" w:customStyle="1" w:styleId="Nadpis2Char">
    <w:name w:val="Nadpis 2 Char"/>
    <w:basedOn w:val="Standardnpsmoodstavce"/>
    <w:link w:val="Nadpis2"/>
    <w:rsid w:val="001715BF"/>
    <w:rPr>
      <w:rFonts w:ascii="DINPro-Light" w:hAnsi="DINPro-Light" w:cs="Arial"/>
      <w:b/>
      <w:bCs/>
      <w:iCs/>
      <w:spacing w:val="-20"/>
      <w:sz w:val="24"/>
      <w:szCs w:val="28"/>
      <w:u w:val="single"/>
    </w:rPr>
  </w:style>
  <w:style w:type="character" w:customStyle="1" w:styleId="Nadpis3Char">
    <w:name w:val="Nadpis 3 Char"/>
    <w:basedOn w:val="Standardnpsmoodstavce"/>
    <w:link w:val="Nadpis3"/>
    <w:rsid w:val="00890E83"/>
    <w:rPr>
      <w:rFonts w:ascii="DINPro-Light" w:hAnsi="DINPro-Light" w:cs="Arial"/>
      <w:b/>
      <w:bCs/>
      <w:spacing w:val="-20"/>
      <w:sz w:val="24"/>
      <w:szCs w:val="26"/>
    </w:rPr>
  </w:style>
  <w:style w:type="character" w:styleId="Sledovanodkaz">
    <w:name w:val="FollowedHyperlink"/>
    <w:basedOn w:val="Standardnpsmoodstavce"/>
    <w:rsid w:val="008D61A5"/>
    <w:rPr>
      <w:color w:val="800080" w:themeColor="followedHyperlink"/>
      <w:u w:val="single"/>
    </w:rPr>
  </w:style>
  <w:style w:type="table" w:styleId="Mkatabulky">
    <w:name w:val="Table Grid"/>
    <w:basedOn w:val="Normlntabulka"/>
    <w:rsid w:val="0040200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3">
    <w:name w:val="Mřížka tabulky3"/>
    <w:basedOn w:val="Normlntabulka"/>
    <w:uiPriority w:val="59"/>
    <w:rsid w:val="0033039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4">
    <w:name w:val="Mřížka tabulky4"/>
    <w:basedOn w:val="Normlntabulka"/>
    <w:uiPriority w:val="59"/>
    <w:rsid w:val="0033039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5">
    <w:name w:val="Mřížka tabulky5"/>
    <w:basedOn w:val="Normlntabulka"/>
    <w:uiPriority w:val="59"/>
    <w:rsid w:val="0033039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1">
    <w:name w:val="Mřížka tabulky1"/>
    <w:basedOn w:val="Normlntabulka"/>
    <w:uiPriority w:val="59"/>
    <w:rsid w:val="005438C0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cseseznamem">
    <w:name w:val="List Paragraph"/>
    <w:basedOn w:val="Normln"/>
    <w:uiPriority w:val="34"/>
    <w:qFormat/>
    <w:rsid w:val="004A0125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7D00EE"/>
    <w:rPr>
      <w:color w:val="605E5C"/>
      <w:shd w:val="clear" w:color="auto" w:fill="E1DFDD"/>
    </w:rPr>
  </w:style>
  <w:style w:type="numbering" w:customStyle="1" w:styleId="Bezseznamu1">
    <w:name w:val="Bez seznamu1"/>
    <w:next w:val="Bezseznamu"/>
    <w:uiPriority w:val="99"/>
    <w:semiHidden/>
    <w:unhideWhenUsed/>
    <w:rsid w:val="00C27586"/>
  </w:style>
  <w:style w:type="paragraph" w:customStyle="1" w:styleId="text">
    <w:name w:val="_text"/>
    <w:basedOn w:val="BWtext"/>
    <w:link w:val="textChar"/>
    <w:qFormat/>
    <w:rsid w:val="00092391"/>
    <w:pPr>
      <w:widowControl w:val="0"/>
      <w:spacing w:line="276" w:lineRule="auto"/>
      <w:ind w:firstLine="709"/>
    </w:pPr>
    <w:rPr>
      <w:rFonts w:ascii="Verdana" w:hAnsi="Verdana" w:cs="Verdana"/>
      <w:spacing w:val="0"/>
      <w:sz w:val="22"/>
      <w:szCs w:val="22"/>
    </w:rPr>
  </w:style>
  <w:style w:type="character" w:customStyle="1" w:styleId="textChar">
    <w:name w:val="_text Char"/>
    <w:link w:val="text"/>
    <w:rsid w:val="00092391"/>
    <w:rPr>
      <w:rFonts w:ascii="Verdana" w:hAnsi="Verdana" w:cs="Verdana"/>
      <w:sz w:val="22"/>
      <w:szCs w:val="22"/>
    </w:rPr>
  </w:style>
  <w:style w:type="paragraph" w:customStyle="1" w:styleId="H3Style">
    <w:name w:val="H3Style"/>
    <w:basedOn w:val="Normln"/>
    <w:rsid w:val="005742BC"/>
    <w:pPr>
      <w:keepNext/>
      <w:keepLines/>
      <w:spacing w:line="240" w:lineRule="auto"/>
      <w:ind w:firstLine="0"/>
      <w:jc w:val="left"/>
    </w:pPr>
    <w:rPr>
      <w:rFonts w:ascii="Arial" w:eastAsia="Arial" w:hAnsi="Arial" w:cs="Arial"/>
      <w:b/>
      <w:color w:val="000000"/>
      <w:spacing w:val="0"/>
      <w:szCs w:val="24"/>
      <w:lang w:val="en-US" w:eastAsia="uk-UA"/>
    </w:rPr>
  </w:style>
  <w:style w:type="paragraph" w:customStyle="1" w:styleId="tableTextStyle">
    <w:name w:val="tableTextStyle"/>
    <w:basedOn w:val="Normln"/>
    <w:rsid w:val="005742BC"/>
    <w:pPr>
      <w:spacing w:line="240" w:lineRule="auto"/>
      <w:ind w:firstLine="0"/>
      <w:jc w:val="left"/>
    </w:pPr>
    <w:rPr>
      <w:rFonts w:ascii="Arial" w:eastAsia="Arial" w:hAnsi="Arial" w:cs="Arial"/>
      <w:color w:val="000000"/>
      <w:spacing w:val="0"/>
      <w:sz w:val="20"/>
      <w:szCs w:val="24"/>
      <w:lang w:val="en-US" w:eastAsia="uk-UA"/>
    </w:rPr>
  </w:style>
  <w:style w:type="paragraph" w:customStyle="1" w:styleId="tableHeaderTextStyle">
    <w:name w:val="tableHeaderTextStyle"/>
    <w:basedOn w:val="Normln"/>
    <w:rsid w:val="005742BC"/>
    <w:pPr>
      <w:spacing w:line="240" w:lineRule="auto"/>
      <w:ind w:firstLine="0"/>
      <w:jc w:val="left"/>
    </w:pPr>
    <w:rPr>
      <w:rFonts w:ascii="Arial" w:eastAsia="Arial" w:hAnsi="Arial" w:cs="Arial"/>
      <w:b/>
      <w:color w:val="000000"/>
      <w:spacing w:val="0"/>
      <w:sz w:val="20"/>
      <w:szCs w:val="24"/>
      <w:lang w:val="en-US" w:eastAsia="uk-UA"/>
    </w:rPr>
  </w:style>
  <w:style w:type="paragraph" w:styleId="Revize">
    <w:name w:val="Revision"/>
    <w:hidden/>
    <w:uiPriority w:val="99"/>
    <w:semiHidden/>
    <w:rsid w:val="00313D48"/>
    <w:rPr>
      <w:rFonts w:ascii="DINPro-Light" w:hAnsi="DINPro-Light"/>
      <w:spacing w:val="-20"/>
      <w:sz w:val="24"/>
    </w:rPr>
  </w:style>
  <w:style w:type="table" w:customStyle="1" w:styleId="FineTableGrid">
    <w:name w:val="Fine Table Grid"/>
    <w:basedOn w:val="Normlntabulka"/>
    <w:uiPriority w:val="39"/>
    <w:rsid w:val="00A538FD"/>
    <w:rPr>
      <w:rFonts w:ascii="Arial" w:hAnsi="Arial" w:cs="Arial"/>
    </w:rPr>
    <w:tblPr>
      <w:tblInd w:w="0" w:type="nil"/>
      <w:tblCellMar>
        <w:left w:w="0" w:type="dxa"/>
        <w:right w:w="0" w:type="dxa"/>
      </w:tblCellMar>
    </w:tblPr>
  </w:style>
  <w:style w:type="table" w:customStyle="1" w:styleId="FineTableGrid1">
    <w:name w:val="Fine Table Grid1"/>
    <w:basedOn w:val="Normlntabulka"/>
    <w:uiPriority w:val="39"/>
    <w:rsid w:val="00362F98"/>
    <w:rPr>
      <w:rFonts w:ascii="Arial" w:hAnsi="Arial" w:cs="Arial"/>
      <w:sz w:val="16"/>
      <w:szCs w:val="16"/>
    </w:rPr>
    <w:tblPr>
      <w:tblInd w:w="0" w:type="nil"/>
      <w:tblCellMar>
        <w:left w:w="0" w:type="dxa"/>
        <w:right w:w="0" w:type="dxa"/>
      </w:tblCellMar>
    </w:tblPr>
  </w:style>
  <w:style w:type="table" w:customStyle="1" w:styleId="FineTableGrid2">
    <w:name w:val="Fine Table Grid2"/>
    <w:basedOn w:val="Normlntabulka"/>
    <w:uiPriority w:val="39"/>
    <w:rsid w:val="00362F98"/>
    <w:rPr>
      <w:rFonts w:ascii="Arial" w:hAnsi="Arial" w:cs="Arial"/>
      <w:sz w:val="16"/>
      <w:szCs w:val="16"/>
    </w:rPr>
    <w:tblPr>
      <w:tblInd w:w="0" w:type="nil"/>
      <w:tblCellMar>
        <w:left w:w="0" w:type="dxa"/>
        <w:right w:w="0" w:type="dxa"/>
      </w:tblCellMar>
    </w:tblPr>
  </w:style>
  <w:style w:type="table" w:customStyle="1" w:styleId="FineTableGrid3">
    <w:name w:val="Fine Table Grid3"/>
    <w:basedOn w:val="Normlntabulka"/>
    <w:uiPriority w:val="39"/>
    <w:rsid w:val="0088442C"/>
    <w:rPr>
      <w:rFonts w:ascii="Arial" w:hAnsi="Arial" w:cs="Arial"/>
    </w:rPr>
    <w:tblPr>
      <w:tblInd w:w="0" w:type="nil"/>
      <w:tblCellMar>
        <w:left w:w="0" w:type="dxa"/>
        <w:right w:w="0" w:type="dxa"/>
      </w:tblCellMar>
    </w:tblPr>
  </w:style>
  <w:style w:type="table" w:customStyle="1" w:styleId="FineTableGrid4">
    <w:name w:val="Fine Table Grid4"/>
    <w:basedOn w:val="Normlntabulka"/>
    <w:uiPriority w:val="39"/>
    <w:rsid w:val="00D64079"/>
    <w:rPr>
      <w:rFonts w:ascii="Arial" w:hAnsi="Arial" w:cs="Arial"/>
    </w:rPr>
    <w:tblPr>
      <w:tblInd w:w="0" w:type="nil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034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9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8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744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0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075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96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1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5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1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1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7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6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0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3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9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4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9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1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76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74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2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6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1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17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emf"/><Relationship Id="rId21" Type="http://schemas.openxmlformats.org/officeDocument/2006/relationships/image" Target="media/image12.emf"/><Relationship Id="rId42" Type="http://schemas.openxmlformats.org/officeDocument/2006/relationships/image" Target="media/image33.png"/><Relationship Id="rId63" Type="http://schemas.openxmlformats.org/officeDocument/2006/relationships/image" Target="media/image53.emf"/><Relationship Id="rId84" Type="http://schemas.openxmlformats.org/officeDocument/2006/relationships/image" Target="media/image73.png"/><Relationship Id="rId138" Type="http://schemas.openxmlformats.org/officeDocument/2006/relationships/image" Target="media/image122.emf"/><Relationship Id="rId159" Type="http://schemas.openxmlformats.org/officeDocument/2006/relationships/image" Target="media/image142.emf"/><Relationship Id="rId170" Type="http://schemas.openxmlformats.org/officeDocument/2006/relationships/image" Target="media/image152.emf"/><Relationship Id="rId191" Type="http://schemas.openxmlformats.org/officeDocument/2006/relationships/image" Target="media/image172.png"/><Relationship Id="rId205" Type="http://schemas.openxmlformats.org/officeDocument/2006/relationships/image" Target="media/image184.emf"/><Relationship Id="rId226" Type="http://schemas.openxmlformats.org/officeDocument/2006/relationships/image" Target="media/image205.emf"/><Relationship Id="rId107" Type="http://schemas.openxmlformats.org/officeDocument/2006/relationships/image" Target="media/image95.emf"/><Relationship Id="rId11" Type="http://schemas.openxmlformats.org/officeDocument/2006/relationships/image" Target="media/image3.png"/><Relationship Id="rId32" Type="http://schemas.openxmlformats.org/officeDocument/2006/relationships/image" Target="media/image23.emf"/><Relationship Id="rId53" Type="http://schemas.openxmlformats.org/officeDocument/2006/relationships/image" Target="media/image43.emf"/><Relationship Id="rId74" Type="http://schemas.openxmlformats.org/officeDocument/2006/relationships/image" Target="media/image64.emf"/><Relationship Id="rId128" Type="http://schemas.openxmlformats.org/officeDocument/2006/relationships/image" Target="media/image114.emf"/><Relationship Id="rId149" Type="http://schemas.openxmlformats.org/officeDocument/2006/relationships/image" Target="media/image133.emf"/><Relationship Id="rId5" Type="http://schemas.openxmlformats.org/officeDocument/2006/relationships/webSettings" Target="webSettings.xml"/><Relationship Id="rId95" Type="http://schemas.openxmlformats.org/officeDocument/2006/relationships/image" Target="media/image84.emf"/><Relationship Id="rId160" Type="http://schemas.openxmlformats.org/officeDocument/2006/relationships/package" Target="embeddings/Microsoft_Excel_Worksheet9.xlsx"/><Relationship Id="rId181" Type="http://schemas.openxmlformats.org/officeDocument/2006/relationships/image" Target="media/image162.emf"/><Relationship Id="rId216" Type="http://schemas.openxmlformats.org/officeDocument/2006/relationships/image" Target="media/image195.emf"/><Relationship Id="rId237" Type="http://schemas.openxmlformats.org/officeDocument/2006/relationships/image" Target="media/image214.emf"/><Relationship Id="rId22" Type="http://schemas.openxmlformats.org/officeDocument/2006/relationships/image" Target="media/image13.emf"/><Relationship Id="rId43" Type="http://schemas.openxmlformats.org/officeDocument/2006/relationships/image" Target="media/image34.png"/><Relationship Id="rId64" Type="http://schemas.openxmlformats.org/officeDocument/2006/relationships/image" Target="media/image54.emf"/><Relationship Id="rId118" Type="http://schemas.openxmlformats.org/officeDocument/2006/relationships/image" Target="media/image105.emf"/><Relationship Id="rId139" Type="http://schemas.openxmlformats.org/officeDocument/2006/relationships/image" Target="media/image123.emf"/><Relationship Id="rId85" Type="http://schemas.openxmlformats.org/officeDocument/2006/relationships/image" Target="media/image74.png"/><Relationship Id="rId150" Type="http://schemas.openxmlformats.org/officeDocument/2006/relationships/image" Target="media/image134.emf"/><Relationship Id="rId171" Type="http://schemas.openxmlformats.org/officeDocument/2006/relationships/image" Target="media/image153.emf"/><Relationship Id="rId192" Type="http://schemas.openxmlformats.org/officeDocument/2006/relationships/image" Target="media/image173.png"/><Relationship Id="rId206" Type="http://schemas.openxmlformats.org/officeDocument/2006/relationships/image" Target="media/image185.emf"/><Relationship Id="rId227" Type="http://schemas.openxmlformats.org/officeDocument/2006/relationships/package" Target="embeddings/Microsoft_Excel_Worksheet13.xlsx"/><Relationship Id="rId12" Type="http://schemas.openxmlformats.org/officeDocument/2006/relationships/image" Target="media/image4.emf"/><Relationship Id="rId33" Type="http://schemas.openxmlformats.org/officeDocument/2006/relationships/image" Target="media/image24.emf"/><Relationship Id="rId108" Type="http://schemas.openxmlformats.org/officeDocument/2006/relationships/image" Target="media/image96.emf"/><Relationship Id="rId129" Type="http://schemas.openxmlformats.org/officeDocument/2006/relationships/image" Target="media/image115.emf"/><Relationship Id="rId54" Type="http://schemas.openxmlformats.org/officeDocument/2006/relationships/image" Target="media/image44.emf"/><Relationship Id="rId75" Type="http://schemas.openxmlformats.org/officeDocument/2006/relationships/package" Target="embeddings/Microsoft_Excel_Worksheet2.xlsx"/><Relationship Id="rId96" Type="http://schemas.openxmlformats.org/officeDocument/2006/relationships/image" Target="media/image85.emf"/><Relationship Id="rId140" Type="http://schemas.openxmlformats.org/officeDocument/2006/relationships/image" Target="media/image124.emf"/><Relationship Id="rId161" Type="http://schemas.openxmlformats.org/officeDocument/2006/relationships/image" Target="media/image143.emf"/><Relationship Id="rId182" Type="http://schemas.openxmlformats.org/officeDocument/2006/relationships/image" Target="media/image163.emf"/><Relationship Id="rId217" Type="http://schemas.openxmlformats.org/officeDocument/2006/relationships/image" Target="media/image196.emf"/><Relationship Id="rId6" Type="http://schemas.openxmlformats.org/officeDocument/2006/relationships/footnotes" Target="footnotes.xml"/><Relationship Id="rId238" Type="http://schemas.openxmlformats.org/officeDocument/2006/relationships/image" Target="media/image215.emf"/><Relationship Id="rId23" Type="http://schemas.openxmlformats.org/officeDocument/2006/relationships/image" Target="media/image14.emf"/><Relationship Id="rId119" Type="http://schemas.openxmlformats.org/officeDocument/2006/relationships/image" Target="media/image106.emf"/><Relationship Id="rId44" Type="http://schemas.openxmlformats.org/officeDocument/2006/relationships/image" Target="media/image35.png"/><Relationship Id="rId65" Type="http://schemas.openxmlformats.org/officeDocument/2006/relationships/image" Target="media/image55.emf"/><Relationship Id="rId86" Type="http://schemas.openxmlformats.org/officeDocument/2006/relationships/image" Target="media/image75.png"/><Relationship Id="rId130" Type="http://schemas.openxmlformats.org/officeDocument/2006/relationships/package" Target="embeddings/Microsoft_Excel_Worksheet6.xlsx"/><Relationship Id="rId151" Type="http://schemas.openxmlformats.org/officeDocument/2006/relationships/image" Target="media/image135.emf"/><Relationship Id="rId172" Type="http://schemas.openxmlformats.org/officeDocument/2006/relationships/image" Target="media/image154.emf"/><Relationship Id="rId193" Type="http://schemas.openxmlformats.org/officeDocument/2006/relationships/image" Target="media/image174.png"/><Relationship Id="rId207" Type="http://schemas.openxmlformats.org/officeDocument/2006/relationships/image" Target="media/image186.png"/><Relationship Id="rId228" Type="http://schemas.openxmlformats.org/officeDocument/2006/relationships/image" Target="media/image206.emf"/><Relationship Id="rId13" Type="http://schemas.openxmlformats.org/officeDocument/2006/relationships/image" Target="media/image5.png"/><Relationship Id="rId109" Type="http://schemas.openxmlformats.org/officeDocument/2006/relationships/image" Target="media/image97.emf"/><Relationship Id="rId34" Type="http://schemas.openxmlformats.org/officeDocument/2006/relationships/image" Target="media/image25.emf"/><Relationship Id="rId55" Type="http://schemas.openxmlformats.org/officeDocument/2006/relationships/image" Target="media/image45.emf"/><Relationship Id="rId76" Type="http://schemas.openxmlformats.org/officeDocument/2006/relationships/image" Target="media/image65.png"/><Relationship Id="rId97" Type="http://schemas.openxmlformats.org/officeDocument/2006/relationships/image" Target="media/image86.emf"/><Relationship Id="rId120" Type="http://schemas.openxmlformats.org/officeDocument/2006/relationships/image" Target="media/image107.emf"/><Relationship Id="rId141" Type="http://schemas.openxmlformats.org/officeDocument/2006/relationships/image" Target="media/image125.emf"/><Relationship Id="rId7" Type="http://schemas.openxmlformats.org/officeDocument/2006/relationships/endnotes" Target="endnotes.xml"/><Relationship Id="rId162" Type="http://schemas.openxmlformats.org/officeDocument/2006/relationships/image" Target="media/image144.png"/><Relationship Id="rId183" Type="http://schemas.openxmlformats.org/officeDocument/2006/relationships/image" Target="media/image164.emf"/><Relationship Id="rId218" Type="http://schemas.openxmlformats.org/officeDocument/2006/relationships/image" Target="media/image197.emf"/><Relationship Id="rId239" Type="http://schemas.openxmlformats.org/officeDocument/2006/relationships/fontTable" Target="fontTable.xml"/><Relationship Id="rId24" Type="http://schemas.openxmlformats.org/officeDocument/2006/relationships/image" Target="media/image15.emf"/><Relationship Id="rId45" Type="http://schemas.openxmlformats.org/officeDocument/2006/relationships/image" Target="media/image36.png"/><Relationship Id="rId66" Type="http://schemas.openxmlformats.org/officeDocument/2006/relationships/image" Target="media/image56.emf"/><Relationship Id="rId87" Type="http://schemas.openxmlformats.org/officeDocument/2006/relationships/image" Target="media/image76.emf"/><Relationship Id="rId110" Type="http://schemas.openxmlformats.org/officeDocument/2006/relationships/image" Target="media/image98.emf"/><Relationship Id="rId131" Type="http://schemas.openxmlformats.org/officeDocument/2006/relationships/image" Target="media/image116.emf"/><Relationship Id="rId152" Type="http://schemas.openxmlformats.org/officeDocument/2006/relationships/package" Target="embeddings/Microsoft_Excel_Worksheet8.xlsx"/><Relationship Id="rId173" Type="http://schemas.openxmlformats.org/officeDocument/2006/relationships/image" Target="media/image155.emf"/><Relationship Id="rId194" Type="http://schemas.openxmlformats.org/officeDocument/2006/relationships/image" Target="media/image175.emf"/><Relationship Id="rId208" Type="http://schemas.openxmlformats.org/officeDocument/2006/relationships/image" Target="media/image187.emf"/><Relationship Id="rId229" Type="http://schemas.openxmlformats.org/officeDocument/2006/relationships/package" Target="embeddings/Microsoft_Excel_Worksheet14.xlsx"/><Relationship Id="rId240" Type="http://schemas.openxmlformats.org/officeDocument/2006/relationships/theme" Target="theme/theme1.xml"/><Relationship Id="rId14" Type="http://schemas.openxmlformats.org/officeDocument/2006/relationships/image" Target="media/image6.emf"/><Relationship Id="rId35" Type="http://schemas.openxmlformats.org/officeDocument/2006/relationships/image" Target="media/image26.emf"/><Relationship Id="rId56" Type="http://schemas.openxmlformats.org/officeDocument/2006/relationships/image" Target="media/image46.emf"/><Relationship Id="rId77" Type="http://schemas.openxmlformats.org/officeDocument/2006/relationships/image" Target="media/image66.png"/><Relationship Id="rId100" Type="http://schemas.openxmlformats.org/officeDocument/2006/relationships/package" Target="embeddings/Microsoft_Excel_Worksheet3.xlsx"/><Relationship Id="rId8" Type="http://schemas.openxmlformats.org/officeDocument/2006/relationships/image" Target="media/image1.png"/><Relationship Id="rId98" Type="http://schemas.openxmlformats.org/officeDocument/2006/relationships/image" Target="media/image87.emf"/><Relationship Id="rId121" Type="http://schemas.openxmlformats.org/officeDocument/2006/relationships/image" Target="media/image108.emf"/><Relationship Id="rId142" Type="http://schemas.openxmlformats.org/officeDocument/2006/relationships/image" Target="media/image126.emf"/><Relationship Id="rId163" Type="http://schemas.openxmlformats.org/officeDocument/2006/relationships/image" Target="media/image145.png"/><Relationship Id="rId184" Type="http://schemas.openxmlformats.org/officeDocument/2006/relationships/image" Target="media/image165.emf"/><Relationship Id="rId219" Type="http://schemas.openxmlformats.org/officeDocument/2006/relationships/image" Target="media/image198.emf"/><Relationship Id="rId230" Type="http://schemas.openxmlformats.org/officeDocument/2006/relationships/image" Target="media/image207.jpeg"/><Relationship Id="rId25" Type="http://schemas.openxmlformats.org/officeDocument/2006/relationships/image" Target="media/image16.emf"/><Relationship Id="rId46" Type="http://schemas.openxmlformats.org/officeDocument/2006/relationships/image" Target="media/image37.png"/><Relationship Id="rId67" Type="http://schemas.openxmlformats.org/officeDocument/2006/relationships/image" Target="media/image57.emf"/><Relationship Id="rId88" Type="http://schemas.openxmlformats.org/officeDocument/2006/relationships/image" Target="media/image77.emf"/><Relationship Id="rId111" Type="http://schemas.openxmlformats.org/officeDocument/2006/relationships/image" Target="media/image99.emf"/><Relationship Id="rId132" Type="http://schemas.openxmlformats.org/officeDocument/2006/relationships/image" Target="media/image117.emf"/><Relationship Id="rId153" Type="http://schemas.openxmlformats.org/officeDocument/2006/relationships/image" Target="media/image136.emf"/><Relationship Id="rId174" Type="http://schemas.openxmlformats.org/officeDocument/2006/relationships/image" Target="media/image156.emf"/><Relationship Id="rId195" Type="http://schemas.openxmlformats.org/officeDocument/2006/relationships/package" Target="embeddings/Microsoft_Excel_Worksheet11.xlsx"/><Relationship Id="rId209" Type="http://schemas.openxmlformats.org/officeDocument/2006/relationships/image" Target="media/image188.emf"/><Relationship Id="rId190" Type="http://schemas.openxmlformats.org/officeDocument/2006/relationships/image" Target="media/image171.emf"/><Relationship Id="rId204" Type="http://schemas.openxmlformats.org/officeDocument/2006/relationships/image" Target="media/image183.emf"/><Relationship Id="rId220" Type="http://schemas.openxmlformats.org/officeDocument/2006/relationships/image" Target="media/image199.emf"/><Relationship Id="rId225" Type="http://schemas.openxmlformats.org/officeDocument/2006/relationships/image" Target="media/image204.emf"/><Relationship Id="rId15" Type="http://schemas.openxmlformats.org/officeDocument/2006/relationships/image" Target="media/image7.emf"/><Relationship Id="rId36" Type="http://schemas.openxmlformats.org/officeDocument/2006/relationships/image" Target="media/image27.emf"/><Relationship Id="rId57" Type="http://schemas.openxmlformats.org/officeDocument/2006/relationships/image" Target="media/image47.emf"/><Relationship Id="rId106" Type="http://schemas.openxmlformats.org/officeDocument/2006/relationships/image" Target="media/image94.emf"/><Relationship Id="rId127" Type="http://schemas.openxmlformats.org/officeDocument/2006/relationships/package" Target="embeddings/Microsoft_Excel_Worksheet5.xlsx"/><Relationship Id="rId10" Type="http://schemas.openxmlformats.org/officeDocument/2006/relationships/footer" Target="footer1.xml"/><Relationship Id="rId31" Type="http://schemas.openxmlformats.org/officeDocument/2006/relationships/image" Target="media/image22.emf"/><Relationship Id="rId52" Type="http://schemas.openxmlformats.org/officeDocument/2006/relationships/image" Target="media/image42.emf"/><Relationship Id="rId73" Type="http://schemas.openxmlformats.org/officeDocument/2006/relationships/image" Target="media/image63.emf"/><Relationship Id="rId78" Type="http://schemas.openxmlformats.org/officeDocument/2006/relationships/image" Target="media/image67.png"/><Relationship Id="rId94" Type="http://schemas.openxmlformats.org/officeDocument/2006/relationships/image" Target="media/image83.emf"/><Relationship Id="rId99" Type="http://schemas.openxmlformats.org/officeDocument/2006/relationships/image" Target="media/image88.emf"/><Relationship Id="rId101" Type="http://schemas.openxmlformats.org/officeDocument/2006/relationships/image" Target="media/image89.emf"/><Relationship Id="rId122" Type="http://schemas.openxmlformats.org/officeDocument/2006/relationships/image" Target="media/image109.emf"/><Relationship Id="rId143" Type="http://schemas.openxmlformats.org/officeDocument/2006/relationships/image" Target="media/image127.emf"/><Relationship Id="rId148" Type="http://schemas.openxmlformats.org/officeDocument/2006/relationships/image" Target="media/image132.emf"/><Relationship Id="rId164" Type="http://schemas.openxmlformats.org/officeDocument/2006/relationships/image" Target="media/image146.emf"/><Relationship Id="rId169" Type="http://schemas.openxmlformats.org/officeDocument/2006/relationships/image" Target="media/image151.emf"/><Relationship Id="rId185" Type="http://schemas.openxmlformats.org/officeDocument/2006/relationships/image" Target="media/image166.e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80" Type="http://schemas.openxmlformats.org/officeDocument/2006/relationships/image" Target="media/image161.emf"/><Relationship Id="rId210" Type="http://schemas.openxmlformats.org/officeDocument/2006/relationships/image" Target="media/image189.emf"/><Relationship Id="rId215" Type="http://schemas.openxmlformats.org/officeDocument/2006/relationships/image" Target="media/image194.emf"/><Relationship Id="rId236" Type="http://schemas.openxmlformats.org/officeDocument/2006/relationships/image" Target="media/image213.emf"/><Relationship Id="rId26" Type="http://schemas.openxmlformats.org/officeDocument/2006/relationships/image" Target="media/image17.emf"/><Relationship Id="rId231" Type="http://schemas.openxmlformats.org/officeDocument/2006/relationships/image" Target="media/image208.jpeg"/><Relationship Id="rId47" Type="http://schemas.openxmlformats.org/officeDocument/2006/relationships/image" Target="media/image38.png"/><Relationship Id="rId68" Type="http://schemas.openxmlformats.org/officeDocument/2006/relationships/image" Target="media/image58.emf"/><Relationship Id="rId89" Type="http://schemas.openxmlformats.org/officeDocument/2006/relationships/image" Target="media/image78.emf"/><Relationship Id="rId112" Type="http://schemas.openxmlformats.org/officeDocument/2006/relationships/package" Target="embeddings/Microsoft_Excel_Worksheet4.xlsx"/><Relationship Id="rId133" Type="http://schemas.openxmlformats.org/officeDocument/2006/relationships/image" Target="media/image118.emf"/><Relationship Id="rId154" Type="http://schemas.openxmlformats.org/officeDocument/2006/relationships/image" Target="media/image137.emf"/><Relationship Id="rId175" Type="http://schemas.openxmlformats.org/officeDocument/2006/relationships/image" Target="media/image157.emf"/><Relationship Id="rId196" Type="http://schemas.openxmlformats.org/officeDocument/2006/relationships/image" Target="media/image176.emf"/><Relationship Id="rId200" Type="http://schemas.openxmlformats.org/officeDocument/2006/relationships/package" Target="embeddings/Microsoft_Excel_Worksheet12.xlsx"/><Relationship Id="rId16" Type="http://schemas.openxmlformats.org/officeDocument/2006/relationships/package" Target="embeddings/Microsoft_Excel_Worksheet.xlsx"/><Relationship Id="rId221" Type="http://schemas.openxmlformats.org/officeDocument/2006/relationships/image" Target="media/image200.emf"/><Relationship Id="rId37" Type="http://schemas.openxmlformats.org/officeDocument/2006/relationships/image" Target="media/image28.png"/><Relationship Id="rId58" Type="http://schemas.openxmlformats.org/officeDocument/2006/relationships/image" Target="media/image48.emf"/><Relationship Id="rId79" Type="http://schemas.openxmlformats.org/officeDocument/2006/relationships/image" Target="media/image68.emf"/><Relationship Id="rId102" Type="http://schemas.openxmlformats.org/officeDocument/2006/relationships/image" Target="media/image90.png"/><Relationship Id="rId123" Type="http://schemas.openxmlformats.org/officeDocument/2006/relationships/image" Target="media/image110.emf"/><Relationship Id="rId144" Type="http://schemas.openxmlformats.org/officeDocument/2006/relationships/image" Target="media/image128.emf"/><Relationship Id="rId90" Type="http://schemas.openxmlformats.org/officeDocument/2006/relationships/image" Target="media/image79.png"/><Relationship Id="rId165" Type="http://schemas.openxmlformats.org/officeDocument/2006/relationships/image" Target="media/image147.emf"/><Relationship Id="rId186" Type="http://schemas.openxmlformats.org/officeDocument/2006/relationships/image" Target="media/image167.png"/><Relationship Id="rId211" Type="http://schemas.openxmlformats.org/officeDocument/2006/relationships/image" Target="media/image190.emf"/><Relationship Id="rId232" Type="http://schemas.openxmlformats.org/officeDocument/2006/relationships/image" Target="media/image209.jpeg"/><Relationship Id="rId27" Type="http://schemas.openxmlformats.org/officeDocument/2006/relationships/image" Target="media/image18.emf"/><Relationship Id="rId48" Type="http://schemas.openxmlformats.org/officeDocument/2006/relationships/image" Target="media/image39.emf"/><Relationship Id="rId69" Type="http://schemas.openxmlformats.org/officeDocument/2006/relationships/image" Target="media/image59.emf"/><Relationship Id="rId113" Type="http://schemas.openxmlformats.org/officeDocument/2006/relationships/image" Target="media/image100.emf"/><Relationship Id="rId134" Type="http://schemas.openxmlformats.org/officeDocument/2006/relationships/package" Target="embeddings/Microsoft_Excel_Worksheet7.xlsx"/><Relationship Id="rId80" Type="http://schemas.openxmlformats.org/officeDocument/2006/relationships/image" Target="media/image69.emf"/><Relationship Id="rId155" Type="http://schemas.openxmlformats.org/officeDocument/2006/relationships/image" Target="media/image138.emf"/><Relationship Id="rId176" Type="http://schemas.openxmlformats.org/officeDocument/2006/relationships/package" Target="embeddings/Microsoft_Excel_Worksheet10.xlsx"/><Relationship Id="rId197" Type="http://schemas.openxmlformats.org/officeDocument/2006/relationships/image" Target="media/image177.emf"/><Relationship Id="rId201" Type="http://schemas.openxmlformats.org/officeDocument/2006/relationships/image" Target="media/image180.emf"/><Relationship Id="rId222" Type="http://schemas.openxmlformats.org/officeDocument/2006/relationships/image" Target="media/image201.emf"/><Relationship Id="rId17" Type="http://schemas.openxmlformats.org/officeDocument/2006/relationships/image" Target="media/image8.png"/><Relationship Id="rId38" Type="http://schemas.openxmlformats.org/officeDocument/2006/relationships/image" Target="media/image29.emf"/><Relationship Id="rId59" Type="http://schemas.openxmlformats.org/officeDocument/2006/relationships/image" Target="media/image49.emf"/><Relationship Id="rId103" Type="http://schemas.openxmlformats.org/officeDocument/2006/relationships/image" Target="media/image91.emf"/><Relationship Id="rId124" Type="http://schemas.openxmlformats.org/officeDocument/2006/relationships/image" Target="media/image111.emf"/><Relationship Id="rId70" Type="http://schemas.openxmlformats.org/officeDocument/2006/relationships/image" Target="media/image60.emf"/><Relationship Id="rId91" Type="http://schemas.openxmlformats.org/officeDocument/2006/relationships/image" Target="media/image80.emf"/><Relationship Id="rId145" Type="http://schemas.openxmlformats.org/officeDocument/2006/relationships/image" Target="media/image129.emf"/><Relationship Id="rId166" Type="http://schemas.openxmlformats.org/officeDocument/2006/relationships/image" Target="media/image148.emf"/><Relationship Id="rId187" Type="http://schemas.openxmlformats.org/officeDocument/2006/relationships/image" Target="media/image168.emf"/><Relationship Id="rId1" Type="http://schemas.openxmlformats.org/officeDocument/2006/relationships/customXml" Target="../customXml/item1.xml"/><Relationship Id="rId212" Type="http://schemas.openxmlformats.org/officeDocument/2006/relationships/image" Target="media/image191.emf"/><Relationship Id="rId233" Type="http://schemas.openxmlformats.org/officeDocument/2006/relationships/image" Target="media/image210.jpeg"/><Relationship Id="rId28" Type="http://schemas.openxmlformats.org/officeDocument/2006/relationships/image" Target="media/image19.emf"/><Relationship Id="rId49" Type="http://schemas.openxmlformats.org/officeDocument/2006/relationships/package" Target="embeddings/Microsoft_Excel_Worksheet1.xlsx"/><Relationship Id="rId114" Type="http://schemas.openxmlformats.org/officeDocument/2006/relationships/image" Target="media/image101.emf"/><Relationship Id="rId60" Type="http://schemas.openxmlformats.org/officeDocument/2006/relationships/image" Target="media/image50.emf"/><Relationship Id="rId81" Type="http://schemas.openxmlformats.org/officeDocument/2006/relationships/image" Target="media/image70.emf"/><Relationship Id="rId135" Type="http://schemas.openxmlformats.org/officeDocument/2006/relationships/image" Target="media/image119.emf"/><Relationship Id="rId156" Type="http://schemas.openxmlformats.org/officeDocument/2006/relationships/image" Target="media/image139.emf"/><Relationship Id="rId177" Type="http://schemas.openxmlformats.org/officeDocument/2006/relationships/image" Target="media/image158.emf"/><Relationship Id="rId198" Type="http://schemas.openxmlformats.org/officeDocument/2006/relationships/image" Target="media/image178.emf"/><Relationship Id="rId202" Type="http://schemas.openxmlformats.org/officeDocument/2006/relationships/image" Target="media/image181.emf"/><Relationship Id="rId223" Type="http://schemas.openxmlformats.org/officeDocument/2006/relationships/image" Target="media/image202.emf"/><Relationship Id="rId18" Type="http://schemas.openxmlformats.org/officeDocument/2006/relationships/image" Target="media/image9.emf"/><Relationship Id="rId39" Type="http://schemas.openxmlformats.org/officeDocument/2006/relationships/image" Target="media/image30.png"/><Relationship Id="rId50" Type="http://schemas.openxmlformats.org/officeDocument/2006/relationships/image" Target="media/image40.emf"/><Relationship Id="rId104" Type="http://schemas.openxmlformats.org/officeDocument/2006/relationships/image" Target="media/image92.emf"/><Relationship Id="rId125" Type="http://schemas.openxmlformats.org/officeDocument/2006/relationships/image" Target="media/image112.emf"/><Relationship Id="rId146" Type="http://schemas.openxmlformats.org/officeDocument/2006/relationships/image" Target="media/image130.emf"/><Relationship Id="rId167" Type="http://schemas.openxmlformats.org/officeDocument/2006/relationships/image" Target="media/image149.emf"/><Relationship Id="rId188" Type="http://schemas.openxmlformats.org/officeDocument/2006/relationships/image" Target="media/image169.emf"/><Relationship Id="rId71" Type="http://schemas.openxmlformats.org/officeDocument/2006/relationships/image" Target="media/image61.emf"/><Relationship Id="rId92" Type="http://schemas.openxmlformats.org/officeDocument/2006/relationships/image" Target="media/image81.emf"/><Relationship Id="rId213" Type="http://schemas.openxmlformats.org/officeDocument/2006/relationships/image" Target="media/image192.emf"/><Relationship Id="rId234" Type="http://schemas.openxmlformats.org/officeDocument/2006/relationships/image" Target="media/image211.jpeg"/><Relationship Id="rId2" Type="http://schemas.openxmlformats.org/officeDocument/2006/relationships/numbering" Target="numbering.xml"/><Relationship Id="rId29" Type="http://schemas.openxmlformats.org/officeDocument/2006/relationships/image" Target="media/image20.emf"/><Relationship Id="rId40" Type="http://schemas.openxmlformats.org/officeDocument/2006/relationships/image" Target="media/image31.emf"/><Relationship Id="rId115" Type="http://schemas.openxmlformats.org/officeDocument/2006/relationships/image" Target="media/image102.emf"/><Relationship Id="rId136" Type="http://schemas.openxmlformats.org/officeDocument/2006/relationships/image" Target="media/image120.emf"/><Relationship Id="rId157" Type="http://schemas.openxmlformats.org/officeDocument/2006/relationships/image" Target="media/image140.emf"/><Relationship Id="rId178" Type="http://schemas.openxmlformats.org/officeDocument/2006/relationships/image" Target="media/image159.emf"/><Relationship Id="rId61" Type="http://schemas.openxmlformats.org/officeDocument/2006/relationships/image" Target="media/image51.emf"/><Relationship Id="rId82" Type="http://schemas.openxmlformats.org/officeDocument/2006/relationships/image" Target="media/image71.emf"/><Relationship Id="rId199" Type="http://schemas.openxmlformats.org/officeDocument/2006/relationships/image" Target="media/image179.emf"/><Relationship Id="rId203" Type="http://schemas.openxmlformats.org/officeDocument/2006/relationships/image" Target="media/image182.emf"/><Relationship Id="rId19" Type="http://schemas.openxmlformats.org/officeDocument/2006/relationships/image" Target="media/image10.emf"/><Relationship Id="rId224" Type="http://schemas.openxmlformats.org/officeDocument/2006/relationships/image" Target="media/image203.emf"/><Relationship Id="rId30" Type="http://schemas.openxmlformats.org/officeDocument/2006/relationships/image" Target="media/image21.emf"/><Relationship Id="rId105" Type="http://schemas.openxmlformats.org/officeDocument/2006/relationships/image" Target="media/image93.emf"/><Relationship Id="rId126" Type="http://schemas.openxmlformats.org/officeDocument/2006/relationships/image" Target="media/image113.emf"/><Relationship Id="rId147" Type="http://schemas.openxmlformats.org/officeDocument/2006/relationships/image" Target="media/image131.emf"/><Relationship Id="rId168" Type="http://schemas.openxmlformats.org/officeDocument/2006/relationships/image" Target="media/image150.emf"/><Relationship Id="rId51" Type="http://schemas.openxmlformats.org/officeDocument/2006/relationships/image" Target="media/image41.emf"/><Relationship Id="rId72" Type="http://schemas.openxmlformats.org/officeDocument/2006/relationships/image" Target="media/image62.emf"/><Relationship Id="rId93" Type="http://schemas.openxmlformats.org/officeDocument/2006/relationships/image" Target="media/image82.emf"/><Relationship Id="rId189" Type="http://schemas.openxmlformats.org/officeDocument/2006/relationships/image" Target="media/image170.emf"/><Relationship Id="rId3" Type="http://schemas.openxmlformats.org/officeDocument/2006/relationships/styles" Target="styles.xml"/><Relationship Id="rId214" Type="http://schemas.openxmlformats.org/officeDocument/2006/relationships/image" Target="media/image193.emf"/><Relationship Id="rId235" Type="http://schemas.openxmlformats.org/officeDocument/2006/relationships/image" Target="media/image212.jpeg"/><Relationship Id="rId116" Type="http://schemas.openxmlformats.org/officeDocument/2006/relationships/image" Target="media/image103.emf"/><Relationship Id="rId137" Type="http://schemas.openxmlformats.org/officeDocument/2006/relationships/image" Target="media/image121.emf"/><Relationship Id="rId158" Type="http://schemas.openxmlformats.org/officeDocument/2006/relationships/image" Target="media/image141.emf"/><Relationship Id="rId20" Type="http://schemas.openxmlformats.org/officeDocument/2006/relationships/image" Target="media/image11.emf"/><Relationship Id="rId41" Type="http://schemas.openxmlformats.org/officeDocument/2006/relationships/image" Target="media/image32.emf"/><Relationship Id="rId62" Type="http://schemas.openxmlformats.org/officeDocument/2006/relationships/image" Target="media/image52.emf"/><Relationship Id="rId83" Type="http://schemas.openxmlformats.org/officeDocument/2006/relationships/image" Target="media/image72.emf"/><Relationship Id="rId179" Type="http://schemas.openxmlformats.org/officeDocument/2006/relationships/image" Target="media/image160.em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info@statika3.cz" TargetMode="External"/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Statika%203\_Pomucky\Sablony\TZ_Statika3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C66039-EF6B-42F0-92C6-30C6763C61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TZ_Statika3.dotx</Template>
  <TotalTime>150</TotalTime>
  <Pages>1</Pages>
  <Words>10998</Words>
  <Characters>64895</Characters>
  <Application>Microsoft Office Word</Application>
  <DocSecurity>0</DocSecurity>
  <Lines>540</Lines>
  <Paragraphs>151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TECHNICKÁ ZPRÁVA</vt:lpstr>
    </vt:vector>
  </TitlesOfParts>
  <Company>TOBRYS s.r.o.</Company>
  <LinksUpToDate>false</LinksUpToDate>
  <CharactersWithSpaces>75742</CharactersWithSpaces>
  <SharedDoc>false</SharedDoc>
  <HLinks>
    <vt:vector size="318" baseType="variant">
      <vt:variant>
        <vt:i4>1703988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_Toc306358460</vt:lpwstr>
      </vt:variant>
      <vt:variant>
        <vt:i4>1638452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_Toc306358459</vt:lpwstr>
      </vt:variant>
      <vt:variant>
        <vt:i4>1638452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_Toc306358458</vt:lpwstr>
      </vt:variant>
      <vt:variant>
        <vt:i4>1638452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_Toc306358457</vt:lpwstr>
      </vt:variant>
      <vt:variant>
        <vt:i4>1638452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_Toc306358456</vt:lpwstr>
      </vt:variant>
      <vt:variant>
        <vt:i4>1638452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_Toc306358455</vt:lpwstr>
      </vt:variant>
      <vt:variant>
        <vt:i4>1638452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_Toc306358454</vt:lpwstr>
      </vt:variant>
      <vt:variant>
        <vt:i4>1638452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_Toc306358453</vt:lpwstr>
      </vt:variant>
      <vt:variant>
        <vt:i4>1638452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_Toc306358452</vt:lpwstr>
      </vt:variant>
      <vt:variant>
        <vt:i4>1638452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_Toc306358451</vt:lpwstr>
      </vt:variant>
      <vt:variant>
        <vt:i4>1638452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_Toc306358450</vt:lpwstr>
      </vt:variant>
      <vt:variant>
        <vt:i4>1572916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_Toc306358449</vt:lpwstr>
      </vt:variant>
      <vt:variant>
        <vt:i4>1572916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_Toc306358448</vt:lpwstr>
      </vt:variant>
      <vt:variant>
        <vt:i4>1572916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_Toc306358447</vt:lpwstr>
      </vt:variant>
      <vt:variant>
        <vt:i4>1572916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_Toc306358446</vt:lpwstr>
      </vt:variant>
      <vt:variant>
        <vt:i4>1572916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_Toc306358445</vt:lpwstr>
      </vt:variant>
      <vt:variant>
        <vt:i4>1572916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_Toc306358444</vt:lpwstr>
      </vt:variant>
      <vt:variant>
        <vt:i4>1572916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_Toc306358443</vt:lpwstr>
      </vt:variant>
      <vt:variant>
        <vt:i4>1572916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_Toc306358442</vt:lpwstr>
      </vt:variant>
      <vt:variant>
        <vt:i4>1572916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_Toc306358441</vt:lpwstr>
      </vt:variant>
      <vt:variant>
        <vt:i4>1572916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_Toc306358440</vt:lpwstr>
      </vt:variant>
      <vt:variant>
        <vt:i4>2031668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_Toc306358439</vt:lpwstr>
      </vt:variant>
      <vt:variant>
        <vt:i4>2031668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_Toc306358438</vt:lpwstr>
      </vt:variant>
      <vt:variant>
        <vt:i4>2031668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_Toc306358437</vt:lpwstr>
      </vt:variant>
      <vt:variant>
        <vt:i4>2031668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_Toc306358436</vt:lpwstr>
      </vt:variant>
      <vt:variant>
        <vt:i4>2031668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_Toc306358435</vt:lpwstr>
      </vt:variant>
      <vt:variant>
        <vt:i4>2031668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_Toc306358434</vt:lpwstr>
      </vt:variant>
      <vt:variant>
        <vt:i4>2031668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_Toc306358433</vt:lpwstr>
      </vt:variant>
      <vt:variant>
        <vt:i4>2031668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_Toc306358432</vt:lpwstr>
      </vt:variant>
      <vt:variant>
        <vt:i4>2031668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_Toc306358431</vt:lpwstr>
      </vt:variant>
      <vt:variant>
        <vt:i4>2031668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_Toc306358430</vt:lpwstr>
      </vt:variant>
      <vt:variant>
        <vt:i4>1966132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_Toc306358429</vt:lpwstr>
      </vt:variant>
      <vt:variant>
        <vt:i4>1966132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_Toc306358428</vt:lpwstr>
      </vt:variant>
      <vt:variant>
        <vt:i4>1966132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_Toc306358427</vt:lpwstr>
      </vt:variant>
      <vt:variant>
        <vt:i4>1966132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_Toc306358426</vt:lpwstr>
      </vt:variant>
      <vt:variant>
        <vt:i4>1966132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_Toc306358425</vt:lpwstr>
      </vt:variant>
      <vt:variant>
        <vt:i4>1966132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_Toc306358424</vt:lpwstr>
      </vt:variant>
      <vt:variant>
        <vt:i4>1966132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_Toc306358423</vt:lpwstr>
      </vt:variant>
      <vt:variant>
        <vt:i4>1966132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_Toc306358422</vt:lpwstr>
      </vt:variant>
      <vt:variant>
        <vt:i4>1966132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_Toc306358421</vt:lpwstr>
      </vt:variant>
      <vt:variant>
        <vt:i4>1966132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_Toc306358420</vt:lpwstr>
      </vt:variant>
      <vt:variant>
        <vt:i4>1900596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_Toc306358419</vt:lpwstr>
      </vt:variant>
      <vt:variant>
        <vt:i4>1900596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_Toc306358418</vt:lpwstr>
      </vt:variant>
      <vt:variant>
        <vt:i4>1900596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_Toc306358417</vt:lpwstr>
      </vt:variant>
      <vt:variant>
        <vt:i4>1900596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_Toc306358416</vt:lpwstr>
      </vt:variant>
      <vt:variant>
        <vt:i4>1900596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_Toc306358415</vt:lpwstr>
      </vt:variant>
      <vt:variant>
        <vt:i4>1900596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_Toc306358414</vt:lpwstr>
      </vt:variant>
      <vt:variant>
        <vt:i4>1900596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_Toc306358413</vt:lpwstr>
      </vt:variant>
      <vt:variant>
        <vt:i4>1900596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_Toc306358412</vt:lpwstr>
      </vt:variant>
      <vt:variant>
        <vt:i4>1900596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_Toc306358411</vt:lpwstr>
      </vt:variant>
      <vt:variant>
        <vt:i4>1900596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_Toc306358410</vt:lpwstr>
      </vt:variant>
      <vt:variant>
        <vt:i4>1835060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_Toc306358409</vt:lpwstr>
      </vt:variant>
      <vt:variant>
        <vt:i4>1835060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_Toc306358408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TECHNICKÁ ZPRÁVA</dc:title>
  <dc:subject>Dokumentace pro stavební povolení</dc:subject>
  <dc:creator>JJ</dc:creator>
  <cp:keywords/>
  <dc:description/>
  <cp:lastModifiedBy>JJ</cp:lastModifiedBy>
  <cp:revision>17</cp:revision>
  <cp:lastPrinted>2022-03-24T09:24:00Z</cp:lastPrinted>
  <dcterms:created xsi:type="dcterms:W3CDTF">2022-03-21T11:27:00Z</dcterms:created>
  <dcterms:modified xsi:type="dcterms:W3CDTF">2022-03-24T11:24:00Z</dcterms:modified>
</cp:coreProperties>
</file>